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7AA1" w:rsidP="008D5222" w:rsidRDefault="00F33192" w14:paraId="3A400902" w14:textId="24F0FA10">
      <w:pPr>
        <w:pStyle w:val="HeadlineersteOrdnung"/>
        <w:spacing w:after="0"/>
        <w:rPr>
          <w:lang w:eastAsia="de-DE"/>
        </w:rPr>
      </w:pPr>
      <w:r w:rsidRPr="1FF58315">
        <w:rPr>
          <w:lang w:eastAsia="de-DE"/>
        </w:rPr>
        <w:t>Anlage</w:t>
      </w:r>
      <w:r w:rsidRPr="1FF58315" w:rsidR="79459EED">
        <w:rPr>
          <w:lang w:eastAsia="de-DE"/>
        </w:rPr>
        <w:t xml:space="preserve">: </w:t>
      </w:r>
      <w:r w:rsidRPr="1FF58315" w:rsidR="000E7523">
        <w:rPr>
          <w:lang w:eastAsia="de-DE"/>
        </w:rPr>
        <w:t>Allgemeine Datenabfrage</w:t>
      </w:r>
    </w:p>
    <w:p w:rsidR="1FF58315" w:rsidP="1FF58315" w:rsidRDefault="1FF58315" w14:paraId="2CF0E54E" w14:textId="5107F076">
      <w:pPr>
        <w:pStyle w:val="HeadlineersteOrdnung"/>
        <w:spacing w:after="0"/>
        <w:rPr>
          <w:lang w:eastAsia="de-DE"/>
        </w:rPr>
      </w:pPr>
    </w:p>
    <w:p w:rsidR="79373AE9" w:rsidP="6051CD48" w:rsidRDefault="79373AE9" w14:paraId="7613C385" w14:textId="15A28BCE">
      <w:pPr>
        <w:suppressLineNumbers w:val="0"/>
        <w:tabs>
          <w:tab w:val="left" w:leader="none" w:pos="2694"/>
          <w:tab w:val="center" w:leader="none" w:pos="4253"/>
        </w:tabs>
        <w:bidi w:val="0"/>
        <w:spacing w:before="0" w:beforeAutospacing="off" w:after="0" w:afterAutospacing="off" w:line="240" w:lineRule="auto"/>
        <w:ind/>
        <w:rPr>
          <w:noProof w:val="0"/>
          <w:lang w:val="de-DE"/>
        </w:rPr>
      </w:pPr>
      <w:r w:rsidRPr="6051CD48" w:rsidR="49485B3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229AD6"/>
          <w:sz w:val="48"/>
          <w:szCs w:val="48"/>
          <w:lang w:val="de-DE"/>
        </w:rPr>
        <w:t>ESK_039_Jahrestreffen_ESK_2027</w:t>
      </w:r>
    </w:p>
    <w:p w:rsidR="001F2EEC" w:rsidP="001F2EEC" w:rsidRDefault="001F2EEC" w14:paraId="5A9D9F4F" w14:textId="77777777">
      <w:pPr>
        <w:spacing w:after="120"/>
        <w:rPr>
          <w:sz w:val="24"/>
          <w:lang w:eastAsia="de-DE"/>
        </w:rPr>
      </w:pPr>
    </w:p>
    <w:tbl>
      <w:tblPr>
        <w:tblStyle w:val="Tabellenrast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0"/>
        <w:gridCol w:w="6242"/>
      </w:tblGrid>
      <w:tr w:rsidR="000E7523" w:rsidTr="00347AD5" w14:paraId="32C317FA" w14:textId="77777777">
        <w:tc>
          <w:tcPr>
            <w:tcW w:w="1980" w:type="dxa"/>
            <w:vAlign w:val="center"/>
          </w:tcPr>
          <w:p w:rsidRPr="00DF3061" w:rsidR="000E7523" w:rsidP="00347AD5" w:rsidRDefault="000E7523" w14:paraId="0B83E226" w14:textId="208C49BE">
            <w:pPr>
              <w:spacing w:after="120"/>
              <w:rPr>
                <w:sz w:val="24"/>
                <w:szCs w:val="24"/>
                <w:lang w:eastAsia="de-DE"/>
              </w:rPr>
            </w:pPr>
            <w:r w:rsidRPr="00DF3061">
              <w:rPr>
                <w:b/>
                <w:bCs/>
                <w:sz w:val="24"/>
                <w:szCs w:val="24"/>
                <w:lang w:eastAsia="de-DE"/>
              </w:rPr>
              <w:t>Auftraggeber</w:t>
            </w:r>
            <w:r>
              <w:rPr>
                <w:b/>
                <w:bCs/>
                <w:sz w:val="24"/>
                <w:szCs w:val="24"/>
                <w:lang w:eastAsia="de-DE"/>
              </w:rPr>
              <w:t>in</w:t>
            </w:r>
            <w:r w:rsidRPr="00DF3061">
              <w:rPr>
                <w:b/>
                <w:bCs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6242" w:type="dxa"/>
            <w:vAlign w:val="center"/>
          </w:tcPr>
          <w:p w:rsidRPr="00DF3061" w:rsidR="000E7523" w:rsidP="00347AD5" w:rsidRDefault="000E7523" w14:paraId="5D878340" w14:textId="6643D6B7">
            <w:pPr>
              <w:spacing w:after="120"/>
              <w:rPr>
                <w:b/>
                <w:bCs/>
                <w:sz w:val="24"/>
                <w:szCs w:val="24"/>
                <w:lang w:eastAsia="de-DE"/>
              </w:rPr>
            </w:pPr>
            <w:r w:rsidRPr="00DF3061">
              <w:rPr>
                <w:sz w:val="24"/>
                <w:szCs w:val="24"/>
                <w:lang w:eastAsia="de-DE"/>
              </w:rPr>
              <w:t>J</w:t>
            </w:r>
            <w:r>
              <w:rPr>
                <w:sz w:val="24"/>
                <w:szCs w:val="24"/>
                <w:lang w:eastAsia="de-DE"/>
              </w:rPr>
              <w:t xml:space="preserve">UGEND </w:t>
            </w:r>
            <w:r w:rsidRPr="00DF3061">
              <w:rPr>
                <w:sz w:val="24"/>
                <w:szCs w:val="24"/>
                <w:lang w:eastAsia="de-DE"/>
              </w:rPr>
              <w:t>für Europa</w:t>
            </w:r>
          </w:p>
        </w:tc>
      </w:tr>
      <w:tr w:rsidR="000E7523" w:rsidTr="00347AD5" w14:paraId="2C75C70A" w14:textId="77777777">
        <w:tc>
          <w:tcPr>
            <w:tcW w:w="1980" w:type="dxa"/>
            <w:vAlign w:val="center"/>
          </w:tcPr>
          <w:p w:rsidR="000E7523" w:rsidP="00347AD5" w:rsidRDefault="000E7523" w14:paraId="017B909D" w14:textId="3F1E5D31">
            <w:pPr>
              <w:spacing w:after="120"/>
              <w:rPr>
                <w:sz w:val="24"/>
                <w:szCs w:val="24"/>
                <w:lang w:eastAsia="de-DE"/>
              </w:rPr>
            </w:pPr>
            <w:r w:rsidRPr="00F571A2">
              <w:rPr>
                <w:b/>
                <w:bCs/>
                <w:sz w:val="24"/>
                <w:szCs w:val="24"/>
                <w:lang w:eastAsia="de-DE"/>
              </w:rPr>
              <w:t>Biete</w:t>
            </w:r>
            <w:r w:rsidR="003F3A65">
              <w:rPr>
                <w:b/>
                <w:bCs/>
                <w:sz w:val="24"/>
                <w:szCs w:val="24"/>
                <w:lang w:eastAsia="de-DE"/>
              </w:rPr>
              <w:t>r</w:t>
            </w:r>
            <w:r w:rsidR="0078006A">
              <w:rPr>
                <w:b/>
                <w:bCs/>
                <w:sz w:val="24"/>
                <w:szCs w:val="24"/>
                <w:lang w:eastAsia="de-DE"/>
              </w:rPr>
              <w:t>*in</w:t>
            </w:r>
            <w:r w:rsidRPr="00F571A2">
              <w:rPr>
                <w:b/>
                <w:bCs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6242" w:type="dxa"/>
            <w:tcBorders>
              <w:bottom w:val="single" w:color="auto" w:sz="4" w:space="0"/>
            </w:tcBorders>
            <w:vAlign w:val="center"/>
          </w:tcPr>
          <w:p w:rsidRPr="00F571A2" w:rsidR="000E7523" w:rsidP="00347AD5" w:rsidRDefault="000E7523" w14:paraId="7C6792C0" w14:textId="77777777">
            <w:pPr>
              <w:spacing w:after="120"/>
              <w:rPr>
                <w:b/>
                <w:bCs/>
                <w:sz w:val="24"/>
                <w:szCs w:val="24"/>
                <w:lang w:eastAsia="de-DE"/>
              </w:rPr>
            </w:pPr>
          </w:p>
        </w:tc>
      </w:tr>
    </w:tbl>
    <w:p w:rsidR="000E7523" w:rsidP="000E7523" w:rsidRDefault="000E7523" w14:paraId="3D61903E" w14:textId="77777777">
      <w:pPr>
        <w:spacing w:after="120"/>
        <w:rPr>
          <w:sz w:val="24"/>
          <w:lang w:eastAsia="de-DE"/>
        </w:rPr>
      </w:pPr>
    </w:p>
    <w:p w:rsidR="20A040F8" w:rsidP="268D6B0C" w:rsidRDefault="20A040F8" w14:paraId="4112B651" w14:textId="6B236DDC">
      <w:pPr>
        <w:spacing w:after="120"/>
        <w:rPr>
          <w:lang w:eastAsia="de-DE"/>
        </w:rPr>
      </w:pPr>
      <w:r w:rsidRPr="268D6B0C">
        <w:rPr>
          <w:lang w:eastAsia="de-DE"/>
        </w:rPr>
        <w:t>Alle Angaben sind vollständig auszufüllen</w:t>
      </w:r>
      <w:r w:rsidR="00601E67">
        <w:rPr>
          <w:lang w:eastAsia="de-DE"/>
        </w:rPr>
        <w:t>. U</w:t>
      </w:r>
      <w:r w:rsidRPr="268D6B0C">
        <w:rPr>
          <w:lang w:eastAsia="de-DE"/>
        </w:rPr>
        <w:t xml:space="preserve">nvollständige Informationen </w:t>
      </w:r>
      <w:r w:rsidR="00601E67">
        <w:rPr>
          <w:lang w:eastAsia="de-DE"/>
        </w:rPr>
        <w:t xml:space="preserve">können </w:t>
      </w:r>
      <w:r w:rsidRPr="268D6B0C">
        <w:rPr>
          <w:lang w:eastAsia="de-DE"/>
        </w:rPr>
        <w:t>zum Ausschluss führen.</w:t>
      </w:r>
    </w:p>
    <w:p w:rsidRPr="00A236F3" w:rsidR="00366671" w:rsidP="00AD4A56" w:rsidRDefault="00366671" w14:paraId="6C46CF85" w14:textId="6AFE82C7">
      <w:pPr>
        <w:pStyle w:val="HeadlinezweiterOrdnung"/>
        <w:rPr>
          <w:lang w:eastAsia="de-DE"/>
        </w:rPr>
      </w:pPr>
      <w:bookmarkStart w:name="_Hlk140844723" w:id="0"/>
      <w:r>
        <w:rPr>
          <w:lang w:eastAsia="de-DE"/>
        </w:rPr>
        <w:t>Allgemeine Daten</w:t>
      </w:r>
    </w:p>
    <w:tbl>
      <w:tblPr>
        <w:tblStyle w:val="Tabellenraster"/>
        <w:tblW w:w="9652" w:type="dxa"/>
        <w:tblLook w:val="04A0" w:firstRow="1" w:lastRow="0" w:firstColumn="1" w:lastColumn="0" w:noHBand="0" w:noVBand="1"/>
      </w:tblPr>
      <w:tblGrid>
        <w:gridCol w:w="585"/>
        <w:gridCol w:w="4320"/>
        <w:gridCol w:w="1570"/>
        <w:gridCol w:w="1590"/>
        <w:gridCol w:w="1587"/>
      </w:tblGrid>
      <w:tr w:rsidR="008351A9" w:rsidTr="6051CD48" w14:paraId="0EF8BE5D" w14:textId="77777777">
        <w:trPr>
          <w:trHeight w:val="300"/>
          <w:tblHeader/>
        </w:trPr>
        <w:tc>
          <w:tcPr>
            <w:tcW w:w="585" w:type="dxa"/>
            <w:shd w:val="clear" w:color="auto" w:fill="D9D9D9" w:themeFill="background1" w:themeFillShade="D9"/>
            <w:tcMar/>
          </w:tcPr>
          <w:p w:rsidRPr="00675F8A" w:rsidR="000E7523" w:rsidP="00997EBD" w:rsidRDefault="000E7523" w14:paraId="12D26338" w14:textId="7CB58C46">
            <w:pPr>
              <w:rPr>
                <w:b/>
                <w:bCs/>
                <w:sz w:val="24"/>
                <w:szCs w:val="24"/>
              </w:rPr>
            </w:pPr>
            <w:r w:rsidRPr="00675F8A">
              <w:rPr>
                <w:b/>
                <w:bCs/>
                <w:sz w:val="24"/>
                <w:szCs w:val="24"/>
              </w:rPr>
              <w:t>Nr</w:t>
            </w:r>
            <w:r w:rsidR="008351A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320" w:type="dxa"/>
            <w:shd w:val="clear" w:color="auto" w:fill="D9D9D9" w:themeFill="background1" w:themeFillShade="D9"/>
            <w:tcMar/>
          </w:tcPr>
          <w:p w:rsidRPr="00584944" w:rsidR="000E7523" w:rsidP="00997EBD" w:rsidRDefault="000E7523" w14:paraId="2C351EDB" w14:textId="77777777">
            <w:pPr>
              <w:rPr>
                <w:b/>
                <w:bCs/>
                <w:sz w:val="24"/>
                <w:szCs w:val="24"/>
              </w:rPr>
            </w:pPr>
            <w:r w:rsidRPr="00584944">
              <w:rPr>
                <w:b/>
                <w:bCs/>
                <w:sz w:val="24"/>
                <w:szCs w:val="24"/>
              </w:rPr>
              <w:t>Allgemeine Daten</w:t>
            </w:r>
          </w:p>
        </w:tc>
        <w:tc>
          <w:tcPr>
            <w:tcW w:w="4747" w:type="dxa"/>
            <w:gridSpan w:val="3"/>
            <w:shd w:val="clear" w:color="auto" w:fill="D9D9D9" w:themeFill="background1" w:themeFillShade="D9"/>
            <w:tcMar/>
          </w:tcPr>
          <w:p w:rsidR="000E7523" w:rsidP="017A3E32" w:rsidRDefault="000E7523" w14:paraId="0CED844A" w14:textId="175B348E">
            <w:pPr>
              <w:keepNext w:val="1"/>
              <w:keepLines w:val="1"/>
              <w:spacing w:before="120"/>
              <w:rPr>
                <w:rFonts w:ascii="Calibri" w:hAnsi="Calibri" w:eastAsia="Calibri" w:cs="Calibri"/>
                <w:noProof w:val="0"/>
                <w:sz w:val="24"/>
                <w:szCs w:val="24"/>
                <w:lang w:val="de-DE"/>
              </w:rPr>
            </w:pPr>
            <w:r w:rsidRPr="017A3E32" w:rsidR="60F51B3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de-DE"/>
              </w:rPr>
              <w:t>Angaben durch den*die Bieter*in</w:t>
            </w:r>
          </w:p>
        </w:tc>
      </w:tr>
      <w:tr w:rsidRPr="009F409A" w:rsidR="008351A9" w:rsidTr="6051CD48" w14:paraId="123E2A12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3D79AA8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9F409A">
              <w:rPr>
                <w:sz w:val="24"/>
                <w:szCs w:val="24"/>
              </w:rPr>
              <w:t>1</w:t>
            </w:r>
          </w:p>
          <w:p w:rsidRPr="00675F8A" w:rsidR="00A5763A" w:rsidP="00997EBD" w:rsidRDefault="00A5763A" w14:paraId="77ABA117" w14:textId="1A9BABF2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Mar/>
          </w:tcPr>
          <w:p w:rsidRPr="00E51345" w:rsidR="000E7523" w:rsidP="6051CD48" w:rsidRDefault="000E7523" w14:paraId="2B94D379" w14:textId="46D38DD6">
            <w:pPr>
              <w:rPr>
                <w:rFonts w:cs="Calibri" w:cstheme="minorAscii"/>
              </w:rPr>
            </w:pPr>
            <w:r w:rsidRPr="6051CD48" w:rsidR="000E7523">
              <w:rPr>
                <w:rFonts w:cs="Calibri" w:cstheme="minorAscii"/>
              </w:rPr>
              <w:t xml:space="preserve">Name des </w:t>
            </w:r>
            <w:r w:rsidRPr="6051CD48" w:rsidR="6250FDAF">
              <w:rPr>
                <w:rFonts w:cs="Calibri" w:cstheme="minorAscii"/>
              </w:rPr>
              <w:t>Tagungshauses</w:t>
            </w:r>
          </w:p>
        </w:tc>
        <w:tc>
          <w:tcPr>
            <w:tcW w:w="4747" w:type="dxa"/>
            <w:gridSpan w:val="3"/>
            <w:tcMar/>
          </w:tcPr>
          <w:p w:rsidRPr="00E51345" w:rsidR="000E7523" w:rsidP="00997EBD" w:rsidRDefault="000E7523" w14:paraId="07819BAE" w14:textId="77777777">
            <w:pPr>
              <w:rPr>
                <w:rFonts w:cstheme="minorHAnsi"/>
              </w:rPr>
            </w:pPr>
          </w:p>
        </w:tc>
      </w:tr>
      <w:tr w:rsidRPr="009F409A" w:rsidR="008351A9" w:rsidTr="6051CD48" w14:paraId="334AA0A6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14EC5143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9F409A">
              <w:rPr>
                <w:sz w:val="24"/>
                <w:szCs w:val="24"/>
              </w:rPr>
              <w:t>2</w:t>
            </w:r>
          </w:p>
          <w:p w:rsidRPr="00675F8A" w:rsidR="00A5763A" w:rsidP="00997EBD" w:rsidRDefault="00A5763A" w14:paraId="75E0AF6E" w14:textId="6120264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Mar/>
          </w:tcPr>
          <w:p w:rsidRPr="00E51345" w:rsidR="000E7523" w:rsidP="00997EBD" w:rsidRDefault="000E7523" w14:paraId="18A587A0" w14:textId="43F50226">
            <w:pPr>
              <w:rPr>
                <w:rFonts w:cstheme="minorHAnsi"/>
              </w:rPr>
            </w:pPr>
            <w:r w:rsidRPr="00E51345">
              <w:rPr>
                <w:rFonts w:cstheme="minorHAnsi"/>
              </w:rPr>
              <w:t>Anschrift</w:t>
            </w:r>
          </w:p>
        </w:tc>
        <w:tc>
          <w:tcPr>
            <w:tcW w:w="4747" w:type="dxa"/>
            <w:gridSpan w:val="3"/>
            <w:tcMar/>
          </w:tcPr>
          <w:p w:rsidRPr="00E51345" w:rsidR="000E7523" w:rsidP="00997EBD" w:rsidRDefault="000E7523" w14:paraId="2150C963" w14:textId="77777777">
            <w:pPr>
              <w:rPr>
                <w:rFonts w:cstheme="minorHAnsi"/>
              </w:rPr>
            </w:pPr>
          </w:p>
        </w:tc>
      </w:tr>
      <w:tr w:rsidRPr="009F409A" w:rsidR="008351A9" w:rsidTr="6051CD48" w14:paraId="68CE7E9E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267C499C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9F409A">
              <w:rPr>
                <w:sz w:val="24"/>
                <w:szCs w:val="24"/>
              </w:rPr>
              <w:t>3</w:t>
            </w:r>
          </w:p>
          <w:p w:rsidRPr="00675F8A" w:rsidR="00A5763A" w:rsidP="00997EBD" w:rsidRDefault="00A5763A" w14:paraId="5101D74C" w14:textId="2969309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Mar/>
          </w:tcPr>
          <w:p w:rsidRPr="00E51345" w:rsidR="000E7523" w:rsidP="00997EBD" w:rsidRDefault="000E7523" w14:paraId="4EAD5407" w14:textId="3E60E3A4">
            <w:pPr>
              <w:rPr>
                <w:rFonts w:cstheme="minorHAnsi"/>
              </w:rPr>
            </w:pPr>
            <w:r w:rsidRPr="00E51345">
              <w:rPr>
                <w:rFonts w:cstheme="minorHAnsi"/>
              </w:rPr>
              <w:t>Telefonnummer</w:t>
            </w:r>
          </w:p>
        </w:tc>
        <w:tc>
          <w:tcPr>
            <w:tcW w:w="4747" w:type="dxa"/>
            <w:gridSpan w:val="3"/>
            <w:tcMar/>
          </w:tcPr>
          <w:p w:rsidRPr="00E51345" w:rsidR="000E7523" w:rsidP="00997EBD" w:rsidRDefault="000E7523" w14:paraId="6A7D6D14" w14:textId="77777777">
            <w:pPr>
              <w:rPr>
                <w:rFonts w:cstheme="minorHAnsi"/>
              </w:rPr>
            </w:pPr>
          </w:p>
        </w:tc>
      </w:tr>
      <w:tr w:rsidRPr="009F409A" w:rsidR="008351A9" w:rsidTr="6051CD48" w14:paraId="24571161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4474A365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AD4A56">
              <w:rPr>
                <w:sz w:val="24"/>
                <w:szCs w:val="24"/>
              </w:rPr>
              <w:t>4</w:t>
            </w:r>
          </w:p>
          <w:p w:rsidRPr="00675F8A" w:rsidR="00A5763A" w:rsidP="00997EBD" w:rsidRDefault="00A5763A" w14:paraId="54DC51E2" w14:textId="4379A636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Mar/>
          </w:tcPr>
          <w:p w:rsidRPr="00E51345" w:rsidR="00F33192" w:rsidP="00997EBD" w:rsidRDefault="000E7523" w14:paraId="2263DFFE" w14:textId="2BB66166">
            <w:pPr>
              <w:rPr>
                <w:rFonts w:cstheme="minorHAnsi"/>
              </w:rPr>
            </w:pPr>
            <w:r w:rsidRPr="00E51345">
              <w:rPr>
                <w:rFonts w:cstheme="minorHAnsi"/>
              </w:rPr>
              <w:t>E-Mail-Adresse</w:t>
            </w:r>
          </w:p>
        </w:tc>
        <w:tc>
          <w:tcPr>
            <w:tcW w:w="4747" w:type="dxa"/>
            <w:gridSpan w:val="3"/>
            <w:tcMar/>
          </w:tcPr>
          <w:p w:rsidRPr="00E51345" w:rsidR="000E7523" w:rsidP="00997EBD" w:rsidRDefault="000E7523" w14:paraId="6C94D25C" w14:textId="77777777">
            <w:pPr>
              <w:rPr>
                <w:rFonts w:cstheme="minorHAnsi"/>
              </w:rPr>
            </w:pPr>
          </w:p>
        </w:tc>
      </w:tr>
      <w:tr w:rsidRPr="009F409A" w:rsidR="008351A9" w:rsidTr="6051CD48" w14:paraId="75CA802C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175EFA65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AD4A56">
              <w:rPr>
                <w:sz w:val="24"/>
                <w:szCs w:val="24"/>
              </w:rPr>
              <w:t>5</w:t>
            </w:r>
          </w:p>
          <w:p w:rsidRPr="00675F8A" w:rsidR="00A5763A" w:rsidP="00997EBD" w:rsidRDefault="00A5763A" w14:paraId="3B4276C1" w14:textId="2CEA368B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Mar/>
          </w:tcPr>
          <w:p w:rsidRPr="00E51345" w:rsidR="00F33192" w:rsidP="00997EBD" w:rsidRDefault="000E7523" w14:paraId="4B6AA188" w14:textId="7B204BE4">
            <w:pPr>
              <w:rPr>
                <w:rFonts w:cstheme="minorHAnsi"/>
              </w:rPr>
            </w:pPr>
            <w:r w:rsidRPr="00E51345">
              <w:rPr>
                <w:rFonts w:cstheme="minorHAnsi"/>
              </w:rPr>
              <w:t>Webseite</w:t>
            </w:r>
          </w:p>
        </w:tc>
        <w:tc>
          <w:tcPr>
            <w:tcW w:w="4747" w:type="dxa"/>
            <w:gridSpan w:val="3"/>
            <w:tcMar/>
          </w:tcPr>
          <w:p w:rsidRPr="00E51345" w:rsidR="000E7523" w:rsidP="00997EBD" w:rsidRDefault="000E7523" w14:paraId="54C3C788" w14:textId="77777777">
            <w:pPr>
              <w:rPr>
                <w:rFonts w:cstheme="minorHAnsi"/>
              </w:rPr>
            </w:pPr>
          </w:p>
        </w:tc>
      </w:tr>
      <w:tr w:rsidR="008351A9" w:rsidTr="6051CD48" w14:paraId="586CBE3D" w14:textId="77777777">
        <w:trPr>
          <w:trHeight w:val="300"/>
        </w:trPr>
        <w:tc>
          <w:tcPr>
            <w:tcW w:w="585" w:type="dxa"/>
            <w:tcMar/>
          </w:tcPr>
          <w:p w:rsidRPr="00675F8A" w:rsidR="00921DAB" w:rsidP="1196A064" w:rsidRDefault="00921DAB" w14:paraId="4375B012" w14:textId="0927E102">
            <w:pPr>
              <w:rPr>
                <w:sz w:val="24"/>
                <w:szCs w:val="24"/>
              </w:rPr>
            </w:pPr>
            <w:r w:rsidRPr="1196A064">
              <w:rPr>
                <w:sz w:val="24"/>
                <w:szCs w:val="24"/>
              </w:rPr>
              <w:t>0</w:t>
            </w:r>
            <w:r w:rsidRPr="1196A064" w:rsidR="23B5B865">
              <w:rPr>
                <w:sz w:val="24"/>
                <w:szCs w:val="24"/>
              </w:rPr>
              <w:t>6</w:t>
            </w:r>
          </w:p>
        </w:tc>
        <w:tc>
          <w:tcPr>
            <w:tcW w:w="4320" w:type="dxa"/>
            <w:tcMar/>
          </w:tcPr>
          <w:p w:rsidRPr="00E51345" w:rsidR="00921DAB" w:rsidP="00921DAB" w:rsidRDefault="00921DAB" w14:paraId="14F0805A" w14:textId="1D5958DF">
            <w:pPr>
              <w:rPr>
                <w:rFonts w:cstheme="minorHAnsi"/>
              </w:rPr>
            </w:pPr>
            <w:r w:rsidRPr="00E51345">
              <w:rPr>
                <w:rFonts w:cstheme="minorHAnsi"/>
              </w:rPr>
              <w:t>Bevollmächtigte Ansprechperson für das o.a. Vergabeverfahren (Vor- und Zuname)</w:t>
            </w:r>
          </w:p>
        </w:tc>
        <w:tc>
          <w:tcPr>
            <w:tcW w:w="4747" w:type="dxa"/>
            <w:gridSpan w:val="3"/>
            <w:tcMar/>
          </w:tcPr>
          <w:p w:rsidRPr="00E51345" w:rsidR="00921DAB" w:rsidP="00921DAB" w:rsidRDefault="00921DAB" w14:paraId="6978C00E" w14:textId="77777777">
            <w:pPr>
              <w:rPr>
                <w:rFonts w:cstheme="minorHAnsi"/>
              </w:rPr>
            </w:pPr>
          </w:p>
        </w:tc>
      </w:tr>
      <w:tr w:rsidR="008351A9" w:rsidTr="6051CD48" w14:paraId="2BC83CED" w14:textId="77777777">
        <w:trPr>
          <w:trHeight w:val="300"/>
        </w:trPr>
        <w:tc>
          <w:tcPr>
            <w:tcW w:w="585" w:type="dxa"/>
            <w:tcMar/>
          </w:tcPr>
          <w:p w:rsidRPr="00675F8A" w:rsidR="00921DAB" w:rsidP="1196A064" w:rsidRDefault="00921DAB" w14:paraId="2CA81C83" w14:textId="693450A1">
            <w:pPr>
              <w:rPr>
                <w:sz w:val="24"/>
                <w:szCs w:val="24"/>
              </w:rPr>
            </w:pPr>
            <w:r w:rsidRPr="1196A064">
              <w:rPr>
                <w:sz w:val="24"/>
                <w:szCs w:val="24"/>
              </w:rPr>
              <w:t>0</w:t>
            </w:r>
            <w:r w:rsidRPr="1196A064" w:rsidR="5AC9765D">
              <w:rPr>
                <w:sz w:val="24"/>
                <w:szCs w:val="24"/>
              </w:rPr>
              <w:t>7</w:t>
            </w:r>
          </w:p>
        </w:tc>
        <w:tc>
          <w:tcPr>
            <w:tcW w:w="4320" w:type="dxa"/>
            <w:tcMar/>
          </w:tcPr>
          <w:p w:rsidRPr="00675F8A" w:rsidR="00921DAB" w:rsidP="00921DAB" w:rsidRDefault="00921DAB" w14:paraId="485A9EBD" w14:textId="2465140C">
            <w:pPr/>
            <w:r w:rsidRPr="6051CD48" w:rsidR="272586B5">
              <w:rPr>
                <w:rFonts w:cs="Calibri" w:cstheme="minorAscii"/>
              </w:rPr>
              <w:t xml:space="preserve">Entfernung des Tagungshauses zum </w:t>
            </w:r>
            <w:r w:rsidRPr="6051CD48" w:rsidR="272586B5">
              <w:rPr>
                <w:rFonts w:cs="Calibri" w:cstheme="minorAscii"/>
              </w:rPr>
              <w:t>Hbf</w:t>
            </w:r>
            <w:r w:rsidRPr="6051CD48" w:rsidR="272586B5">
              <w:rPr>
                <w:rFonts w:cs="Calibri" w:cstheme="minorAscii"/>
              </w:rPr>
              <w:t xml:space="preserve"> Bonn mit dem ÖPNV </w:t>
            </w:r>
            <w:r w:rsidRPr="6051CD48" w:rsidR="715450ED">
              <w:rPr>
                <w:rFonts w:cs="Calibri" w:cstheme="minorAscii"/>
              </w:rPr>
              <w:t>(</w:t>
            </w:r>
            <w:r w:rsidRPr="6051CD48" w:rsidR="272586B5">
              <w:rPr>
                <w:rFonts w:cs="Calibri" w:cstheme="minorAscii"/>
              </w:rPr>
              <w:t>in Minuten</w:t>
            </w:r>
            <w:r w:rsidRPr="6051CD48" w:rsidR="7BBB2876">
              <w:rPr>
                <w:rFonts w:cs="Calibri" w:cstheme="minorAscii"/>
              </w:rPr>
              <w:t>) gemäß Routenplaner</w:t>
            </w:r>
          </w:p>
        </w:tc>
        <w:tc>
          <w:tcPr>
            <w:tcW w:w="4747" w:type="dxa"/>
            <w:gridSpan w:val="3"/>
            <w:tcMar/>
          </w:tcPr>
          <w:p w:rsidRPr="00E51345" w:rsidR="00921DAB" w:rsidP="00921DAB" w:rsidRDefault="00921DAB" w14:paraId="578887A2" w14:textId="77777777">
            <w:pPr>
              <w:rPr>
                <w:rFonts w:cstheme="minorHAnsi"/>
              </w:rPr>
            </w:pPr>
          </w:p>
        </w:tc>
      </w:tr>
      <w:tr w:rsidR="008351A9" w:rsidTr="6051CD48" w14:paraId="7A1F2994" w14:textId="77777777">
        <w:trPr>
          <w:trHeight w:val="300"/>
        </w:trPr>
        <w:tc>
          <w:tcPr>
            <w:tcW w:w="585" w:type="dxa"/>
            <w:tcMar/>
          </w:tcPr>
          <w:p w:rsidRPr="00675F8A" w:rsidR="00921DAB" w:rsidP="1196A064" w:rsidRDefault="007F5157" w14:paraId="2B4A281F" w14:textId="56B27298">
            <w:pPr>
              <w:rPr>
                <w:sz w:val="24"/>
                <w:szCs w:val="24"/>
              </w:rPr>
            </w:pPr>
            <w:r w:rsidRPr="1196A064">
              <w:rPr>
                <w:sz w:val="24"/>
                <w:szCs w:val="24"/>
              </w:rPr>
              <w:t>0</w:t>
            </w:r>
            <w:r w:rsidRPr="1196A064" w:rsidR="1F37773D">
              <w:rPr>
                <w:sz w:val="24"/>
                <w:szCs w:val="24"/>
              </w:rPr>
              <w:t>8</w:t>
            </w:r>
          </w:p>
        </w:tc>
        <w:tc>
          <w:tcPr>
            <w:tcW w:w="4320" w:type="dxa"/>
            <w:tcMar/>
          </w:tcPr>
          <w:p w:rsidRPr="00675F8A" w:rsidR="00921DAB" w:rsidP="1196A064" w:rsidRDefault="00921DAB" w14:paraId="3594C864" w14:textId="0873FD2B">
            <w:r w:rsidR="3D1308F0">
              <w:rPr/>
              <w:t>Können Sie die Anforderung</w:t>
            </w:r>
            <w:r w:rsidR="3F2C6EF3">
              <w:rPr/>
              <w:t>en</w:t>
            </w:r>
            <w:r w:rsidR="3D1308F0">
              <w:rPr/>
              <w:t xml:space="preserve"> an besondere Ernährungsbedürfnisse erfüllen? </w:t>
            </w:r>
          </w:p>
          <w:p w:rsidRPr="00675F8A" w:rsidR="00921DAB" w:rsidP="1196A064" w:rsidRDefault="00921DAB" w14:paraId="79C84DD1" w14:textId="175A9FC6">
            <w:r w:rsidR="3D1308F0">
              <w:rPr/>
              <w:t>Insbesondere:</w:t>
            </w:r>
          </w:p>
          <w:p w:rsidRPr="00675F8A" w:rsidR="00921DAB" w:rsidP="6051CD48" w:rsidRDefault="00921DAB" w14:paraId="7AD18462" w14:textId="78D11F7A">
            <w:pPr>
              <w:pStyle w:val="Listenabsatz"/>
              <w:numPr>
                <w:ilvl w:val="0"/>
                <w:numId w:val="11"/>
              </w:numPr>
              <w:rPr/>
            </w:pPr>
            <w:r w:rsidR="3D1308F0">
              <w:rPr/>
              <w:t>Vegane/ vegetarische Optionen</w:t>
            </w:r>
          </w:p>
          <w:p w:rsidRPr="00675F8A" w:rsidR="00921DAB" w:rsidP="6051CD48" w:rsidRDefault="00921DAB" w14:paraId="56F200BB" w14:textId="78F0C3BF">
            <w:pPr>
              <w:pStyle w:val="Listenabsatz"/>
              <w:numPr>
                <w:ilvl w:val="0"/>
                <w:numId w:val="11"/>
              </w:numPr>
              <w:rPr/>
            </w:pPr>
            <w:r w:rsidR="3D1308F0">
              <w:rPr/>
              <w:t>Glutenfreie und laktosefreie Alternativen</w:t>
            </w:r>
          </w:p>
        </w:tc>
        <w:tc>
          <w:tcPr>
            <w:tcW w:w="4747" w:type="dxa"/>
            <w:gridSpan w:val="3"/>
            <w:tcMar/>
          </w:tcPr>
          <w:p w:rsidRPr="00E51345" w:rsidR="00921DAB" w:rsidP="00921DAB" w:rsidRDefault="00921DAB" w14:paraId="1D12ED1D" w14:textId="77777777">
            <w:pPr>
              <w:rPr>
                <w:rFonts w:cstheme="minorHAnsi"/>
              </w:rPr>
            </w:pPr>
          </w:p>
        </w:tc>
      </w:tr>
      <w:tr w:rsidR="008351A9" w:rsidTr="6051CD48" w14:paraId="4E476A59" w14:textId="77777777">
        <w:trPr>
          <w:trHeight w:val="300"/>
        </w:trPr>
        <w:tc>
          <w:tcPr>
            <w:tcW w:w="585" w:type="dxa"/>
            <w:tcMar/>
          </w:tcPr>
          <w:p w:rsidRPr="00675F8A" w:rsidR="00921DAB" w:rsidP="1196A064" w:rsidRDefault="3B833027" w14:paraId="67FB8DFB" w14:textId="33053C26">
            <w:pPr>
              <w:rPr>
                <w:sz w:val="24"/>
                <w:szCs w:val="24"/>
              </w:rPr>
            </w:pPr>
            <w:r w:rsidRPr="1196A064">
              <w:rPr>
                <w:sz w:val="24"/>
                <w:szCs w:val="24"/>
              </w:rPr>
              <w:t>09</w:t>
            </w:r>
          </w:p>
        </w:tc>
        <w:tc>
          <w:tcPr>
            <w:tcW w:w="4320" w:type="dxa"/>
            <w:tcMar/>
          </w:tcPr>
          <w:p w:rsidRPr="00675F8A" w:rsidR="00921DAB" w:rsidP="6051CD48" w:rsidRDefault="00921DAB" w14:paraId="3882BF9C" w14:textId="2CC849C3">
            <w:pPr>
              <w:rPr>
                <w:rFonts w:cs="Calibri" w:cstheme="minorAscii"/>
              </w:rPr>
            </w:pPr>
            <w:r w:rsidRPr="6051CD48" w:rsidR="6220796B">
              <w:rPr>
                <w:rFonts w:cs="Calibri" w:cstheme="minorAscii"/>
              </w:rPr>
              <w:t xml:space="preserve">Bitte teilen Sie uns mit, </w:t>
            </w:r>
            <w:r w:rsidRPr="6051CD48" w:rsidR="7F55F202">
              <w:rPr>
                <w:rFonts w:cs="Calibri" w:cstheme="minorAscii"/>
              </w:rPr>
              <w:t>ob</w:t>
            </w:r>
            <w:r w:rsidRPr="6051CD48" w:rsidR="6220796B">
              <w:rPr>
                <w:rFonts w:cs="Calibri" w:cstheme="minorAscii"/>
              </w:rPr>
              <w:t xml:space="preserve"> Ihr Tagungshaus </w:t>
            </w:r>
            <w:r w:rsidRPr="6051CD48" w:rsidR="6C39B34B">
              <w:rPr>
                <w:rFonts w:cs="Calibri" w:cstheme="minorAscii"/>
              </w:rPr>
              <w:t xml:space="preserve">oder einzelne Zimmer Ihres Hauses </w:t>
            </w:r>
            <w:r w:rsidRPr="6051CD48" w:rsidR="6220796B">
              <w:rPr>
                <w:rFonts w:cs="Calibri" w:cstheme="minorAscii"/>
              </w:rPr>
              <w:t xml:space="preserve">barrierefrei oder barrierearm </w:t>
            </w:r>
            <w:r w:rsidRPr="6051CD48" w:rsidR="110EA30E">
              <w:rPr>
                <w:rFonts w:cs="Calibri" w:cstheme="minorAscii"/>
              </w:rPr>
              <w:t>sind</w:t>
            </w:r>
            <w:r w:rsidRPr="6051CD48" w:rsidR="6220796B">
              <w:rPr>
                <w:rFonts w:cs="Calibri" w:cstheme="minorAscii"/>
              </w:rPr>
              <w:t>.</w:t>
            </w:r>
          </w:p>
        </w:tc>
        <w:tc>
          <w:tcPr>
            <w:tcW w:w="4747" w:type="dxa"/>
            <w:gridSpan w:val="3"/>
            <w:tcMar/>
          </w:tcPr>
          <w:p w:rsidRPr="00E51345" w:rsidR="00921DAB" w:rsidP="00921DAB" w:rsidRDefault="00921DAB" w14:paraId="153285E5" w14:textId="77777777">
            <w:pPr>
              <w:rPr>
                <w:rFonts w:cstheme="minorHAnsi"/>
                <w:highlight w:val="yellow"/>
              </w:rPr>
            </w:pPr>
          </w:p>
        </w:tc>
      </w:tr>
      <w:tr w:rsidR="1196A064" w:rsidTr="6051CD48" w14:paraId="7E14036C" w14:textId="77777777">
        <w:trPr>
          <w:trHeight w:val="300"/>
        </w:trPr>
        <w:tc>
          <w:tcPr>
            <w:tcW w:w="585" w:type="dxa"/>
            <w:tcMar/>
          </w:tcPr>
          <w:p w:rsidR="4E790B33" w:rsidP="1196A064" w:rsidRDefault="4E790B33" w14:paraId="49889913" w14:textId="242A0E8C">
            <w:pPr>
              <w:rPr>
                <w:sz w:val="24"/>
                <w:szCs w:val="24"/>
              </w:rPr>
            </w:pPr>
            <w:r w:rsidRPr="1196A064">
              <w:rPr>
                <w:sz w:val="24"/>
                <w:szCs w:val="24"/>
              </w:rPr>
              <w:t>10</w:t>
            </w:r>
          </w:p>
        </w:tc>
        <w:tc>
          <w:tcPr>
            <w:tcW w:w="4320" w:type="dxa"/>
            <w:tcMar/>
          </w:tcPr>
          <w:p w:rsidR="4E790B33" w:rsidP="1196A064" w:rsidRDefault="4E790B33" w14:paraId="2E8AE4AC" w14:textId="48E217A6">
            <w:r w:rsidR="01031154">
              <w:rPr/>
              <w:t>Bitte teilen Sie uns Ihre Stornobedingungen und -fristen mit.</w:t>
            </w:r>
          </w:p>
        </w:tc>
        <w:tc>
          <w:tcPr>
            <w:tcW w:w="4747" w:type="dxa"/>
            <w:gridSpan w:val="3"/>
            <w:tcMar/>
          </w:tcPr>
          <w:p w:rsidR="1196A064" w:rsidP="1196A064" w:rsidRDefault="1196A064" w14:paraId="61D81759" w14:textId="09590CC1">
            <w:pPr>
              <w:rPr>
                <w:highlight w:val="yellow"/>
              </w:rPr>
            </w:pPr>
          </w:p>
        </w:tc>
      </w:tr>
      <w:tr w:rsidR="008351A9" w:rsidTr="6051CD48" w14:paraId="0AD68244" w14:textId="77777777">
        <w:trPr>
          <w:trHeight w:val="300"/>
        </w:trPr>
        <w:tc>
          <w:tcPr>
            <w:tcW w:w="585" w:type="dxa"/>
            <w:tcMar/>
          </w:tcPr>
          <w:p w:rsidRPr="00CA0C0F" w:rsidR="004C66A7" w:rsidP="1196A064" w:rsidRDefault="00E84E66" w14:paraId="02962D61" w14:textId="171C708F">
            <w:pPr>
              <w:rPr>
                <w:rFonts w:eastAsia="Calibri"/>
                <w:color w:val="000000" w:themeColor="text1"/>
              </w:rPr>
            </w:pPr>
            <w:r w:rsidRPr="6051CD48" w:rsidR="3ABA12D5">
              <w:rPr>
                <w:rFonts w:eastAsia="Calibri"/>
                <w:color w:val="000000" w:themeColor="text1" w:themeTint="FF" w:themeShade="FF"/>
              </w:rPr>
              <w:t>1</w:t>
            </w:r>
            <w:r w:rsidRPr="6051CD48" w:rsidR="72C77B20">
              <w:rPr>
                <w:rFonts w:eastAsia="Calibri"/>
                <w:color w:val="000000" w:themeColor="text1" w:themeTint="FF" w:themeShade="FF"/>
              </w:rPr>
              <w:t>1</w:t>
            </w:r>
          </w:p>
        </w:tc>
        <w:tc>
          <w:tcPr>
            <w:tcW w:w="4320" w:type="dxa"/>
            <w:tcMar/>
          </w:tcPr>
          <w:p w:rsidRPr="00CA0C0F" w:rsidR="004C66A7" w:rsidP="004A6BD6" w:rsidRDefault="004A6BD6" w14:paraId="5657927E" w14:textId="7DA34A7C">
            <w:pPr>
              <w:tabs>
                <w:tab w:val="left" w:pos="1240"/>
              </w:tabs>
              <w:rPr>
                <w:rFonts w:eastAsia="Calibri"/>
                <w:color w:val="000000" w:themeColor="text1"/>
              </w:rPr>
            </w:pPr>
            <w:r w:rsidR="6957FBA7">
              <w:rPr/>
              <w:t xml:space="preserve">Möchten Sie uns weitere für die Ausschreibung relevante Informationen über Ihr </w:t>
            </w:r>
            <w:r w:rsidR="4B7A5F73">
              <w:rPr/>
              <w:t>Tagungshaus</w:t>
            </w:r>
            <w:r w:rsidR="6957FBA7">
              <w:rPr/>
              <w:t xml:space="preserve"> mitteilen, </w:t>
            </w:r>
            <w:r w:rsidR="729C7128">
              <w:rPr/>
              <w:t>die</w:t>
            </w:r>
            <w:r w:rsidR="6957FBA7">
              <w:rPr/>
              <w:t xml:space="preserve"> </w:t>
            </w:r>
            <w:r w:rsidR="62471D8D">
              <w:rPr/>
              <w:t>in keinem der Dokumente</w:t>
            </w:r>
            <w:r w:rsidR="6957FBA7">
              <w:rPr/>
              <w:t xml:space="preserve"> abgefragt wurden</w:t>
            </w:r>
            <w:r w:rsidR="26B40189">
              <w:rPr/>
              <w:t>?</w:t>
            </w:r>
            <w:r w:rsidR="6957FBA7">
              <w:rPr/>
              <w:t xml:space="preserve"> </w:t>
            </w:r>
          </w:p>
        </w:tc>
        <w:tc>
          <w:tcPr>
            <w:tcW w:w="4747" w:type="dxa"/>
            <w:gridSpan w:val="3"/>
            <w:tcMar/>
          </w:tcPr>
          <w:p w:rsidRPr="00980607" w:rsidR="004C66A7" w:rsidP="004C66A7" w:rsidRDefault="004C66A7" w14:paraId="789BC4B6" w14:textId="77777777">
            <w:pPr>
              <w:rPr>
                <w:rFonts w:cstheme="minorHAnsi"/>
              </w:rPr>
            </w:pPr>
          </w:p>
        </w:tc>
      </w:tr>
      <w:bookmarkEnd w:id="0"/>
    </w:tbl>
    <w:p w:rsidR="000E7523" w:rsidP="6D790ECE" w:rsidRDefault="000E7523" w14:paraId="0B6C8B13" w14:textId="77777777">
      <w:pPr>
        <w:rPr>
          <w:sz w:val="24"/>
        </w:rPr>
      </w:pPr>
    </w:p>
    <w:p w:rsidR="000E7523" w:rsidP="268D6B0C" w:rsidRDefault="009D1AB6" w14:paraId="3BC976C3" w14:textId="27157958">
      <w:pPr>
        <w:spacing w:before="100" w:beforeAutospacing="1" w:after="120" w:afterAutospacing="1"/>
        <w:rPr>
          <w:lang w:eastAsia="de-DE"/>
        </w:rPr>
      </w:pPr>
      <w:r w:rsidRPr="008018DC">
        <w:rPr>
          <w:rFonts w:ascii="Segoe UI Symbol" w:hAnsi="Segoe UI Symbol" w:cs="Segoe UI Symbol"/>
          <w:lang w:eastAsia="de-DE"/>
        </w:rPr>
        <w:t>☐</w:t>
      </w:r>
      <w:r w:rsidRPr="008018DC">
        <w:rPr>
          <w:lang w:eastAsia="de-DE"/>
        </w:rPr>
        <w:t xml:space="preserve"> </w:t>
      </w:r>
      <w:r w:rsidRPr="007F5157" w:rsidR="002172AB">
        <w:rPr>
          <w:lang w:eastAsia="de-DE"/>
        </w:rPr>
        <w:t>Ich bin mir bewusst</w:t>
      </w:r>
      <w:r w:rsidRPr="008018DC">
        <w:rPr>
          <w:lang w:eastAsia="de-DE"/>
        </w:rPr>
        <w:t xml:space="preserve">, dass wissentlich falsche Angaben in den </w:t>
      </w:r>
      <w:r w:rsidRPr="268D6B0C" w:rsidR="13A61D9E">
        <w:rPr>
          <w:lang w:eastAsia="de-DE"/>
        </w:rPr>
        <w:t>obigen</w:t>
      </w:r>
      <w:r w:rsidRPr="008018DC">
        <w:rPr>
          <w:lang w:eastAsia="de-DE"/>
        </w:rPr>
        <w:t xml:space="preserve"> Erklärungen </w:t>
      </w:r>
      <w:r w:rsidRPr="268D6B0C" w:rsidR="13A61D9E">
        <w:rPr>
          <w:lang w:eastAsia="de-DE"/>
        </w:rPr>
        <w:t>sowohl zum</w:t>
      </w:r>
      <w:r w:rsidRPr="008018DC">
        <w:rPr>
          <w:lang w:eastAsia="de-DE"/>
        </w:rPr>
        <w:t xml:space="preserve"> Ausschluss von der Auftragserteilung </w:t>
      </w:r>
      <w:r w:rsidRPr="268D6B0C" w:rsidR="13A61D9E">
        <w:rPr>
          <w:lang w:eastAsia="de-DE"/>
        </w:rPr>
        <w:t>als auch</w:t>
      </w:r>
      <w:r w:rsidRPr="008018DC" w:rsidR="00F43D38">
        <w:rPr>
          <w:lang w:eastAsia="de-DE"/>
        </w:rPr>
        <w:t xml:space="preserve"> </w:t>
      </w:r>
      <w:r w:rsidRPr="008018DC">
        <w:rPr>
          <w:lang w:eastAsia="de-DE"/>
        </w:rPr>
        <w:t xml:space="preserve">im Falle </w:t>
      </w:r>
      <w:r w:rsidRPr="268D6B0C" w:rsidR="13A61D9E">
        <w:rPr>
          <w:lang w:eastAsia="de-DE"/>
        </w:rPr>
        <w:t>einer</w:t>
      </w:r>
      <w:r w:rsidRPr="008018DC">
        <w:rPr>
          <w:lang w:eastAsia="de-DE"/>
        </w:rPr>
        <w:t xml:space="preserve"> Auftragserteilung </w:t>
      </w:r>
      <w:r w:rsidRPr="268D6B0C" w:rsidR="13A61D9E">
        <w:rPr>
          <w:lang w:eastAsia="de-DE"/>
        </w:rPr>
        <w:t>zur fristlosen</w:t>
      </w:r>
      <w:r w:rsidRPr="008018DC">
        <w:rPr>
          <w:lang w:eastAsia="de-DE"/>
        </w:rPr>
        <w:t xml:space="preserve"> Kündigung des Vertrages </w:t>
      </w:r>
      <w:r w:rsidRPr="268D6B0C" w:rsidR="13A61D9E">
        <w:rPr>
          <w:lang w:eastAsia="de-DE"/>
        </w:rPr>
        <w:t>führen</w:t>
      </w:r>
      <w:r w:rsidRPr="008018DC">
        <w:rPr>
          <w:lang w:eastAsia="de-DE"/>
        </w:rPr>
        <w:t xml:space="preserve"> können.</w:t>
      </w:r>
    </w:p>
    <w:p w:rsidRPr="00E63836" w:rsidR="000E7523" w:rsidP="000E7523" w:rsidRDefault="000E7523" w14:paraId="534B8E86" w14:textId="77777777">
      <w:pPr>
        <w:rPr>
          <w:rFonts w:eastAsia="Times New Roman" w:cstheme="minorHAnsi"/>
          <w:sz w:val="20"/>
          <w:szCs w:val="20"/>
          <w:lang w:eastAsia="de-DE"/>
        </w:rPr>
      </w:pPr>
      <w:r w:rsidRPr="00E63836">
        <w:rPr>
          <w:rFonts w:eastAsia="Times New Roman" w:cstheme="minorHAnsi"/>
          <w:sz w:val="20"/>
          <w:szCs w:val="20"/>
          <w:lang w:eastAsia="de-DE"/>
        </w:rPr>
        <w:t>________________</w:t>
      </w:r>
      <w:r w:rsidRPr="00E63836">
        <w:rPr>
          <w:rFonts w:eastAsia="Times New Roman" w:cstheme="minorHAnsi"/>
          <w:sz w:val="20"/>
          <w:szCs w:val="20"/>
          <w:lang w:eastAsia="de-DE"/>
        </w:rPr>
        <w:tab/>
      </w:r>
      <w:r w:rsidRPr="00E63836">
        <w:rPr>
          <w:rFonts w:eastAsia="Times New Roman" w:cstheme="minorHAnsi"/>
          <w:sz w:val="20"/>
          <w:szCs w:val="20"/>
          <w:lang w:eastAsia="de-DE"/>
        </w:rPr>
        <w:tab/>
      </w:r>
      <w:r w:rsidRPr="00E63836">
        <w:rPr>
          <w:rFonts w:eastAsia="Times New Roman" w:cstheme="minorHAnsi"/>
          <w:sz w:val="20"/>
          <w:szCs w:val="20"/>
          <w:lang w:eastAsia="de-DE"/>
        </w:rPr>
        <w:t>___________________________________________</w:t>
      </w:r>
    </w:p>
    <w:p w:rsidR="00BD7359" w:rsidRDefault="000E7523" w14:paraId="641910D5" w14:textId="74917EC8">
      <w:pPr>
        <w:rPr>
          <w:rFonts w:eastAsia="Times New Roman" w:cstheme="minorHAnsi"/>
          <w:sz w:val="20"/>
          <w:szCs w:val="20"/>
          <w:lang w:eastAsia="de-DE"/>
        </w:rPr>
      </w:pPr>
      <w:r>
        <w:rPr>
          <w:rFonts w:eastAsia="Times New Roman" w:cstheme="minorHAnsi"/>
          <w:sz w:val="20"/>
          <w:szCs w:val="20"/>
          <w:lang w:eastAsia="de-DE"/>
        </w:rPr>
        <w:t xml:space="preserve"> </w:t>
      </w:r>
      <w:r w:rsidRPr="00E63836">
        <w:rPr>
          <w:rFonts w:eastAsia="Times New Roman" w:cstheme="minorHAnsi"/>
          <w:sz w:val="20"/>
          <w:szCs w:val="20"/>
          <w:lang w:eastAsia="de-DE"/>
        </w:rPr>
        <w:t xml:space="preserve">Datum </w:t>
      </w:r>
      <w:r w:rsidRPr="00E63836">
        <w:rPr>
          <w:rFonts w:eastAsia="Times New Roman" w:cstheme="minorHAnsi"/>
          <w:sz w:val="20"/>
          <w:szCs w:val="20"/>
          <w:lang w:eastAsia="de-DE"/>
        </w:rPr>
        <w:tab/>
      </w:r>
      <w:r w:rsidRPr="00E63836">
        <w:rPr>
          <w:rFonts w:eastAsia="Times New Roman" w:cstheme="minorHAnsi"/>
          <w:sz w:val="20"/>
          <w:szCs w:val="20"/>
          <w:lang w:eastAsia="de-DE"/>
        </w:rPr>
        <w:tab/>
      </w:r>
      <w:r w:rsidRPr="00E63836">
        <w:rPr>
          <w:rFonts w:eastAsia="Times New Roman" w:cstheme="minorHAnsi"/>
          <w:sz w:val="20"/>
          <w:szCs w:val="20"/>
          <w:lang w:eastAsia="de-DE"/>
        </w:rPr>
        <w:tab/>
      </w:r>
      <w:r>
        <w:rPr>
          <w:rFonts w:eastAsia="Times New Roman" w:cstheme="minorHAnsi"/>
          <w:sz w:val="20"/>
          <w:szCs w:val="20"/>
          <w:lang w:eastAsia="de-DE"/>
        </w:rPr>
        <w:tab/>
      </w:r>
      <w:r>
        <w:rPr>
          <w:rFonts w:eastAsia="Times New Roman" w:cstheme="minorHAnsi"/>
          <w:sz w:val="20"/>
          <w:szCs w:val="20"/>
          <w:lang w:eastAsia="de-DE"/>
        </w:rPr>
        <w:t xml:space="preserve"> </w:t>
      </w:r>
      <w:r w:rsidRPr="00E63836">
        <w:rPr>
          <w:rFonts w:eastAsia="Times New Roman" w:cstheme="minorHAnsi"/>
          <w:sz w:val="20"/>
          <w:szCs w:val="20"/>
          <w:lang w:eastAsia="de-DE"/>
        </w:rPr>
        <w:t>Unterschrift und Firmenstempe</w:t>
      </w:r>
      <w:r>
        <w:rPr>
          <w:rFonts w:eastAsia="Times New Roman" w:cstheme="minorHAnsi"/>
          <w:sz w:val="20"/>
          <w:szCs w:val="20"/>
          <w:lang w:eastAsia="de-DE"/>
        </w:rPr>
        <w:t>l</w:t>
      </w:r>
    </w:p>
    <w:sectPr w:rsidR="00BD7359" w:rsidSect="003245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 w:orient="portrait"/>
      <w:pgMar w:top="2268" w:right="1134" w:bottom="1985" w:left="1418" w:header="68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2B9F" w:rsidP="00CD3334" w:rsidRDefault="00D92B9F" w14:paraId="353E692B" w14:textId="77777777">
      <w:r>
        <w:separator/>
      </w:r>
    </w:p>
  </w:endnote>
  <w:endnote w:type="continuationSeparator" w:id="0">
    <w:p w:rsidR="00D92B9F" w:rsidP="00CD3334" w:rsidRDefault="00D92B9F" w14:paraId="062457EA" w14:textId="77777777">
      <w:r>
        <w:continuationSeparator/>
      </w:r>
    </w:p>
  </w:endnote>
  <w:endnote w:type="continuationNotice" w:id="1">
    <w:p w:rsidR="00D92B9F" w:rsidRDefault="00D92B9F" w14:paraId="22F8C25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76F3" w:rsidRDefault="00AF76F3" w14:paraId="2C647BA9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E58C0" w:rsidR="00AF76F3" w:rsidP="000E58C0" w:rsidRDefault="000E58C0" w14:paraId="7183B966" w14:textId="22CD11AF">
    <w:pPr>
      <w:jc w:val="right"/>
      <w:rPr>
        <w:color w:val="174489"/>
      </w:rPr>
    </w:pPr>
    <w:r w:rsidRPr="008129C2">
      <w:rPr>
        <w:color w:val="174489"/>
      </w:rPr>
      <w:t>www.jugendfuereuropa.de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76F3" w:rsidRDefault="00AF76F3" w14:paraId="591E80F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2B9F" w:rsidP="00CD3334" w:rsidRDefault="00D92B9F" w14:paraId="289134BF" w14:textId="77777777">
      <w:r>
        <w:separator/>
      </w:r>
    </w:p>
  </w:footnote>
  <w:footnote w:type="continuationSeparator" w:id="0">
    <w:p w:rsidR="00D92B9F" w:rsidP="00CD3334" w:rsidRDefault="00D92B9F" w14:paraId="77ADEC54" w14:textId="77777777">
      <w:r>
        <w:continuationSeparator/>
      </w:r>
    </w:p>
  </w:footnote>
  <w:footnote w:type="continuationNotice" w:id="1">
    <w:p w:rsidR="00D92B9F" w:rsidRDefault="00D92B9F" w14:paraId="32D86AB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76F3" w:rsidRDefault="00AF76F3" w14:paraId="1B1A3E7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AF76F3" w:rsidP="00AF76F3" w:rsidRDefault="00AF76F3" w14:paraId="6412A6FB" w14:textId="4D2C2D91">
    <w:pPr>
      <w:pStyle w:val="Kopfzeile"/>
      <w:ind w:left="-1418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DCEA2E" wp14:editId="053F1431">
          <wp:simplePos x="0" y="0"/>
          <wp:positionH relativeFrom="column">
            <wp:posOffset>-900430</wp:posOffset>
          </wp:positionH>
          <wp:positionV relativeFrom="paragraph">
            <wp:posOffset>-431133</wp:posOffset>
          </wp:positionV>
          <wp:extent cx="7595072" cy="10735310"/>
          <wp:effectExtent l="0" t="0" r="6350" b="0"/>
          <wp:wrapNone/>
          <wp:docPr id="792944971" name="Grafik 79294497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072" cy="1073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76F3" w:rsidRDefault="00AF76F3" w14:paraId="0A016C18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0">
    <w:nsid w:val="1559f3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BF44A37"/>
    <w:multiLevelType w:val="hybridMultilevel"/>
    <w:tmpl w:val="CC600C5A"/>
    <w:lvl w:ilvl="0" w:tplc="5EA68126">
      <w:start w:val="1"/>
      <w:numFmt w:val="decimal"/>
      <w:pStyle w:val="berschriftJf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0302A"/>
    <w:multiLevelType w:val="hybridMultilevel"/>
    <w:tmpl w:val="52107FC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E40371"/>
    <w:multiLevelType w:val="hybridMultilevel"/>
    <w:tmpl w:val="69A8E7D4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D7C3C"/>
    <w:multiLevelType w:val="hybridMultilevel"/>
    <w:tmpl w:val="84E2323E"/>
    <w:lvl w:ilvl="0" w:tplc="04BAB196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  <w:color w:val="000000" w:themeColor="text1"/>
      </w:rPr>
    </w:lvl>
    <w:lvl w:ilvl="1" w:tplc="FB4A09CC">
      <w:start w:val="2"/>
      <w:numFmt w:val="bullet"/>
      <w:lvlText w:val="·"/>
      <w:lvlJc w:val="left"/>
      <w:pPr>
        <w:ind w:left="1788" w:hanging="708"/>
      </w:pPr>
      <w:rPr>
        <w:rFonts w:hint="default" w:ascii="Calibri" w:hAnsi="Calibri" w:eastAsia="Times New Roman" w:cs="Calibri"/>
      </w:rPr>
    </w:lvl>
    <w:lvl w:ilvl="2" w:tplc="DCECC488">
      <w:start w:val="2"/>
      <w:numFmt w:val="bullet"/>
      <w:lvlText w:val=""/>
      <w:lvlJc w:val="left"/>
      <w:pPr>
        <w:ind w:left="2160" w:hanging="360"/>
      </w:pPr>
      <w:rPr>
        <w:rFonts w:hint="default" w:ascii="Wingdings" w:hAnsi="Wingdings" w:eastAsia="Times New Roman" w:cstheme="minorHAnsi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45E2CE9"/>
    <w:multiLevelType w:val="hybridMultilevel"/>
    <w:tmpl w:val="4C3AADF6"/>
    <w:lvl w:ilvl="0" w:tplc="04070001">
      <w:start w:val="1"/>
      <w:numFmt w:val="bullet"/>
      <w:lvlText w:val=""/>
      <w:lvlJc w:val="left"/>
      <w:pPr>
        <w:ind w:left="1077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5" w15:restartNumberingAfterBreak="0">
    <w:nsid w:val="3B41602B"/>
    <w:multiLevelType w:val="hybridMultilevel"/>
    <w:tmpl w:val="BE8CB81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A006CD"/>
    <w:multiLevelType w:val="hybridMultilevel"/>
    <w:tmpl w:val="7C7E59A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B8D412C"/>
    <w:multiLevelType w:val="hybridMultilevel"/>
    <w:tmpl w:val="07303A6A"/>
    <w:lvl w:ilvl="0" w:tplc="04BAB196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47F70C9"/>
    <w:multiLevelType w:val="hybridMultilevel"/>
    <w:tmpl w:val="20FCD2A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D955C0"/>
    <w:multiLevelType w:val="hybridMultilevel"/>
    <w:tmpl w:val="B9E63B9A"/>
    <w:lvl w:ilvl="0" w:tplc="04BAB196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0"/>
  </w:num>
  <w:num w:numId="1" w16cid:durableId="1864395276">
    <w:abstractNumId w:val="0"/>
  </w:num>
  <w:num w:numId="2" w16cid:durableId="351615161">
    <w:abstractNumId w:val="1"/>
  </w:num>
  <w:num w:numId="3" w16cid:durableId="1648125610">
    <w:abstractNumId w:val="3"/>
  </w:num>
  <w:num w:numId="4" w16cid:durableId="1213537181">
    <w:abstractNumId w:val="7"/>
  </w:num>
  <w:num w:numId="5" w16cid:durableId="204366114">
    <w:abstractNumId w:val="9"/>
  </w:num>
  <w:num w:numId="6" w16cid:durableId="296686767">
    <w:abstractNumId w:val="2"/>
  </w:num>
  <w:num w:numId="7" w16cid:durableId="1355769259">
    <w:abstractNumId w:val="8"/>
  </w:num>
  <w:num w:numId="8" w16cid:durableId="676999695">
    <w:abstractNumId w:val="4"/>
  </w:num>
  <w:num w:numId="9" w16cid:durableId="216205206">
    <w:abstractNumId w:val="6"/>
  </w:num>
  <w:num w:numId="10" w16cid:durableId="181360935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CB"/>
    <w:rsid w:val="00020E8E"/>
    <w:rsid w:val="00033F46"/>
    <w:rsid w:val="00062F09"/>
    <w:rsid w:val="00070394"/>
    <w:rsid w:val="00091B35"/>
    <w:rsid w:val="00096D25"/>
    <w:rsid w:val="00097AA1"/>
    <w:rsid w:val="000A70EF"/>
    <w:rsid w:val="000C544D"/>
    <w:rsid w:val="000C5E8B"/>
    <w:rsid w:val="000D1716"/>
    <w:rsid w:val="000D7246"/>
    <w:rsid w:val="000E58C0"/>
    <w:rsid w:val="000E7523"/>
    <w:rsid w:val="00107D45"/>
    <w:rsid w:val="00126CC6"/>
    <w:rsid w:val="00146CEE"/>
    <w:rsid w:val="00146D78"/>
    <w:rsid w:val="00163A61"/>
    <w:rsid w:val="0019030F"/>
    <w:rsid w:val="00192818"/>
    <w:rsid w:val="001A06E3"/>
    <w:rsid w:val="001A2BC0"/>
    <w:rsid w:val="001A56E8"/>
    <w:rsid w:val="001C2DA6"/>
    <w:rsid w:val="001C4843"/>
    <w:rsid w:val="001C495C"/>
    <w:rsid w:val="001D05D3"/>
    <w:rsid w:val="001F2EEC"/>
    <w:rsid w:val="002018CE"/>
    <w:rsid w:val="00213F79"/>
    <w:rsid w:val="002154C5"/>
    <w:rsid w:val="002172AB"/>
    <w:rsid w:val="00251127"/>
    <w:rsid w:val="0029298A"/>
    <w:rsid w:val="0029636E"/>
    <w:rsid w:val="002A225B"/>
    <w:rsid w:val="002D65AA"/>
    <w:rsid w:val="0030189B"/>
    <w:rsid w:val="003061F6"/>
    <w:rsid w:val="00307393"/>
    <w:rsid w:val="003078C6"/>
    <w:rsid w:val="00311EE5"/>
    <w:rsid w:val="00313BBB"/>
    <w:rsid w:val="00323200"/>
    <w:rsid w:val="003245B1"/>
    <w:rsid w:val="0033423B"/>
    <w:rsid w:val="0033481D"/>
    <w:rsid w:val="00347AD5"/>
    <w:rsid w:val="00366671"/>
    <w:rsid w:val="003925C5"/>
    <w:rsid w:val="003B026B"/>
    <w:rsid w:val="003B2864"/>
    <w:rsid w:val="003B7B58"/>
    <w:rsid w:val="003C0764"/>
    <w:rsid w:val="003C6601"/>
    <w:rsid w:val="003E14A0"/>
    <w:rsid w:val="003F3A65"/>
    <w:rsid w:val="00406F8A"/>
    <w:rsid w:val="004074D9"/>
    <w:rsid w:val="00407C49"/>
    <w:rsid w:val="00417A9F"/>
    <w:rsid w:val="00442CBD"/>
    <w:rsid w:val="00454C97"/>
    <w:rsid w:val="0045709A"/>
    <w:rsid w:val="004643EF"/>
    <w:rsid w:val="00464A81"/>
    <w:rsid w:val="004656F8"/>
    <w:rsid w:val="00494D77"/>
    <w:rsid w:val="00494EAF"/>
    <w:rsid w:val="00495DF4"/>
    <w:rsid w:val="00497595"/>
    <w:rsid w:val="004A6BD6"/>
    <w:rsid w:val="004B7E15"/>
    <w:rsid w:val="004C1C84"/>
    <w:rsid w:val="004C66A7"/>
    <w:rsid w:val="004F2ED2"/>
    <w:rsid w:val="004F5A00"/>
    <w:rsid w:val="00500A39"/>
    <w:rsid w:val="00510A83"/>
    <w:rsid w:val="00511E2D"/>
    <w:rsid w:val="00515228"/>
    <w:rsid w:val="0051590F"/>
    <w:rsid w:val="00520A15"/>
    <w:rsid w:val="00542C8B"/>
    <w:rsid w:val="00565104"/>
    <w:rsid w:val="00574E38"/>
    <w:rsid w:val="005824BA"/>
    <w:rsid w:val="00591068"/>
    <w:rsid w:val="005926A2"/>
    <w:rsid w:val="005960EF"/>
    <w:rsid w:val="005A6A02"/>
    <w:rsid w:val="005B1185"/>
    <w:rsid w:val="005B676D"/>
    <w:rsid w:val="005B73FB"/>
    <w:rsid w:val="005C6AE8"/>
    <w:rsid w:val="005D0148"/>
    <w:rsid w:val="005D1836"/>
    <w:rsid w:val="005E34AA"/>
    <w:rsid w:val="005F784C"/>
    <w:rsid w:val="00601E67"/>
    <w:rsid w:val="00603CE5"/>
    <w:rsid w:val="00607614"/>
    <w:rsid w:val="00611EF6"/>
    <w:rsid w:val="00651D91"/>
    <w:rsid w:val="00666669"/>
    <w:rsid w:val="00675F8A"/>
    <w:rsid w:val="00677990"/>
    <w:rsid w:val="0069721A"/>
    <w:rsid w:val="006A3CA8"/>
    <w:rsid w:val="006B7DFD"/>
    <w:rsid w:val="006C4C19"/>
    <w:rsid w:val="006D2D87"/>
    <w:rsid w:val="006D411A"/>
    <w:rsid w:val="006F7561"/>
    <w:rsid w:val="00700077"/>
    <w:rsid w:val="00707364"/>
    <w:rsid w:val="00710DAC"/>
    <w:rsid w:val="00740CF5"/>
    <w:rsid w:val="00742179"/>
    <w:rsid w:val="00743466"/>
    <w:rsid w:val="00754C26"/>
    <w:rsid w:val="00755174"/>
    <w:rsid w:val="00766BE0"/>
    <w:rsid w:val="0078006A"/>
    <w:rsid w:val="007A31E2"/>
    <w:rsid w:val="007B052D"/>
    <w:rsid w:val="007B0793"/>
    <w:rsid w:val="007B364E"/>
    <w:rsid w:val="007D792B"/>
    <w:rsid w:val="007E73E7"/>
    <w:rsid w:val="007F40D0"/>
    <w:rsid w:val="007F5157"/>
    <w:rsid w:val="008018DC"/>
    <w:rsid w:val="00811502"/>
    <w:rsid w:val="008129C2"/>
    <w:rsid w:val="00813160"/>
    <w:rsid w:val="00826B4F"/>
    <w:rsid w:val="00832064"/>
    <w:rsid w:val="008351A9"/>
    <w:rsid w:val="00844DC7"/>
    <w:rsid w:val="00851726"/>
    <w:rsid w:val="00856A83"/>
    <w:rsid w:val="008A363A"/>
    <w:rsid w:val="008A4B4D"/>
    <w:rsid w:val="008B6C1B"/>
    <w:rsid w:val="008C5AAF"/>
    <w:rsid w:val="008C727A"/>
    <w:rsid w:val="008D5222"/>
    <w:rsid w:val="008E456A"/>
    <w:rsid w:val="008F4152"/>
    <w:rsid w:val="00901DEA"/>
    <w:rsid w:val="00910D91"/>
    <w:rsid w:val="00921DAB"/>
    <w:rsid w:val="00922BC6"/>
    <w:rsid w:val="009629DF"/>
    <w:rsid w:val="00962BF2"/>
    <w:rsid w:val="009640C5"/>
    <w:rsid w:val="00970D8F"/>
    <w:rsid w:val="009715AC"/>
    <w:rsid w:val="00980607"/>
    <w:rsid w:val="00984A4B"/>
    <w:rsid w:val="0098579A"/>
    <w:rsid w:val="00997EBD"/>
    <w:rsid w:val="009B21E3"/>
    <w:rsid w:val="009C267C"/>
    <w:rsid w:val="009D0563"/>
    <w:rsid w:val="009D1AB6"/>
    <w:rsid w:val="009F409A"/>
    <w:rsid w:val="00A0104C"/>
    <w:rsid w:val="00A129B7"/>
    <w:rsid w:val="00A21EA2"/>
    <w:rsid w:val="00A344B7"/>
    <w:rsid w:val="00A37351"/>
    <w:rsid w:val="00A53895"/>
    <w:rsid w:val="00A5763A"/>
    <w:rsid w:val="00A6094A"/>
    <w:rsid w:val="00A61811"/>
    <w:rsid w:val="00A64EF2"/>
    <w:rsid w:val="00A77FC4"/>
    <w:rsid w:val="00A804AA"/>
    <w:rsid w:val="00A8497B"/>
    <w:rsid w:val="00A96B54"/>
    <w:rsid w:val="00AA205E"/>
    <w:rsid w:val="00AB3760"/>
    <w:rsid w:val="00AD0ACB"/>
    <w:rsid w:val="00AD4A56"/>
    <w:rsid w:val="00AF76F3"/>
    <w:rsid w:val="00B15614"/>
    <w:rsid w:val="00B22CAF"/>
    <w:rsid w:val="00B46D65"/>
    <w:rsid w:val="00B5369F"/>
    <w:rsid w:val="00B721F7"/>
    <w:rsid w:val="00B757D6"/>
    <w:rsid w:val="00B852EA"/>
    <w:rsid w:val="00B90326"/>
    <w:rsid w:val="00B90B1C"/>
    <w:rsid w:val="00BA06AC"/>
    <w:rsid w:val="00BA2668"/>
    <w:rsid w:val="00BB4016"/>
    <w:rsid w:val="00BD7359"/>
    <w:rsid w:val="00BE1038"/>
    <w:rsid w:val="00BF15C6"/>
    <w:rsid w:val="00BF3358"/>
    <w:rsid w:val="00C01FD0"/>
    <w:rsid w:val="00C14F9F"/>
    <w:rsid w:val="00C20361"/>
    <w:rsid w:val="00C328BF"/>
    <w:rsid w:val="00C3514E"/>
    <w:rsid w:val="00C3786F"/>
    <w:rsid w:val="00C409E1"/>
    <w:rsid w:val="00C40F28"/>
    <w:rsid w:val="00C43770"/>
    <w:rsid w:val="00C4641B"/>
    <w:rsid w:val="00C777DF"/>
    <w:rsid w:val="00C8468A"/>
    <w:rsid w:val="00C939CB"/>
    <w:rsid w:val="00CA0C0F"/>
    <w:rsid w:val="00CA2770"/>
    <w:rsid w:val="00CB3A2B"/>
    <w:rsid w:val="00CC0E6F"/>
    <w:rsid w:val="00CC7C12"/>
    <w:rsid w:val="00CD3334"/>
    <w:rsid w:val="00CD6660"/>
    <w:rsid w:val="00CD724B"/>
    <w:rsid w:val="00CF45D0"/>
    <w:rsid w:val="00CF6DC0"/>
    <w:rsid w:val="00D04C16"/>
    <w:rsid w:val="00D1531B"/>
    <w:rsid w:val="00D155AA"/>
    <w:rsid w:val="00D26C4C"/>
    <w:rsid w:val="00D504AC"/>
    <w:rsid w:val="00D539E8"/>
    <w:rsid w:val="00D672E6"/>
    <w:rsid w:val="00D86208"/>
    <w:rsid w:val="00D9205D"/>
    <w:rsid w:val="00D92B9F"/>
    <w:rsid w:val="00D9436D"/>
    <w:rsid w:val="00D95C57"/>
    <w:rsid w:val="00DA67DB"/>
    <w:rsid w:val="00DA7629"/>
    <w:rsid w:val="00DC00D8"/>
    <w:rsid w:val="00DC26F2"/>
    <w:rsid w:val="00DE5C9F"/>
    <w:rsid w:val="00E03384"/>
    <w:rsid w:val="00E34568"/>
    <w:rsid w:val="00E40B11"/>
    <w:rsid w:val="00E4297C"/>
    <w:rsid w:val="00E51345"/>
    <w:rsid w:val="00E77448"/>
    <w:rsid w:val="00E821A6"/>
    <w:rsid w:val="00E82234"/>
    <w:rsid w:val="00E833FB"/>
    <w:rsid w:val="00E84E66"/>
    <w:rsid w:val="00E9306E"/>
    <w:rsid w:val="00EC5D8C"/>
    <w:rsid w:val="00ED2D64"/>
    <w:rsid w:val="00EE4266"/>
    <w:rsid w:val="00F0462D"/>
    <w:rsid w:val="00F33192"/>
    <w:rsid w:val="00F338EA"/>
    <w:rsid w:val="00F33D8E"/>
    <w:rsid w:val="00F33DE2"/>
    <w:rsid w:val="00F36F00"/>
    <w:rsid w:val="00F42381"/>
    <w:rsid w:val="00F43D38"/>
    <w:rsid w:val="00F511AC"/>
    <w:rsid w:val="00F521BD"/>
    <w:rsid w:val="00F54B6D"/>
    <w:rsid w:val="00F54DFC"/>
    <w:rsid w:val="00F55F1D"/>
    <w:rsid w:val="00F5687C"/>
    <w:rsid w:val="00F67C5D"/>
    <w:rsid w:val="00FA2006"/>
    <w:rsid w:val="00FA65AB"/>
    <w:rsid w:val="00FC24AC"/>
    <w:rsid w:val="00FD140F"/>
    <w:rsid w:val="00FD687E"/>
    <w:rsid w:val="00FD7587"/>
    <w:rsid w:val="00FF24EF"/>
    <w:rsid w:val="00FF46D6"/>
    <w:rsid w:val="01031154"/>
    <w:rsid w:val="017A3E32"/>
    <w:rsid w:val="0502CCA0"/>
    <w:rsid w:val="055F03F4"/>
    <w:rsid w:val="07DE8362"/>
    <w:rsid w:val="07F1B2E6"/>
    <w:rsid w:val="096AFFD6"/>
    <w:rsid w:val="09BBC33E"/>
    <w:rsid w:val="0B587BE6"/>
    <w:rsid w:val="0D47DCD9"/>
    <w:rsid w:val="0F94E322"/>
    <w:rsid w:val="110EA30E"/>
    <w:rsid w:val="1196A064"/>
    <w:rsid w:val="137F37B3"/>
    <w:rsid w:val="13A61D9E"/>
    <w:rsid w:val="14D85C8E"/>
    <w:rsid w:val="14E86B4B"/>
    <w:rsid w:val="1739C7DA"/>
    <w:rsid w:val="180B02D9"/>
    <w:rsid w:val="195C4388"/>
    <w:rsid w:val="1F37773D"/>
    <w:rsid w:val="1FF58315"/>
    <w:rsid w:val="2001F515"/>
    <w:rsid w:val="20A040F8"/>
    <w:rsid w:val="20BB01C6"/>
    <w:rsid w:val="20DFD05C"/>
    <w:rsid w:val="21123328"/>
    <w:rsid w:val="214DFF89"/>
    <w:rsid w:val="23B5B865"/>
    <w:rsid w:val="23C82A25"/>
    <w:rsid w:val="25D98C0D"/>
    <w:rsid w:val="25F53B4C"/>
    <w:rsid w:val="268D6B0C"/>
    <w:rsid w:val="26B40189"/>
    <w:rsid w:val="272586B5"/>
    <w:rsid w:val="298BD3BF"/>
    <w:rsid w:val="2C9E0B85"/>
    <w:rsid w:val="2E2ECA04"/>
    <w:rsid w:val="30AC8158"/>
    <w:rsid w:val="357A6D43"/>
    <w:rsid w:val="36DEF890"/>
    <w:rsid w:val="396AD12F"/>
    <w:rsid w:val="39C69AF6"/>
    <w:rsid w:val="3A4385AA"/>
    <w:rsid w:val="3ABA12D5"/>
    <w:rsid w:val="3B833027"/>
    <w:rsid w:val="3C687FE0"/>
    <w:rsid w:val="3D1308F0"/>
    <w:rsid w:val="3DF94036"/>
    <w:rsid w:val="3E5D1C81"/>
    <w:rsid w:val="3F2C6EF3"/>
    <w:rsid w:val="42A58ED5"/>
    <w:rsid w:val="4442316F"/>
    <w:rsid w:val="45417F4A"/>
    <w:rsid w:val="454E90CA"/>
    <w:rsid w:val="4717D0C6"/>
    <w:rsid w:val="480894FE"/>
    <w:rsid w:val="49485B30"/>
    <w:rsid w:val="4B7A5F73"/>
    <w:rsid w:val="4BBB83D2"/>
    <w:rsid w:val="4DAEAEC9"/>
    <w:rsid w:val="4E00A654"/>
    <w:rsid w:val="4E790B33"/>
    <w:rsid w:val="50BFB733"/>
    <w:rsid w:val="5469ED3A"/>
    <w:rsid w:val="5477F957"/>
    <w:rsid w:val="55265E53"/>
    <w:rsid w:val="55BB1DA0"/>
    <w:rsid w:val="55FF295B"/>
    <w:rsid w:val="59B45F35"/>
    <w:rsid w:val="5AC9765D"/>
    <w:rsid w:val="5B9CE383"/>
    <w:rsid w:val="5DFA3C71"/>
    <w:rsid w:val="6051CD48"/>
    <w:rsid w:val="60F51B3E"/>
    <w:rsid w:val="611DCE18"/>
    <w:rsid w:val="6220796B"/>
    <w:rsid w:val="62471D8D"/>
    <w:rsid w:val="6250FDAF"/>
    <w:rsid w:val="63DFBFD6"/>
    <w:rsid w:val="64E2FCFD"/>
    <w:rsid w:val="6581F906"/>
    <w:rsid w:val="6705B62D"/>
    <w:rsid w:val="673AC69D"/>
    <w:rsid w:val="68317E2B"/>
    <w:rsid w:val="6957FBA7"/>
    <w:rsid w:val="6A6013A6"/>
    <w:rsid w:val="6AEAF7B3"/>
    <w:rsid w:val="6AF4C7D1"/>
    <w:rsid w:val="6B6BFC47"/>
    <w:rsid w:val="6C39B34B"/>
    <w:rsid w:val="6D790ECE"/>
    <w:rsid w:val="6E3E7D20"/>
    <w:rsid w:val="6EF7A114"/>
    <w:rsid w:val="6F330EE4"/>
    <w:rsid w:val="6FC57E41"/>
    <w:rsid w:val="715450ED"/>
    <w:rsid w:val="729C7128"/>
    <w:rsid w:val="72C77B20"/>
    <w:rsid w:val="76D97306"/>
    <w:rsid w:val="77BFB492"/>
    <w:rsid w:val="77D8E2F1"/>
    <w:rsid w:val="78285E41"/>
    <w:rsid w:val="79373AE9"/>
    <w:rsid w:val="79459EED"/>
    <w:rsid w:val="7BBB2876"/>
    <w:rsid w:val="7BE2CC92"/>
    <w:rsid w:val="7BF438D2"/>
    <w:rsid w:val="7E3658D0"/>
    <w:rsid w:val="7E73873C"/>
    <w:rsid w:val="7EF838C8"/>
    <w:rsid w:val="7F55F202"/>
    <w:rsid w:val="7F60D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DF35"/>
  <w15:chartTrackingRefBased/>
  <w15:docId w15:val="{97DD37D2-28C6-454E-AB43-60536CA231F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Fließtext"/>
    <w:qFormat/>
    <w:rsid w:val="00CD3334"/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D140F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140F"/>
    <w:pPr>
      <w:keepNext/>
      <w:keepLines/>
      <w:spacing w:before="40"/>
      <w:outlineLvl w:val="1"/>
    </w:pPr>
    <w:rPr>
      <w:rFonts w:ascii="Calibri" w:hAnsi="Calibri" w:eastAsiaTheme="majorEastAsia" w:cstheme="majorBidi"/>
      <w:b/>
      <w:bCs/>
      <w:color w:val="2F5496" w:themeColor="accent1" w:themeShade="BF"/>
      <w:szCs w:val="26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EinfAbs" w:customStyle="1">
    <w:name w:val="[Einf. Abs.]"/>
    <w:basedOn w:val="Standard"/>
    <w:uiPriority w:val="99"/>
    <w:rsid w:val="00FD140F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berschrift1Zchn" w:customStyle="1">
    <w:name w:val="Überschrift 1 Zchn"/>
    <w:basedOn w:val="Absatz-Standardschriftart"/>
    <w:link w:val="berschrift1"/>
    <w:uiPriority w:val="9"/>
    <w:rsid w:val="00FD140F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FD140F"/>
    <w:rPr>
      <w:rFonts w:ascii="Calibri" w:hAnsi="Calibri" w:eastAsiaTheme="majorEastAsia" w:cstheme="majorBidi"/>
      <w:b/>
      <w:bCs/>
      <w:color w:val="2F5496" w:themeColor="accent1" w:themeShade="BF"/>
      <w:sz w:val="22"/>
      <w:szCs w:val="26"/>
    </w:rPr>
  </w:style>
  <w:style w:type="paragraph" w:styleId="HeadlineersteOrdnung" w:customStyle="1">
    <w:name w:val="Headline erste Ordnung"/>
    <w:basedOn w:val="EinfAbs"/>
    <w:qFormat/>
    <w:rsid w:val="00FD140F"/>
    <w:pPr>
      <w:spacing w:after="170" w:line="240" w:lineRule="auto"/>
    </w:pPr>
    <w:rPr>
      <w:rFonts w:ascii="Calibri" w:hAnsi="Calibri" w:cs="Calibri"/>
      <w:b/>
      <w:bCs/>
      <w:color w:val="229AD6"/>
      <w:sz w:val="48"/>
      <w:szCs w:val="48"/>
    </w:rPr>
  </w:style>
  <w:style w:type="paragraph" w:styleId="Subheadline" w:customStyle="1">
    <w:name w:val="Subheadline"/>
    <w:basedOn w:val="EinfAbs"/>
    <w:qFormat/>
    <w:rsid w:val="00FD140F"/>
    <w:pPr>
      <w:spacing w:after="600" w:line="240" w:lineRule="auto"/>
    </w:pPr>
    <w:rPr>
      <w:rFonts w:ascii="Calibri" w:hAnsi="Calibri" w:cs="Calibri"/>
      <w:b/>
      <w:bCs/>
      <w:color w:val="154194"/>
      <w:sz w:val="32"/>
      <w:szCs w:val="32"/>
    </w:rPr>
  </w:style>
  <w:style w:type="paragraph" w:styleId="HeadlinezweiterOrdnung" w:customStyle="1">
    <w:name w:val="Headline zweiter Ordnung"/>
    <w:basedOn w:val="berschrift1"/>
    <w:qFormat/>
    <w:rsid w:val="00FD140F"/>
    <w:pPr>
      <w:spacing w:before="300" w:after="200" w:line="290" w:lineRule="exact"/>
    </w:pPr>
    <w:rPr>
      <w:rFonts w:ascii="Calibri" w:hAnsi="Calibri" w:cs="Calibri"/>
      <w:b/>
      <w:bCs/>
    </w:rPr>
  </w:style>
  <w:style w:type="paragraph" w:styleId="Zwischenheadline" w:customStyle="1">
    <w:name w:val="Zwischenheadline"/>
    <w:basedOn w:val="berschrift2"/>
    <w:qFormat/>
    <w:rsid w:val="005F784C"/>
    <w:pPr>
      <w:spacing w:before="120"/>
      <w:ind w:right="1554"/>
    </w:pPr>
    <w:rPr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CD3334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uiPriority w:val="99"/>
    <w:rsid w:val="00CD3334"/>
    <w:rPr>
      <w:sz w:val="22"/>
    </w:rPr>
  </w:style>
  <w:style w:type="paragraph" w:styleId="Fuzeile">
    <w:name w:val="footer"/>
    <w:basedOn w:val="Standard"/>
    <w:link w:val="FuzeileZchn"/>
    <w:uiPriority w:val="99"/>
    <w:unhideWhenUsed/>
    <w:rsid w:val="00CD3334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uiPriority w:val="99"/>
    <w:rsid w:val="00CD3334"/>
    <w:rPr>
      <w:sz w:val="22"/>
    </w:rPr>
  </w:style>
  <w:style w:type="character" w:styleId="Seitenzahl">
    <w:name w:val="page number"/>
    <w:basedOn w:val="Absatz-Standardschriftart"/>
    <w:uiPriority w:val="99"/>
    <w:semiHidden/>
    <w:unhideWhenUsed/>
    <w:rsid w:val="00CD3334"/>
  </w:style>
  <w:style w:type="paragraph" w:styleId="StandardWeb">
    <w:name w:val="Normal (Web)"/>
    <w:basedOn w:val="Standard"/>
    <w:uiPriority w:val="99"/>
    <w:unhideWhenUsed/>
    <w:rsid w:val="00A37351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de-DE"/>
    </w:rPr>
  </w:style>
  <w:style w:type="paragraph" w:styleId="berschriftJfE" w:customStyle="1">
    <w:name w:val="Überschrift_JfE"/>
    <w:basedOn w:val="berschrift1"/>
    <w:next w:val="Standard"/>
    <w:link w:val="berschriftJfEZchn"/>
    <w:qFormat/>
    <w:rsid w:val="00A37351"/>
    <w:pPr>
      <w:keepNext w:val="0"/>
      <w:keepLines w:val="0"/>
      <w:widowControl w:val="0"/>
      <w:numPr>
        <w:numId w:val="1"/>
      </w:numPr>
      <w:autoSpaceDE w:val="0"/>
      <w:autoSpaceDN w:val="0"/>
      <w:adjustRightInd w:val="0"/>
      <w:spacing w:before="360" w:after="120"/>
      <w:ind w:left="357" w:hanging="357"/>
      <w:textAlignment w:val="center"/>
    </w:pPr>
    <w:rPr>
      <w:rFonts w:ascii="Calibri" w:hAnsi="Calibri" w:eastAsia="Times New Roman" w:cs="Calibri-Bold"/>
      <w:b/>
      <w:bCs/>
      <w:color w:val="00A5DB"/>
      <w:sz w:val="24"/>
      <w:szCs w:val="24"/>
      <w:lang w:eastAsia="de-DE"/>
    </w:rPr>
  </w:style>
  <w:style w:type="character" w:styleId="berschriftJfEZchn" w:customStyle="1">
    <w:name w:val="Überschrift_JfE Zchn"/>
    <w:link w:val="berschriftJfE"/>
    <w:rsid w:val="00A37351"/>
    <w:rPr>
      <w:rFonts w:ascii="Calibri" w:hAnsi="Calibri" w:eastAsia="Times New Roman" w:cs="Calibri-Bold"/>
      <w:b/>
      <w:bCs/>
      <w:color w:val="00A5DB"/>
      <w:lang w:eastAsia="de-DE"/>
    </w:rPr>
  </w:style>
  <w:style w:type="character" w:styleId="normaltextrun" w:customStyle="1">
    <w:name w:val="normaltextrun"/>
    <w:basedOn w:val="Absatz-Standardschriftart"/>
    <w:rsid w:val="00A37351"/>
  </w:style>
  <w:style w:type="paragraph" w:styleId="Listenabsatz">
    <w:name w:val="List Paragraph"/>
    <w:basedOn w:val="Standard"/>
    <w:uiPriority w:val="34"/>
    <w:qFormat/>
    <w:rsid w:val="00A37351"/>
    <w:pPr>
      <w:spacing w:after="200" w:line="276" w:lineRule="auto"/>
      <w:ind w:left="720"/>
      <w:contextualSpacing/>
    </w:pPr>
    <w:rPr>
      <w:szCs w:val="22"/>
    </w:rPr>
  </w:style>
  <w:style w:type="character" w:styleId="Hyperlink">
    <w:name w:val="Hyperlink"/>
    <w:rsid w:val="00A37351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37351"/>
    <w:rPr>
      <w:sz w:val="20"/>
      <w:szCs w:val="20"/>
    </w:rPr>
  </w:style>
  <w:style w:type="character" w:styleId="FunotentextZchn" w:customStyle="1">
    <w:name w:val="Fußnotentext Zchn"/>
    <w:basedOn w:val="Absatz-Standardschriftart"/>
    <w:link w:val="Funotentext"/>
    <w:uiPriority w:val="99"/>
    <w:semiHidden/>
    <w:rsid w:val="00A3735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37351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462D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0E7523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op" w:customStyle="1">
    <w:name w:val="eop"/>
    <w:basedOn w:val="Absatz-Standardschriftart"/>
    <w:rsid w:val="00651D91"/>
  </w:style>
  <w:style w:type="character" w:styleId="contentcontrolboundarysink" w:customStyle="1">
    <w:name w:val="contentcontrolboundarysink"/>
    <w:basedOn w:val="Absatz-Standardschriftart"/>
    <w:rsid w:val="00651D91"/>
  </w:style>
  <w:style w:type="character" w:styleId="Kommentarzeichen">
    <w:name w:val="annotation reference"/>
    <w:basedOn w:val="Absatz-Standardschriftart"/>
    <w:uiPriority w:val="99"/>
    <w:semiHidden/>
    <w:unhideWhenUsed/>
    <w:rsid w:val="00B22C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22CAF"/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B22CA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2CAF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B22CAF"/>
    <w:rPr>
      <w:b/>
      <w:bCs/>
      <w:sz w:val="20"/>
      <w:szCs w:val="20"/>
    </w:rPr>
  </w:style>
  <w:style w:type="character" w:styleId="ui-provider" w:customStyle="1">
    <w:name w:val="ui-provider"/>
    <w:basedOn w:val="Absatz-Standardschriftart"/>
    <w:rsid w:val="009D1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tenborn\Desktop\JfE_Mastervorlage_+Projekt_Hochformat_DE_einspaltig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BF02E79B391745B4F3070FC2DB1139" ma:contentTypeVersion="15" ma:contentTypeDescription="Ein neues Dokument erstellen." ma:contentTypeScope="" ma:versionID="bc47ec1aa14d9647215a8d964e7c6502">
  <xsd:schema xmlns:xsd="http://www.w3.org/2001/XMLSchema" xmlns:xs="http://www.w3.org/2001/XMLSchema" xmlns:p="http://schemas.microsoft.com/office/2006/metadata/properties" xmlns:ns2="712f77b9-7c2f-4ab5-8221-8042023fb0d4" xmlns:ns3="9ca5705a-a208-4cd9-bcbc-6f7275b36d08" targetNamespace="http://schemas.microsoft.com/office/2006/metadata/properties" ma:root="true" ma:fieldsID="e7615c0763a47f4e65776b2786d8e262" ns2:_="" ns3:_="">
    <xsd:import namespace="712f77b9-7c2f-4ab5-8221-8042023fb0d4"/>
    <xsd:import namespace="9ca5705a-a208-4cd9-bcbc-6f7275b36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f77b9-7c2f-4ab5-8221-8042023fb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194f9f-2d52-4651-a611-761c7497d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5705a-a208-4cd9-bcbc-6f7275b36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70dec8-9626-427a-8af8-1b2629dc694f}" ma:internalName="TaxCatchAll" ma:showField="CatchAllData" ma:web="9ca5705a-a208-4cd9-bcbc-6f7275b36d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f77b9-7c2f-4ab5-8221-8042023fb0d4">
      <Terms xmlns="http://schemas.microsoft.com/office/infopath/2007/PartnerControls"/>
    </lcf76f155ced4ddcb4097134ff3c332f>
    <TaxCatchAll xmlns="9ca5705a-a208-4cd9-bcbc-6f7275b36d0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4156F4-6A63-4B3F-AE50-0E8D6B10D461}"/>
</file>

<file path=customXml/itemProps2.xml><?xml version="1.0" encoding="utf-8"?>
<ds:datastoreItem xmlns:ds="http://schemas.openxmlformats.org/officeDocument/2006/customXml" ds:itemID="{06E02DCC-4DFF-4E22-9BB2-989612588A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DAD99D-A584-45D7-9D63-72B640C89806}">
  <ds:schemaRefs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fa6d197-4e75-4523-b879-5109391376ea"/>
    <ds:schemaRef ds:uri="643045d0-ed4e-4d1f-967a-17b64b37c32c"/>
  </ds:schemaRefs>
</ds:datastoreItem>
</file>

<file path=customXml/itemProps4.xml><?xml version="1.0" encoding="utf-8"?>
<ds:datastoreItem xmlns:ds="http://schemas.openxmlformats.org/officeDocument/2006/customXml" ds:itemID="{9E3043E4-6313-41A6-880F-0A5F290BF52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JfE_Mastervorlage_+Projekt_Hochformat_DE_einspaltig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Kaltenborn</dc:creator>
  <cp:keywords/>
  <dc:description/>
  <cp:lastModifiedBy>Johanna Kurth</cp:lastModifiedBy>
  <cp:revision>133</cp:revision>
  <cp:lastPrinted>2022-06-23T01:42:00Z</cp:lastPrinted>
  <dcterms:created xsi:type="dcterms:W3CDTF">2024-03-23T01:16:00Z</dcterms:created>
  <dcterms:modified xsi:type="dcterms:W3CDTF">2026-08-18T08:51:38Z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0x0101007CBF02E79B391745B4F3070FC2DB1139</vt:lpwstr>
  </property>
  <property fmtid="{D5CDD505-2E9C-101B-9397-08002B2CF9AE}" pid="3" name="MediaServiceImageTags">
    <vt:lpwstr/>
  </property>
</Properties>
</file>