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2" w:rightFromText="4536" w:vertAnchor="page" w:horzAnchor="margin" w:tblpY="5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70" w:type="dxa"/>
        </w:tblCellMar>
        <w:tblLook w:val="04A0" w:firstRow="1" w:lastRow="0" w:firstColumn="1" w:lastColumn="0" w:noHBand="0" w:noVBand="1"/>
      </w:tblPr>
      <w:tblGrid>
        <w:gridCol w:w="6663"/>
      </w:tblGrid>
      <w:tr w:rsidR="00C812DE" w:rsidRPr="00AF2384" w14:paraId="2B706571" w14:textId="77777777" w:rsidTr="00C812DE">
        <w:trPr>
          <w:trHeight w:hRule="exact" w:val="777"/>
        </w:trPr>
        <w:sdt>
          <w:sdtPr>
            <w:alias w:val="Projektbezeichnung"/>
            <w:tag w:val="Projektbezeichnung"/>
            <w:id w:val="-1138718355"/>
            <w:placeholder>
              <w:docPart w:val="1ED43CD2F0F24039AAAA6A0D74EB6B30"/>
            </w:placeholder>
          </w:sdtPr>
          <w:sdtEndPr/>
          <w:sdtContent>
            <w:tc>
              <w:tcPr>
                <w:tcW w:w="6663" w:type="dxa"/>
                <w:vAlign w:val="bottom"/>
              </w:tcPr>
              <w:p w14:paraId="74EC61C9" w14:textId="3849AEC2" w:rsidR="00C812DE" w:rsidRPr="00AF2384" w:rsidRDefault="00C812DE" w:rsidP="00C14EC7">
                <w:pPr>
                  <w:pStyle w:val="berschrift3"/>
                  <w:spacing w:before="0"/>
                </w:pPr>
                <w:r w:rsidRPr="00AF2384">
                  <w:t>Formular zur Eigenerklärung (</w:t>
                </w:r>
                <w:r w:rsidR="006E1D36">
                  <w:t>Bewerbungs</w:t>
                </w:r>
                <w:r w:rsidRPr="00AF2384">
                  <w:t>formular)</w:t>
                </w:r>
              </w:p>
            </w:tc>
          </w:sdtContent>
        </w:sdt>
      </w:tr>
    </w:tbl>
    <w:p w14:paraId="11F058A0" w14:textId="77777777" w:rsidR="00A7406F" w:rsidRPr="00AF2384" w:rsidRDefault="008E69F8" w:rsidP="0040567B">
      <w:pPr>
        <w:pStyle w:val="berschrift1"/>
        <w:tabs>
          <w:tab w:val="left" w:pos="397"/>
        </w:tabs>
      </w:pPr>
      <w:r w:rsidRPr="00AF2384">
        <w:t>Teil I: Angaben zum Vergabeverfahren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C106C3" w:rsidRPr="00AF2384" w14:paraId="7DAAA306" w14:textId="77777777" w:rsidTr="00793944">
        <w:trPr>
          <w:trHeight w:val="317"/>
        </w:trPr>
        <w:tc>
          <w:tcPr>
            <w:tcW w:w="2410" w:type="dxa"/>
            <w:tcBorders>
              <w:left w:val="nil"/>
            </w:tcBorders>
            <w:shd w:val="clear" w:color="auto" w:fill="D9D9D9" w:themeFill="background1" w:themeFillShade="D9"/>
          </w:tcPr>
          <w:p w14:paraId="4C84AAEC" w14:textId="77777777" w:rsidR="00C106C3" w:rsidRPr="00916B2C" w:rsidRDefault="00AE4A6D" w:rsidP="005145BE">
            <w:pPr>
              <w:rPr>
                <w:rFonts w:ascii="Barlow SemiBold" w:hAnsi="Barlow SemiBold"/>
                <w:lang w:eastAsia="de-DE" w:bidi="de-DE"/>
              </w:rPr>
            </w:pPr>
            <w:r w:rsidRPr="00916B2C">
              <w:rPr>
                <w:rFonts w:ascii="Barlow SemiBold" w:hAnsi="Barlow SemiBold"/>
              </w:rPr>
              <w:t>Auftraggeber</w:t>
            </w:r>
          </w:p>
        </w:tc>
        <w:tc>
          <w:tcPr>
            <w:tcW w:w="7229" w:type="dxa"/>
            <w:shd w:val="clear" w:color="auto" w:fill="F2F2F2" w:themeFill="background1" w:themeFillShade="F2"/>
          </w:tcPr>
          <w:p w14:paraId="189DED70" w14:textId="5F5717A9" w:rsidR="00C106C3" w:rsidRPr="00916B2C" w:rsidRDefault="003E5C5C" w:rsidP="005145BE">
            <w:r w:rsidRPr="00916B2C">
              <w:t xml:space="preserve">SEFE </w:t>
            </w:r>
            <w:r w:rsidR="002C58AA" w:rsidRPr="00916B2C">
              <w:t>Stor</w:t>
            </w:r>
            <w:r w:rsidR="00916B2C" w:rsidRPr="00916B2C">
              <w:t>a</w:t>
            </w:r>
            <w:r w:rsidR="002C58AA" w:rsidRPr="00916B2C">
              <w:t>ge GmbH</w:t>
            </w:r>
          </w:p>
        </w:tc>
      </w:tr>
      <w:tr w:rsidR="00C106C3" w:rsidRPr="00AF2384" w14:paraId="5AD1CACD" w14:textId="77777777" w:rsidTr="00793944">
        <w:trPr>
          <w:trHeight w:val="317"/>
        </w:trPr>
        <w:tc>
          <w:tcPr>
            <w:tcW w:w="2410" w:type="dxa"/>
            <w:tcBorders>
              <w:left w:val="nil"/>
              <w:bottom w:val="single" w:sz="24" w:space="0" w:color="FFFFFF" w:themeColor="background1"/>
            </w:tcBorders>
            <w:shd w:val="clear" w:color="auto" w:fill="D9D9D9" w:themeFill="background1" w:themeFillShade="D9"/>
          </w:tcPr>
          <w:p w14:paraId="163D0602" w14:textId="77777777" w:rsidR="00C106C3" w:rsidRPr="00916B2C" w:rsidRDefault="0068449D" w:rsidP="005145BE">
            <w:pPr>
              <w:rPr>
                <w:rFonts w:ascii="Barlow SemiBold" w:hAnsi="Barlow SemiBold"/>
                <w:lang w:eastAsia="de-DE" w:bidi="de-DE"/>
              </w:rPr>
            </w:pPr>
            <w:r w:rsidRPr="00916B2C">
              <w:rPr>
                <w:rFonts w:ascii="Barlow SemiBold" w:hAnsi="Barlow SemiBold"/>
              </w:rPr>
              <w:t>Projekt</w:t>
            </w:r>
          </w:p>
        </w:tc>
        <w:tc>
          <w:tcPr>
            <w:tcW w:w="7229" w:type="dxa"/>
            <w:tcBorders>
              <w:bottom w:val="single" w:sz="24" w:space="0" w:color="FFFFFF" w:themeColor="background1"/>
            </w:tcBorders>
            <w:shd w:val="clear" w:color="auto" w:fill="F2F2F2" w:themeFill="background1" w:themeFillShade="F2"/>
          </w:tcPr>
          <w:p w14:paraId="3E1C32B3" w14:textId="755F3E7D" w:rsidR="00C106C3" w:rsidRPr="004331F5" w:rsidRDefault="00516A54" w:rsidP="006E1D36">
            <w:pPr>
              <w:spacing w:line="240" w:lineRule="auto"/>
              <w:rPr>
                <w:color w:val="auto"/>
                <w:szCs w:val="24"/>
                <w14:numSpacing w14:val="default"/>
              </w:rPr>
            </w:pPr>
            <w:r w:rsidRPr="004331F5">
              <w:rPr>
                <w:color w:val="auto"/>
                <w:szCs w:val="24"/>
                <w14:numSpacing w14:val="default"/>
              </w:rPr>
              <w:t xml:space="preserve">LTSA </w:t>
            </w:r>
            <w:r w:rsidR="002D0109" w:rsidRPr="004331F5">
              <w:rPr>
                <w:color w:val="auto"/>
                <w:szCs w:val="24"/>
                <w14:numSpacing w14:val="default"/>
              </w:rPr>
              <w:t>Industrielle Prozessleit- und Netzwerktechnik</w:t>
            </w:r>
          </w:p>
        </w:tc>
      </w:tr>
      <w:tr w:rsidR="00C106C3" w:rsidRPr="00516A54" w14:paraId="7A1F6D4A" w14:textId="77777777" w:rsidTr="0068449D">
        <w:trPr>
          <w:trHeight w:val="317"/>
        </w:trPr>
        <w:tc>
          <w:tcPr>
            <w:tcW w:w="2410" w:type="dxa"/>
            <w:tcBorders>
              <w:left w:val="nil"/>
            </w:tcBorders>
            <w:shd w:val="clear" w:color="auto" w:fill="D9D9D9" w:themeFill="background1" w:themeFillShade="D9"/>
          </w:tcPr>
          <w:p w14:paraId="3D5E0924" w14:textId="77777777" w:rsidR="00C106C3" w:rsidRPr="00916B2C" w:rsidRDefault="0068449D" w:rsidP="005145BE">
            <w:pPr>
              <w:rPr>
                <w:rFonts w:ascii="Barlow SemiBold" w:hAnsi="Barlow SemiBold"/>
                <w:lang w:eastAsia="de-DE" w:bidi="de-DE"/>
              </w:rPr>
            </w:pPr>
            <w:r w:rsidRPr="00916B2C">
              <w:rPr>
                <w:rFonts w:ascii="Barlow SemiBold" w:hAnsi="Barlow SemiBold"/>
              </w:rPr>
              <w:t>Leistung</w:t>
            </w:r>
          </w:p>
        </w:tc>
        <w:tc>
          <w:tcPr>
            <w:tcW w:w="7229" w:type="dxa"/>
            <w:shd w:val="clear" w:color="auto" w:fill="F2F2F2" w:themeFill="background1" w:themeFillShade="F2"/>
          </w:tcPr>
          <w:p w14:paraId="5B918EC8" w14:textId="6284B625" w:rsidR="00C106C3" w:rsidRPr="00916B2C" w:rsidDel="00F05D10" w:rsidRDefault="002D0109" w:rsidP="005145BE">
            <w:pPr>
              <w:rPr>
                <w:lang w:val="en-GB"/>
              </w:rPr>
            </w:pPr>
            <w:r w:rsidRPr="00916B2C">
              <w:rPr>
                <w:lang w:val="en-GB"/>
              </w:rPr>
              <w:t xml:space="preserve">Long Term Service Agreement </w:t>
            </w:r>
          </w:p>
        </w:tc>
      </w:tr>
      <w:tr w:rsidR="0068449D" w:rsidRPr="00AF2384" w14:paraId="2A344ACD" w14:textId="77777777" w:rsidTr="00793944">
        <w:trPr>
          <w:trHeight w:val="317"/>
        </w:trPr>
        <w:tc>
          <w:tcPr>
            <w:tcW w:w="2410" w:type="dxa"/>
            <w:tcBorders>
              <w:left w:val="nil"/>
              <w:bottom w:val="nil"/>
            </w:tcBorders>
            <w:shd w:val="clear" w:color="auto" w:fill="D9D9D9" w:themeFill="background1" w:themeFillShade="D9"/>
          </w:tcPr>
          <w:p w14:paraId="22B09989" w14:textId="77777777" w:rsidR="0068449D" w:rsidRPr="00916B2C" w:rsidRDefault="0068449D" w:rsidP="005145BE">
            <w:pPr>
              <w:rPr>
                <w:rFonts w:ascii="Barlow SemiBold" w:hAnsi="Barlow SemiBold"/>
                <w:lang w:eastAsia="de-DE" w:bidi="de-DE"/>
              </w:rPr>
            </w:pPr>
            <w:r w:rsidRPr="00916B2C">
              <w:rPr>
                <w:rFonts w:ascii="Barlow SemiBold" w:hAnsi="Barlow SemiBold"/>
              </w:rPr>
              <w:t>Vergabenummer</w:t>
            </w:r>
          </w:p>
        </w:tc>
        <w:tc>
          <w:tcPr>
            <w:tcW w:w="7229" w:type="dxa"/>
            <w:tcBorders>
              <w:bottom w:val="nil"/>
            </w:tcBorders>
            <w:shd w:val="clear" w:color="auto" w:fill="F2F2F2" w:themeFill="background1" w:themeFillShade="F2"/>
          </w:tcPr>
          <w:p w14:paraId="6BFED4BD" w14:textId="263C6323" w:rsidR="0068449D" w:rsidRPr="00916B2C" w:rsidDel="00F05D10" w:rsidRDefault="002D0109" w:rsidP="005145BE">
            <w:r w:rsidRPr="00916B2C">
              <w:t>Storage_CFS-T_PLT_01</w:t>
            </w:r>
          </w:p>
        </w:tc>
      </w:tr>
    </w:tbl>
    <w:p w14:paraId="332662EE" w14:textId="77777777" w:rsidR="00C106C3" w:rsidRPr="00AF2384"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916B2C" w14:paraId="01935220" w14:textId="77777777" w:rsidTr="00F62AB5">
        <w:trPr>
          <w:trHeight w:val="317"/>
        </w:trPr>
        <w:tc>
          <w:tcPr>
            <w:tcW w:w="2410" w:type="dxa"/>
            <w:tcBorders>
              <w:left w:val="nil"/>
            </w:tcBorders>
            <w:shd w:val="clear" w:color="auto" w:fill="D9D9D9" w:themeFill="background1" w:themeFillShade="D9"/>
            <w:vAlign w:val="center"/>
          </w:tcPr>
          <w:p w14:paraId="62AE10BC" w14:textId="77777777" w:rsidR="00342DFB" w:rsidRPr="00916B2C" w:rsidRDefault="00342DFB" w:rsidP="00F62AB5">
            <w:pPr>
              <w:rPr>
                <w:rFonts w:ascii="Barlow SemiBold" w:hAnsi="Barlow SemiBold"/>
                <w:lang w:eastAsia="de-DE" w:bidi="de-DE"/>
              </w:rPr>
            </w:pPr>
            <w:r w:rsidRPr="00916B2C">
              <w:rPr>
                <w:rFonts w:ascii="Barlow SemiBold" w:hAnsi="Barlow SemiBold"/>
              </w:rPr>
              <w:t>Verfahrensart</w:t>
            </w:r>
          </w:p>
        </w:tc>
        <w:tc>
          <w:tcPr>
            <w:tcW w:w="7229" w:type="dxa"/>
            <w:shd w:val="clear" w:color="auto" w:fill="F2F2F2" w:themeFill="background1" w:themeFillShade="F2"/>
          </w:tcPr>
          <w:p w14:paraId="4AC4F90D" w14:textId="24BCA5EA" w:rsidR="00342DFB" w:rsidRPr="00916B2C" w:rsidRDefault="00F673AD" w:rsidP="003256F5">
            <w:pPr>
              <w:rPr>
                <w:rFonts w:ascii="Barlow SemiBold" w:hAnsi="Barlow SemiBold"/>
              </w:rPr>
            </w:pPr>
            <w:r w:rsidRPr="00916B2C">
              <w:rPr>
                <w:rFonts w:ascii="Barlow SemiBold" w:hAnsi="Barlow SemiBold"/>
              </w:rPr>
              <w:t xml:space="preserve">Verhandlungsverfahren mit </w:t>
            </w:r>
            <w:r w:rsidR="00916B2C">
              <w:rPr>
                <w:rFonts w:ascii="Barlow SemiBold" w:hAnsi="Barlow SemiBold"/>
              </w:rPr>
              <w:t>Teilnahmewettbewerb</w:t>
            </w:r>
            <w:r w:rsidRPr="00916B2C">
              <w:rPr>
                <w:rFonts w:ascii="Barlow SemiBold" w:hAnsi="Barlow SemiBold"/>
              </w:rPr>
              <w:t xml:space="preserve"> nach § 13 Abs. 1 SektVO</w:t>
            </w:r>
          </w:p>
        </w:tc>
      </w:tr>
      <w:tr w:rsidR="00342DFB" w:rsidRPr="00916B2C" w14:paraId="0BD74BBB" w14:textId="77777777" w:rsidTr="00F62AB5">
        <w:trPr>
          <w:trHeight w:val="317"/>
        </w:trPr>
        <w:tc>
          <w:tcPr>
            <w:tcW w:w="2410" w:type="dxa"/>
            <w:tcBorders>
              <w:left w:val="nil"/>
              <w:bottom w:val="single" w:sz="24" w:space="0" w:color="FFFFFF" w:themeColor="background1"/>
            </w:tcBorders>
            <w:shd w:val="clear" w:color="auto" w:fill="D9D9D9" w:themeFill="background1" w:themeFillShade="D9"/>
            <w:vAlign w:val="center"/>
          </w:tcPr>
          <w:p w14:paraId="0BC24668" w14:textId="77777777" w:rsidR="00342DFB" w:rsidRPr="00916B2C" w:rsidRDefault="00342DFB" w:rsidP="00F62AB5">
            <w:pPr>
              <w:rPr>
                <w:rFonts w:ascii="Barlow SemiBold" w:hAnsi="Barlow SemiBold"/>
                <w:lang w:eastAsia="de-DE" w:bidi="de-DE"/>
              </w:rPr>
            </w:pPr>
            <w:r w:rsidRPr="00916B2C">
              <w:rPr>
                <w:rFonts w:ascii="Barlow SemiBold" w:hAnsi="Barlow SemiBold"/>
              </w:rPr>
              <w:t>Einreichungstermin</w:t>
            </w:r>
          </w:p>
        </w:tc>
        <w:tc>
          <w:tcPr>
            <w:tcW w:w="7229" w:type="dxa"/>
            <w:tcBorders>
              <w:bottom w:val="single" w:sz="24" w:space="0" w:color="FFFFFF" w:themeColor="background1"/>
            </w:tcBorders>
            <w:shd w:val="clear" w:color="auto" w:fill="F2F2F2" w:themeFill="background1" w:themeFillShade="F2"/>
          </w:tcPr>
          <w:p w14:paraId="3713C0C6" w14:textId="77777777" w:rsidR="00342DFB" w:rsidRPr="00916B2C" w:rsidRDefault="003256F5" w:rsidP="005145BE">
            <w:r w:rsidRPr="00916B2C">
              <w:t>gemäß Auftragsbekanntmachung</w:t>
            </w:r>
          </w:p>
        </w:tc>
      </w:tr>
      <w:tr w:rsidR="00342DFB" w:rsidRPr="00916B2C" w14:paraId="7A989D83" w14:textId="77777777" w:rsidTr="00F62AB5">
        <w:trPr>
          <w:trHeight w:val="317"/>
        </w:trPr>
        <w:tc>
          <w:tcPr>
            <w:tcW w:w="2410" w:type="dxa"/>
            <w:tcBorders>
              <w:left w:val="nil"/>
            </w:tcBorders>
            <w:shd w:val="clear" w:color="auto" w:fill="D9D9D9" w:themeFill="background1" w:themeFillShade="D9"/>
            <w:vAlign w:val="center"/>
          </w:tcPr>
          <w:p w14:paraId="5D80EDFE" w14:textId="77777777" w:rsidR="00342DFB" w:rsidRPr="00916B2C" w:rsidRDefault="00CB76C3" w:rsidP="00F62AB5">
            <w:pPr>
              <w:rPr>
                <w:rFonts w:ascii="Barlow SemiBold" w:hAnsi="Barlow SemiBold"/>
                <w:lang w:eastAsia="de-DE" w:bidi="de-DE"/>
              </w:rPr>
            </w:pPr>
            <w:r w:rsidRPr="00916B2C">
              <w:rPr>
                <w:rFonts w:ascii="Barlow SemiBold" w:hAnsi="Barlow SemiBold"/>
              </w:rPr>
              <w:t>Einreichung</w:t>
            </w:r>
          </w:p>
        </w:tc>
        <w:tc>
          <w:tcPr>
            <w:tcW w:w="7229" w:type="dxa"/>
            <w:shd w:val="clear" w:color="auto" w:fill="F2F2F2" w:themeFill="background1" w:themeFillShade="F2"/>
          </w:tcPr>
          <w:p w14:paraId="363717CB" w14:textId="7178DEC7" w:rsidR="00342DFB" w:rsidRPr="00916B2C" w:rsidDel="00F05D10" w:rsidRDefault="00A93E96" w:rsidP="005145BE">
            <w:r w:rsidRPr="00916B2C">
              <w:t>e</w:t>
            </w:r>
            <w:r w:rsidR="00E30232" w:rsidRPr="00916B2C">
              <w:t>lektronisch über die Vergabeplattform</w:t>
            </w:r>
          </w:p>
        </w:tc>
      </w:tr>
      <w:tr w:rsidR="00342DFB" w:rsidRPr="00916B2C" w14:paraId="15ECF484" w14:textId="77777777" w:rsidTr="00F62AB5">
        <w:trPr>
          <w:trHeight w:val="317"/>
        </w:trPr>
        <w:tc>
          <w:tcPr>
            <w:tcW w:w="2410" w:type="dxa"/>
            <w:tcBorders>
              <w:left w:val="nil"/>
              <w:bottom w:val="nil"/>
            </w:tcBorders>
            <w:shd w:val="clear" w:color="auto" w:fill="D9D9D9" w:themeFill="background1" w:themeFillShade="D9"/>
            <w:vAlign w:val="center"/>
          </w:tcPr>
          <w:p w14:paraId="6BCFAEEB" w14:textId="77777777" w:rsidR="00342DFB" w:rsidRPr="00916B2C" w:rsidRDefault="00CB76C3" w:rsidP="00F62AB5">
            <w:pPr>
              <w:rPr>
                <w:rFonts w:ascii="Barlow SemiBold" w:hAnsi="Barlow SemiBold"/>
                <w:lang w:eastAsia="de-DE" w:bidi="de-DE"/>
              </w:rPr>
            </w:pPr>
            <w:r w:rsidRPr="00916B2C">
              <w:rPr>
                <w:rFonts w:ascii="Barlow SemiBold" w:hAnsi="Barlow SemiBold"/>
              </w:rPr>
              <w:t>Teilnahmebedingungen</w:t>
            </w:r>
          </w:p>
        </w:tc>
        <w:tc>
          <w:tcPr>
            <w:tcW w:w="7229" w:type="dxa"/>
            <w:tcBorders>
              <w:bottom w:val="nil"/>
            </w:tcBorders>
            <w:shd w:val="clear" w:color="auto" w:fill="F2F2F2" w:themeFill="background1" w:themeFillShade="F2"/>
          </w:tcPr>
          <w:p w14:paraId="197660EA" w14:textId="5F6A0156" w:rsidR="00521679" w:rsidRPr="00916B2C" w:rsidRDefault="00F673AD" w:rsidP="007B20FC">
            <w:pPr>
              <w:pStyle w:val="Listenabsatz"/>
              <w:tabs>
                <w:tab w:val="clear" w:pos="170"/>
                <w:tab w:val="left" w:pos="1016"/>
              </w:tabs>
              <w:spacing w:before="40" w:after="40"/>
              <w:ind w:left="166" w:hanging="166"/>
              <w:contextualSpacing w:val="0"/>
              <w:jc w:val="both"/>
            </w:pPr>
            <w:r w:rsidRPr="00916B2C">
              <w:t xml:space="preserve">Bewerbung </w:t>
            </w:r>
            <w:r w:rsidR="00521679" w:rsidRPr="00916B2C">
              <w:t>mit vollständig ausgefülltem Formular zur Eigenerklärung und den darin geforderten Unterlagen</w:t>
            </w:r>
          </w:p>
          <w:p w14:paraId="6D70A814" w14:textId="77777777" w:rsidR="00342DFB" w:rsidRPr="00916B2C" w:rsidDel="00F05D10" w:rsidRDefault="00521679" w:rsidP="007B20FC">
            <w:pPr>
              <w:pStyle w:val="Listenabsatz"/>
              <w:spacing w:before="40" w:after="40"/>
              <w:contextualSpacing w:val="0"/>
              <w:jc w:val="both"/>
            </w:pPr>
            <w:r w:rsidRPr="00916B2C">
              <w:t xml:space="preserve">Teilnahmebedingungen gemäß </w:t>
            </w:r>
            <w:r w:rsidR="003079CC" w:rsidRPr="00916B2C">
              <w:t>Auftragsbekanntmachung</w:t>
            </w:r>
          </w:p>
        </w:tc>
      </w:tr>
      <w:tr w:rsidR="00342DFB" w:rsidRPr="00916B2C" w14:paraId="497C77CA" w14:textId="77777777" w:rsidTr="00F62AB5">
        <w:trPr>
          <w:trHeight w:val="317"/>
        </w:trPr>
        <w:tc>
          <w:tcPr>
            <w:tcW w:w="2410" w:type="dxa"/>
            <w:tcBorders>
              <w:left w:val="nil"/>
              <w:bottom w:val="nil"/>
            </w:tcBorders>
            <w:shd w:val="clear" w:color="auto" w:fill="D9D9D9" w:themeFill="background1" w:themeFillShade="D9"/>
            <w:vAlign w:val="center"/>
          </w:tcPr>
          <w:p w14:paraId="3E6D1923" w14:textId="77777777" w:rsidR="00342DFB" w:rsidRPr="00916B2C" w:rsidRDefault="00A3305A" w:rsidP="00F62AB5">
            <w:pPr>
              <w:rPr>
                <w:rFonts w:ascii="Barlow SemiBold" w:hAnsi="Barlow SemiBold"/>
                <w:lang w:eastAsia="de-DE" w:bidi="de-DE"/>
              </w:rPr>
            </w:pPr>
            <w:r w:rsidRPr="00916B2C">
              <w:rPr>
                <w:rFonts w:ascii="Barlow SemiBold" w:hAnsi="Barlow SemiBold"/>
                <w:lang w:eastAsia="de-DE" w:bidi="de-DE"/>
              </w:rPr>
              <w:t>Anlagen</w:t>
            </w:r>
          </w:p>
        </w:tc>
        <w:tc>
          <w:tcPr>
            <w:tcW w:w="7229" w:type="dxa"/>
            <w:tcBorders>
              <w:bottom w:val="nil"/>
            </w:tcBorders>
            <w:shd w:val="clear" w:color="auto" w:fill="F2F2F2" w:themeFill="background1" w:themeFillShade="F2"/>
          </w:tcPr>
          <w:p w14:paraId="6187E617" w14:textId="558B4DA8" w:rsidR="00F673AD" w:rsidRPr="00916B2C" w:rsidRDefault="00F673AD" w:rsidP="00A95E76">
            <w:pPr>
              <w:pStyle w:val="Listenabsatz"/>
              <w:spacing w:before="40" w:after="40"/>
              <w:contextualSpacing w:val="0"/>
            </w:pPr>
            <w:r w:rsidRPr="00916B2C">
              <w:t>Ausschlusskriterien (Mindestanforderungen)</w:t>
            </w:r>
          </w:p>
          <w:p w14:paraId="15EC33B7" w14:textId="48D7C768" w:rsidR="00F673AD" w:rsidRPr="00916B2C" w:rsidRDefault="00F673AD" w:rsidP="00A95E76">
            <w:pPr>
              <w:pStyle w:val="Listenabsatz"/>
              <w:spacing w:before="40" w:after="40"/>
              <w:contextualSpacing w:val="0"/>
            </w:pPr>
            <w:r w:rsidRPr="00916B2C">
              <w:t>Auswahlkriter</w:t>
            </w:r>
            <w:r w:rsidR="00AF2384" w:rsidRPr="00916B2C">
              <w:t>i</w:t>
            </w:r>
            <w:r w:rsidRPr="00916B2C">
              <w:t>en (Bewertungsmatrix Stufe 1)</w:t>
            </w:r>
          </w:p>
          <w:p w14:paraId="4BC244BE" w14:textId="41694986" w:rsidR="00916B2C" w:rsidRPr="00916B2C" w:rsidRDefault="00321532" w:rsidP="00916B2C">
            <w:pPr>
              <w:pStyle w:val="Listenabsatz"/>
              <w:spacing w:before="40" w:after="40"/>
              <w:contextualSpacing w:val="0"/>
            </w:pPr>
            <w:r w:rsidRPr="00916B2C">
              <w:t>Erklärung B</w:t>
            </w:r>
            <w:r w:rsidR="00461F56" w:rsidRPr="00916B2C">
              <w:t>ew</w:t>
            </w:r>
            <w:r w:rsidR="00A95E76" w:rsidRPr="00916B2C">
              <w:t>er</w:t>
            </w:r>
            <w:r w:rsidR="00461F56" w:rsidRPr="00916B2C">
              <w:t>ber</w:t>
            </w:r>
            <w:r w:rsidRPr="00916B2C">
              <w:t>gemeinschaft</w:t>
            </w:r>
          </w:p>
          <w:p w14:paraId="2DB01AA1" w14:textId="77777777" w:rsidR="00342DFB" w:rsidRPr="00916B2C" w:rsidRDefault="00321532" w:rsidP="00AB70CE">
            <w:pPr>
              <w:pStyle w:val="Listenabsatz"/>
              <w:spacing w:before="40" w:after="40"/>
              <w:contextualSpacing w:val="0"/>
            </w:pPr>
            <w:r w:rsidRPr="00916B2C">
              <w:t>Verpflichtungserklärung anderer Unternehmen</w:t>
            </w:r>
          </w:p>
          <w:p w14:paraId="2F9C8C59" w14:textId="350FB653" w:rsidR="003E5C5C" w:rsidRPr="00916B2C" w:rsidRDefault="003E5C5C" w:rsidP="00AB70CE">
            <w:pPr>
              <w:pStyle w:val="Listenabsatz"/>
              <w:spacing w:before="40" w:after="40"/>
              <w:contextualSpacing w:val="0"/>
            </w:pPr>
            <w:r w:rsidRPr="00916B2C">
              <w:t>Nachunternehmerverzeichnis</w:t>
            </w:r>
          </w:p>
          <w:p w14:paraId="53ADB16D" w14:textId="26D50B75" w:rsidR="00461F56" w:rsidRPr="00916B2C" w:rsidDel="00F05D10" w:rsidRDefault="00461F56" w:rsidP="00A93E96">
            <w:pPr>
              <w:pStyle w:val="Listenabsatz"/>
              <w:spacing w:before="40" w:after="40"/>
              <w:contextualSpacing w:val="0"/>
            </w:pPr>
            <w:r w:rsidRPr="00916B2C">
              <w:t>Informationen zum Datenschut</w:t>
            </w:r>
            <w:r w:rsidR="00A93E96" w:rsidRPr="00916B2C">
              <w:t>z</w:t>
            </w:r>
          </w:p>
        </w:tc>
      </w:tr>
    </w:tbl>
    <w:p w14:paraId="470C6E61" w14:textId="77777777" w:rsidR="00C106C3" w:rsidRPr="00916B2C"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916B2C" w14:paraId="45C1115C" w14:textId="77777777" w:rsidTr="00F62AB5">
        <w:trPr>
          <w:trHeight w:val="317"/>
        </w:trPr>
        <w:tc>
          <w:tcPr>
            <w:tcW w:w="2410" w:type="dxa"/>
            <w:tcBorders>
              <w:left w:val="nil"/>
            </w:tcBorders>
            <w:shd w:val="clear" w:color="auto" w:fill="C5F7FF" w:themeFill="accent1" w:themeFillTint="33"/>
            <w:vAlign w:val="center"/>
          </w:tcPr>
          <w:p w14:paraId="42F34B97" w14:textId="77777777" w:rsidR="00F62AB5" w:rsidRPr="00916B2C" w:rsidRDefault="00275CF6" w:rsidP="00F62AB5">
            <w:pPr>
              <w:rPr>
                <w:rFonts w:ascii="Barlow SemiBold" w:hAnsi="Barlow SemiBold"/>
                <w:lang w:eastAsia="de-DE" w:bidi="de-DE"/>
              </w:rPr>
            </w:pPr>
            <w:r w:rsidRPr="00916B2C">
              <w:rPr>
                <w:rFonts w:ascii="Barlow SemiBold" w:hAnsi="Barlow SemiBold"/>
                <w:lang w:eastAsia="de-DE" w:bidi="de-DE"/>
              </w:rPr>
              <w:t xml:space="preserve">Hinweise </w:t>
            </w:r>
          </w:p>
          <w:p w14:paraId="0AA7BD38" w14:textId="77777777" w:rsidR="00342DFB" w:rsidRPr="00916B2C" w:rsidRDefault="00F62AB5" w:rsidP="00F62AB5">
            <w:pPr>
              <w:rPr>
                <w:rFonts w:ascii="Barlow SemiBold" w:hAnsi="Barlow SemiBold"/>
                <w:lang w:eastAsia="de-DE" w:bidi="de-DE"/>
              </w:rPr>
            </w:pPr>
            <w:r w:rsidRPr="00916B2C">
              <w:rPr>
                <w:rFonts w:ascii="Barlow SemiBold" w:hAnsi="Barlow SemiBold"/>
                <w:lang w:eastAsia="de-DE" w:bidi="de-DE"/>
              </w:rPr>
              <w:t>zum Verfahren</w:t>
            </w:r>
          </w:p>
        </w:tc>
        <w:tc>
          <w:tcPr>
            <w:tcW w:w="7229" w:type="dxa"/>
            <w:shd w:val="clear" w:color="auto" w:fill="C5F7FF" w:themeFill="accent1" w:themeFillTint="33"/>
          </w:tcPr>
          <w:p w14:paraId="6012CD42" w14:textId="15E0FB12" w:rsidR="000E4B4D" w:rsidRPr="00916B2C" w:rsidRDefault="000E4B4D" w:rsidP="00AB70CE">
            <w:pPr>
              <w:pStyle w:val="Listenabsatz"/>
              <w:tabs>
                <w:tab w:val="clear" w:pos="170"/>
              </w:tabs>
              <w:spacing w:before="40" w:after="40"/>
              <w:ind w:left="166" w:hanging="166"/>
              <w:contextualSpacing w:val="0"/>
              <w:jc w:val="both"/>
            </w:pPr>
            <w:r w:rsidRPr="00916B2C">
              <w:t xml:space="preserve">Abgabe </w:t>
            </w:r>
            <w:r w:rsidR="00461F56" w:rsidRPr="00916B2C">
              <w:t xml:space="preserve">Teilnahmeantrag </w:t>
            </w:r>
            <w:r w:rsidRPr="00916B2C">
              <w:t xml:space="preserve">mit </w:t>
            </w:r>
            <w:r w:rsidRPr="00916B2C">
              <w:rPr>
                <w:u w:val="single"/>
              </w:rPr>
              <w:t>Anlagen ausschließlich elektronisch über Vergabeplattform</w:t>
            </w:r>
            <w:r w:rsidRPr="00916B2C">
              <w:t>; Abschlusserklärung, ggf. Erklärung B</w:t>
            </w:r>
            <w:r w:rsidR="00305197" w:rsidRPr="00916B2C">
              <w:t>ewerber</w:t>
            </w:r>
            <w:r w:rsidRPr="00916B2C">
              <w:t xml:space="preserve">gemeinschaft und Verpflichtungserklärung anderer Unternehmen mit </w:t>
            </w:r>
            <w:r w:rsidRPr="00916B2C">
              <w:rPr>
                <w:u w:val="single"/>
              </w:rPr>
              <w:t>Unterschrift in Textform</w:t>
            </w:r>
            <w:r w:rsidRPr="00916B2C">
              <w:t>.</w:t>
            </w:r>
          </w:p>
          <w:p w14:paraId="4C59347E" w14:textId="77777777" w:rsidR="000E4B4D" w:rsidRPr="00916B2C" w:rsidRDefault="000E4B4D" w:rsidP="00AB70CE">
            <w:pPr>
              <w:pStyle w:val="Listenabsatz"/>
              <w:spacing w:before="40" w:after="40"/>
              <w:contextualSpacing w:val="0"/>
              <w:jc w:val="both"/>
            </w:pPr>
            <w:r w:rsidRPr="00916B2C">
              <w:t xml:space="preserve">Rückfragen sind </w:t>
            </w:r>
            <w:r w:rsidRPr="00916B2C">
              <w:rPr>
                <w:u w:val="single"/>
              </w:rPr>
              <w:t>ausschließlich über Vergabeplattform</w:t>
            </w:r>
            <w:r w:rsidRPr="00916B2C">
              <w:t xml:space="preserve"> zu stellen.</w:t>
            </w:r>
          </w:p>
          <w:p w14:paraId="153FA59C" w14:textId="154A1741" w:rsidR="00342DFB" w:rsidRPr="00916B2C" w:rsidRDefault="00DE6462" w:rsidP="00461F56">
            <w:pPr>
              <w:pStyle w:val="Listenabsatz"/>
              <w:tabs>
                <w:tab w:val="clear" w:pos="170"/>
                <w:tab w:val="left" w:pos="24"/>
              </w:tabs>
              <w:spacing w:before="40" w:after="40"/>
              <w:ind w:left="166" w:hanging="166"/>
              <w:contextualSpacing w:val="0"/>
              <w:jc w:val="both"/>
            </w:pPr>
            <w:r>
              <w:t>Honorar</w:t>
            </w:r>
            <w:r w:rsidR="00904E57">
              <w:t>angebot</w:t>
            </w:r>
            <w:r w:rsidR="00461F56" w:rsidRPr="00916B2C">
              <w:t xml:space="preserve"> und Handout zur Präsentation sind erst nach Aufforderung zum Verhandlungsverfahren (Stufe 2) zu stellen</w:t>
            </w:r>
          </w:p>
        </w:tc>
      </w:tr>
    </w:tbl>
    <w:p w14:paraId="1AC3DF66" w14:textId="77777777" w:rsidR="00634175" w:rsidRPr="00AF2384" w:rsidRDefault="00634175" w:rsidP="00667880"/>
    <w:p w14:paraId="675E11E3" w14:textId="77777777" w:rsidR="00634175" w:rsidRPr="00AF2384" w:rsidRDefault="00634175">
      <w:pPr>
        <w:spacing w:line="300" w:lineRule="auto"/>
      </w:pPr>
      <w:r w:rsidRPr="00AF2384">
        <w:br w:type="page"/>
      </w:r>
    </w:p>
    <w:p w14:paraId="1EE11665" w14:textId="125698E4" w:rsidR="00342DFB" w:rsidRPr="00AF2384" w:rsidRDefault="00C82B63" w:rsidP="00C1411F">
      <w:pPr>
        <w:pStyle w:val="berschrift1"/>
      </w:pPr>
      <w:r>
        <w:lastRenderedPageBreak/>
        <w:t>T</w:t>
      </w:r>
      <w:r w:rsidR="00C1411F" w:rsidRPr="00AF2384">
        <w:t xml:space="preserve">eil II: Angaben zum </w:t>
      </w:r>
      <w:r>
        <w:t>W</w:t>
      </w:r>
      <w:r w:rsidR="00C1411F" w:rsidRPr="00AF2384">
        <w:t>irtschaftsteilnehmer</w:t>
      </w:r>
    </w:p>
    <w:p w14:paraId="3C24EDDE" w14:textId="079597C1" w:rsidR="008B4A5D" w:rsidRPr="00AF2384" w:rsidRDefault="00C82B63" w:rsidP="00634175">
      <w:pPr>
        <w:pStyle w:val="berschrift2"/>
      </w:pPr>
      <w:r>
        <w:t>A</w:t>
      </w:r>
      <w:r w:rsidR="00634175" w:rsidRPr="00AF2384">
        <w:t>: Angaben zum Wirtschaftsteilnehmer</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D22A5" w:rsidRPr="00AF2384" w14:paraId="22CFC223" w14:textId="77777777" w:rsidTr="00F70DA3">
        <w:trPr>
          <w:trHeight w:val="317"/>
        </w:trPr>
        <w:tc>
          <w:tcPr>
            <w:tcW w:w="9639" w:type="dxa"/>
            <w:gridSpan w:val="2"/>
            <w:tcBorders>
              <w:left w:val="nil"/>
            </w:tcBorders>
            <w:shd w:val="clear" w:color="auto" w:fill="D9D9D9" w:themeFill="background1" w:themeFillShade="D9"/>
            <w:vAlign w:val="center"/>
          </w:tcPr>
          <w:p w14:paraId="6FC63AEE" w14:textId="77777777" w:rsidR="003D22A5" w:rsidRPr="00AF2384" w:rsidRDefault="009151F5" w:rsidP="00F70DA3">
            <w:pPr>
              <w:rPr>
                <w:rFonts w:ascii="Barlow SemiBold" w:hAnsi="Barlow SemiBold"/>
              </w:rPr>
            </w:pPr>
            <w:bookmarkStart w:id="0" w:name="_Hlk174005320"/>
            <w:r w:rsidRPr="00AF2384">
              <w:rPr>
                <w:rFonts w:ascii="Barlow SemiBold" w:hAnsi="Barlow SemiBold"/>
              </w:rPr>
              <w:t>Angaben zur Identität</w:t>
            </w:r>
          </w:p>
        </w:tc>
      </w:tr>
      <w:tr w:rsidR="003D22A5" w:rsidRPr="00AF2384" w14:paraId="388199B9"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17576DFE" w14:textId="77777777" w:rsidR="003D22A5" w:rsidRPr="00AF2384" w:rsidRDefault="00236478" w:rsidP="004263E2">
            <w:pPr>
              <w:rPr>
                <w:b/>
                <w:bCs/>
                <w:lang w:eastAsia="de-DE" w:bidi="de-DE"/>
              </w:rPr>
            </w:pPr>
            <w:r w:rsidRPr="00AF2384">
              <w:rPr>
                <w:rFonts w:ascii="Barlow SemiBold" w:hAnsi="Barlow SemiBold"/>
              </w:rPr>
              <w:t>Firmenbezeichnung</w:t>
            </w:r>
          </w:p>
        </w:tc>
        <w:tc>
          <w:tcPr>
            <w:tcW w:w="5386" w:type="dxa"/>
            <w:tcBorders>
              <w:bottom w:val="single" w:sz="24" w:space="0" w:color="FFFFFF" w:themeColor="background1"/>
            </w:tcBorders>
            <w:shd w:val="clear" w:color="auto" w:fill="F2F2F2" w:themeFill="background1" w:themeFillShade="F2"/>
          </w:tcPr>
          <w:p w14:paraId="1023625F" w14:textId="77777777" w:rsidR="003D22A5" w:rsidRPr="00AF2384" w:rsidRDefault="00C643B2"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3D22A5" w:rsidRPr="00AF2384" w14:paraId="7AC7D5E6" w14:textId="77777777" w:rsidTr="00803615">
        <w:trPr>
          <w:trHeight w:val="317"/>
        </w:trPr>
        <w:tc>
          <w:tcPr>
            <w:tcW w:w="4253" w:type="dxa"/>
            <w:tcBorders>
              <w:left w:val="nil"/>
            </w:tcBorders>
            <w:shd w:val="clear" w:color="auto" w:fill="F2F2F2" w:themeFill="background1" w:themeFillShade="F2"/>
          </w:tcPr>
          <w:p w14:paraId="5EF3256C" w14:textId="77777777" w:rsidR="003D22A5" w:rsidRPr="00AF2384" w:rsidRDefault="00236478" w:rsidP="00C47119">
            <w:pPr>
              <w:spacing w:before="40" w:after="40"/>
              <w:rPr>
                <w:rFonts w:ascii="Barlow SemiBold" w:hAnsi="Barlow SemiBold"/>
              </w:rPr>
            </w:pPr>
            <w:r w:rsidRPr="00AF2384">
              <w:rPr>
                <w:rFonts w:ascii="Barlow SemiBold" w:hAnsi="Barlow SemiBold"/>
              </w:rPr>
              <w:t>Postanschrift</w:t>
            </w:r>
          </w:p>
          <w:p w14:paraId="30EF8A8F" w14:textId="77777777" w:rsidR="00236478" w:rsidRPr="00AF2384" w:rsidRDefault="00236478" w:rsidP="00C47119">
            <w:pPr>
              <w:spacing w:before="40" w:after="40"/>
              <w:rPr>
                <w:lang w:eastAsia="de-DE" w:bidi="de-DE"/>
              </w:rPr>
            </w:pPr>
            <w:r w:rsidRPr="00AF2384">
              <w:rPr>
                <w:lang w:eastAsia="de-DE" w:bidi="de-DE"/>
              </w:rPr>
              <w:t>Straße</w:t>
            </w:r>
          </w:p>
          <w:p w14:paraId="70A3601F" w14:textId="77777777" w:rsidR="00236478" w:rsidRPr="00AF2384" w:rsidRDefault="00236478" w:rsidP="00C47119">
            <w:pPr>
              <w:spacing w:before="40" w:after="40"/>
              <w:rPr>
                <w:b/>
                <w:bCs/>
                <w:lang w:eastAsia="de-DE" w:bidi="de-DE"/>
              </w:rPr>
            </w:pPr>
            <w:r w:rsidRPr="00AF2384">
              <w:rPr>
                <w:lang w:eastAsia="de-DE" w:bidi="de-DE"/>
              </w:rPr>
              <w:t>PLZ/Ort</w:t>
            </w:r>
          </w:p>
        </w:tc>
        <w:tc>
          <w:tcPr>
            <w:tcW w:w="5386" w:type="dxa"/>
            <w:shd w:val="clear" w:color="auto" w:fill="F2F2F2" w:themeFill="background1" w:themeFillShade="F2"/>
          </w:tcPr>
          <w:p w14:paraId="46AB6CBD" w14:textId="77777777" w:rsidR="003D22A5" w:rsidRPr="00AF2384" w:rsidRDefault="003D22A5" w:rsidP="00C47119">
            <w:pPr>
              <w:spacing w:before="40" w:after="40"/>
            </w:pPr>
          </w:p>
          <w:p w14:paraId="397762A8" w14:textId="77777777" w:rsidR="00C643B2" w:rsidRPr="00AF2384" w:rsidRDefault="00C643B2" w:rsidP="00C47119">
            <w:pPr>
              <w:spacing w:before="40" w:after="40"/>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34109243" w14:textId="77777777" w:rsidR="00C643B2" w:rsidRPr="00AF2384" w:rsidDel="00F05D10" w:rsidRDefault="00C643B2" w:rsidP="00C47119">
            <w:pPr>
              <w:spacing w:before="40" w:after="40"/>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3D22A5" w:rsidRPr="00AF2384" w14:paraId="45727828" w14:textId="77777777" w:rsidTr="00803615">
        <w:trPr>
          <w:trHeight w:val="317"/>
        </w:trPr>
        <w:tc>
          <w:tcPr>
            <w:tcW w:w="4253" w:type="dxa"/>
            <w:tcBorders>
              <w:left w:val="nil"/>
            </w:tcBorders>
            <w:shd w:val="clear" w:color="auto" w:fill="F2F2F2" w:themeFill="background1" w:themeFillShade="F2"/>
          </w:tcPr>
          <w:p w14:paraId="5F65D648" w14:textId="77777777" w:rsidR="003D22A5" w:rsidRPr="00AF2384" w:rsidRDefault="00C643B2" w:rsidP="00C47119">
            <w:pPr>
              <w:spacing w:before="40" w:after="40"/>
            </w:pPr>
            <w:r w:rsidRPr="00AF2384">
              <w:t>Kontaktperson(en)</w:t>
            </w:r>
          </w:p>
          <w:p w14:paraId="60DA8090" w14:textId="77777777" w:rsidR="00C643B2" w:rsidRPr="00AF2384" w:rsidRDefault="00C643B2" w:rsidP="00C47119">
            <w:pPr>
              <w:spacing w:before="40" w:after="40"/>
              <w:rPr>
                <w:lang w:eastAsia="de-DE" w:bidi="de-DE"/>
              </w:rPr>
            </w:pPr>
            <w:r w:rsidRPr="00AF2384">
              <w:rPr>
                <w:lang w:eastAsia="de-DE" w:bidi="de-DE"/>
              </w:rPr>
              <w:t>Telefon</w:t>
            </w:r>
          </w:p>
          <w:p w14:paraId="3983108B" w14:textId="77777777" w:rsidR="00C643B2" w:rsidRPr="00AF2384" w:rsidRDefault="00C643B2" w:rsidP="00C47119">
            <w:pPr>
              <w:spacing w:before="40" w:after="40"/>
              <w:rPr>
                <w:lang w:eastAsia="de-DE" w:bidi="de-DE"/>
              </w:rPr>
            </w:pPr>
            <w:r w:rsidRPr="00AF2384">
              <w:rPr>
                <w:lang w:eastAsia="de-DE" w:bidi="de-DE"/>
              </w:rPr>
              <w:t>Fax</w:t>
            </w:r>
          </w:p>
          <w:p w14:paraId="741E847A" w14:textId="77777777" w:rsidR="00C643B2" w:rsidRPr="00AF2384" w:rsidRDefault="00C643B2" w:rsidP="00C47119">
            <w:pPr>
              <w:spacing w:before="40" w:after="40"/>
              <w:rPr>
                <w:lang w:eastAsia="de-DE" w:bidi="de-DE"/>
              </w:rPr>
            </w:pPr>
            <w:r w:rsidRPr="00AF2384">
              <w:rPr>
                <w:lang w:eastAsia="de-DE" w:bidi="de-DE"/>
              </w:rPr>
              <w:t>E-Mail</w:t>
            </w:r>
          </w:p>
          <w:p w14:paraId="51CD304F" w14:textId="2D11AF05" w:rsidR="008B55DD" w:rsidRPr="00AF2384" w:rsidRDefault="008B55DD" w:rsidP="00C47119">
            <w:pPr>
              <w:spacing w:before="40" w:after="40"/>
              <w:rPr>
                <w:lang w:eastAsia="de-DE" w:bidi="de-DE"/>
              </w:rPr>
            </w:pPr>
            <w:r w:rsidRPr="00AF2384">
              <w:rPr>
                <w:lang w:eastAsia="de-DE" w:bidi="de-DE"/>
              </w:rPr>
              <w:t>Internetadresse</w:t>
            </w:r>
          </w:p>
        </w:tc>
        <w:tc>
          <w:tcPr>
            <w:tcW w:w="5386" w:type="dxa"/>
            <w:shd w:val="clear" w:color="auto" w:fill="F2F2F2" w:themeFill="background1" w:themeFillShade="F2"/>
          </w:tcPr>
          <w:p w14:paraId="47C3276E" w14:textId="77777777" w:rsidR="003D22A5" w:rsidRPr="00AF2384" w:rsidRDefault="008B55DD" w:rsidP="00C47119">
            <w:pPr>
              <w:spacing w:before="40" w:after="40"/>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24CC93E9" w14:textId="77777777" w:rsidR="008B55DD" w:rsidRPr="00AF2384" w:rsidRDefault="008B55DD" w:rsidP="00C47119">
            <w:pPr>
              <w:spacing w:before="40" w:after="40"/>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5753092A" w14:textId="77777777" w:rsidR="008B55DD" w:rsidRPr="00AF2384" w:rsidRDefault="008B55DD" w:rsidP="00C47119">
            <w:pPr>
              <w:spacing w:before="40" w:after="40"/>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279380F4" w14:textId="77777777" w:rsidR="008B55DD" w:rsidRPr="00AF2384" w:rsidRDefault="008B55DD" w:rsidP="00C47119">
            <w:pPr>
              <w:spacing w:before="40" w:after="40"/>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60C6CB4F" w14:textId="77777777" w:rsidR="008B55DD" w:rsidRPr="00AF2384" w:rsidDel="00F05D10" w:rsidRDefault="008B55DD" w:rsidP="00C47119">
            <w:pPr>
              <w:spacing w:before="40" w:after="40"/>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C643B2" w:rsidRPr="00AF2384" w14:paraId="7A93409C" w14:textId="77777777" w:rsidTr="00803615">
        <w:trPr>
          <w:trHeight w:val="317"/>
        </w:trPr>
        <w:tc>
          <w:tcPr>
            <w:tcW w:w="4253" w:type="dxa"/>
            <w:tcBorders>
              <w:left w:val="nil"/>
              <w:bottom w:val="nil"/>
            </w:tcBorders>
            <w:shd w:val="clear" w:color="auto" w:fill="F2F2F2" w:themeFill="background1" w:themeFillShade="F2"/>
          </w:tcPr>
          <w:p w14:paraId="537863EE" w14:textId="77777777" w:rsidR="00C643B2" w:rsidRPr="00AF2384" w:rsidRDefault="008B55DD" w:rsidP="004263E2">
            <w:r w:rsidRPr="00AF2384">
              <w:t>Zweigstellen, Niederlassungen</w:t>
            </w:r>
          </w:p>
        </w:tc>
        <w:tc>
          <w:tcPr>
            <w:tcW w:w="5386" w:type="dxa"/>
            <w:tcBorders>
              <w:bottom w:val="nil"/>
            </w:tcBorders>
            <w:shd w:val="clear" w:color="auto" w:fill="F2F2F2" w:themeFill="background1" w:themeFillShade="F2"/>
          </w:tcPr>
          <w:p w14:paraId="4C9E93A7" w14:textId="77777777" w:rsidR="00C643B2" w:rsidRPr="00AF2384" w:rsidRDefault="008B55DD"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bookmarkEnd w:id="0"/>
    </w:tbl>
    <w:p w14:paraId="7E22A3CB" w14:textId="77777777" w:rsidR="00C16A88" w:rsidRPr="00AF2384" w:rsidRDefault="00C16A88"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1346"/>
        <w:gridCol w:w="1347"/>
        <w:gridCol w:w="1346"/>
        <w:gridCol w:w="1347"/>
      </w:tblGrid>
      <w:tr w:rsidR="00FF3A8C" w:rsidRPr="00AF2384" w14:paraId="23AA1E4E" w14:textId="77777777" w:rsidTr="00F70DA3">
        <w:trPr>
          <w:trHeight w:val="317"/>
        </w:trPr>
        <w:tc>
          <w:tcPr>
            <w:tcW w:w="9639" w:type="dxa"/>
            <w:gridSpan w:val="5"/>
            <w:tcBorders>
              <w:left w:val="nil"/>
            </w:tcBorders>
            <w:shd w:val="clear" w:color="auto" w:fill="D9D9D9" w:themeFill="background1" w:themeFillShade="D9"/>
            <w:vAlign w:val="center"/>
          </w:tcPr>
          <w:p w14:paraId="11F29E28" w14:textId="77777777" w:rsidR="00FF3A8C" w:rsidRPr="00AF2384" w:rsidRDefault="007E5864" w:rsidP="00F70DA3">
            <w:r w:rsidRPr="00AF2384">
              <w:rPr>
                <w:rFonts w:ascii="Barlow SemiBold" w:hAnsi="Barlow SemiBold"/>
              </w:rPr>
              <w:t>Allgemein</w:t>
            </w:r>
            <w:r w:rsidR="00972FC2" w:rsidRPr="00AF2384">
              <w:rPr>
                <w:rFonts w:ascii="Barlow SemiBold" w:hAnsi="Barlow SemiBold"/>
              </w:rPr>
              <w:t>e</w:t>
            </w:r>
            <w:r w:rsidRPr="00AF2384">
              <w:rPr>
                <w:rFonts w:ascii="Barlow SemiBold" w:hAnsi="Barlow SemiBold"/>
              </w:rPr>
              <w:t xml:space="preserve"> Angaben</w:t>
            </w:r>
          </w:p>
        </w:tc>
      </w:tr>
      <w:tr w:rsidR="00073A72" w:rsidRPr="00AF2384" w14:paraId="56225596" w14:textId="77777777" w:rsidTr="00373B31">
        <w:trPr>
          <w:trHeight w:val="317"/>
        </w:trPr>
        <w:tc>
          <w:tcPr>
            <w:tcW w:w="4253" w:type="dxa"/>
            <w:tcBorders>
              <w:left w:val="nil"/>
              <w:bottom w:val="single" w:sz="24" w:space="0" w:color="FFFFFF" w:themeColor="background1"/>
            </w:tcBorders>
            <w:shd w:val="clear" w:color="auto" w:fill="F2F2F2" w:themeFill="background1" w:themeFillShade="F2"/>
            <w:vAlign w:val="center"/>
          </w:tcPr>
          <w:p w14:paraId="50594B89" w14:textId="77777777" w:rsidR="00170F03" w:rsidRPr="00AF2384" w:rsidRDefault="00170F03" w:rsidP="009923D7">
            <w:pPr>
              <w:rPr>
                <w:lang w:eastAsia="de-DE" w:bidi="de-DE"/>
              </w:rPr>
            </w:pPr>
            <w:r w:rsidRPr="00AF2384">
              <w:rPr>
                <w:lang w:eastAsia="de-DE" w:bidi="de-DE"/>
              </w:rPr>
              <w:t>Handelt es sich be</w:t>
            </w:r>
            <w:r w:rsidR="003855E9" w:rsidRPr="00AF2384">
              <w:rPr>
                <w:lang w:eastAsia="de-DE" w:bidi="de-DE"/>
              </w:rPr>
              <w:t xml:space="preserve">i </w:t>
            </w:r>
            <w:r w:rsidRPr="00AF2384">
              <w:rPr>
                <w:lang w:eastAsia="de-DE" w:bidi="de-DE"/>
              </w:rPr>
              <w:t>dem Wirtschaftsteilnehmer um ein</w:t>
            </w:r>
            <w:r w:rsidRPr="00AF2384">
              <w:rPr>
                <w:vertAlign w:val="superscript"/>
                <w:lang w:eastAsia="de-DE" w:bidi="de-DE"/>
              </w:rPr>
              <w:t>1</w:t>
            </w:r>
          </w:p>
        </w:tc>
        <w:tc>
          <w:tcPr>
            <w:tcW w:w="1346" w:type="dxa"/>
            <w:tcBorders>
              <w:bottom w:val="single" w:sz="24" w:space="0" w:color="FFFFFF" w:themeColor="background1"/>
            </w:tcBorders>
            <w:shd w:val="clear" w:color="auto" w:fill="F2F2F2" w:themeFill="background1" w:themeFillShade="F2"/>
            <w:vAlign w:val="center"/>
          </w:tcPr>
          <w:p w14:paraId="0CB39F43" w14:textId="2268A258" w:rsidR="001B120F" w:rsidRPr="00AF2384" w:rsidRDefault="008C0B55" w:rsidP="00373B31">
            <w:pPr>
              <w:tabs>
                <w:tab w:val="left" w:pos="956"/>
              </w:tabs>
              <w:rPr>
                <w:sz w:val="19"/>
              </w:rPr>
            </w:pPr>
            <w:sdt>
              <w:sdtPr>
                <w:rPr>
                  <w:sz w:val="19"/>
                </w:rPr>
                <w:id w:val="1698050147"/>
                <w14:checkbox>
                  <w14:checked w14:val="0"/>
                  <w14:checkedState w14:val="2612" w14:font="MS Gothic"/>
                  <w14:uncheckedState w14:val="2610" w14:font="MS Gothic"/>
                </w14:checkbox>
              </w:sdtPr>
              <w:sdtEndPr/>
              <w:sdtContent>
                <w:r w:rsidR="00826C0F">
                  <w:rPr>
                    <w:rFonts w:ascii="MS Gothic" w:eastAsia="MS Gothic" w:hAnsi="MS Gothic" w:hint="eastAsia"/>
                    <w:sz w:val="19"/>
                  </w:rPr>
                  <w:t>☐</w:t>
                </w:r>
              </w:sdtContent>
            </w:sdt>
            <w:r w:rsidR="000169BC" w:rsidRPr="00AF2384">
              <w:rPr>
                <w:sz w:val="19"/>
              </w:rPr>
              <w:t xml:space="preserve"> </w:t>
            </w:r>
            <w:r w:rsidR="000C36E4" w:rsidRPr="00AF2384">
              <w:rPr>
                <w:sz w:val="19"/>
              </w:rPr>
              <w:t>Kleinst</w:t>
            </w:r>
            <w:r w:rsidR="001B120F" w:rsidRPr="00AF2384">
              <w:rPr>
                <w:sz w:val="19"/>
              </w:rPr>
              <w:t>-</w:t>
            </w:r>
          </w:p>
          <w:p w14:paraId="61F194AB" w14:textId="77777777" w:rsidR="00170F03" w:rsidRPr="00AF2384" w:rsidRDefault="000C36E4" w:rsidP="00373B31">
            <w:pPr>
              <w:tabs>
                <w:tab w:val="left" w:pos="956"/>
              </w:tabs>
              <w:rPr>
                <w:sz w:val="19"/>
              </w:rPr>
            </w:pPr>
            <w:r w:rsidRPr="00AF2384">
              <w:rPr>
                <w:sz w:val="19"/>
              </w:rPr>
              <w:t>unternehmen</w:t>
            </w:r>
            <w:r w:rsidRPr="00AF2384">
              <w:rPr>
                <w:sz w:val="19"/>
              </w:rPr>
              <w:tab/>
            </w:r>
          </w:p>
        </w:tc>
        <w:tc>
          <w:tcPr>
            <w:tcW w:w="1347" w:type="dxa"/>
            <w:tcBorders>
              <w:bottom w:val="single" w:sz="24" w:space="0" w:color="FFFFFF" w:themeColor="background1"/>
            </w:tcBorders>
            <w:shd w:val="clear" w:color="auto" w:fill="F2F2F2" w:themeFill="background1" w:themeFillShade="F2"/>
            <w:vAlign w:val="center"/>
          </w:tcPr>
          <w:p w14:paraId="0BE16154" w14:textId="72914AEE" w:rsidR="00073A72" w:rsidRPr="00AF2384" w:rsidRDefault="008C0B55" w:rsidP="00373B31">
            <w:pPr>
              <w:tabs>
                <w:tab w:val="left" w:pos="956"/>
              </w:tabs>
              <w:rPr>
                <w:sz w:val="19"/>
              </w:rPr>
            </w:pPr>
            <w:sdt>
              <w:sdtPr>
                <w:rPr>
                  <w:sz w:val="19"/>
                </w:rPr>
                <w:id w:val="-1304684666"/>
                <w14:checkbox>
                  <w14:checked w14:val="0"/>
                  <w14:checkedState w14:val="2612" w14:font="MS Gothic"/>
                  <w14:uncheckedState w14:val="2610" w14:font="MS Gothic"/>
                </w14:checkbox>
              </w:sdtPr>
              <w:sdtEndPr/>
              <w:sdtContent>
                <w:r w:rsidR="00826C0F">
                  <w:rPr>
                    <w:rFonts w:ascii="MS Gothic" w:eastAsia="MS Gothic" w:hAnsi="MS Gothic" w:hint="eastAsia"/>
                    <w:sz w:val="19"/>
                  </w:rPr>
                  <w:t>☐</w:t>
                </w:r>
              </w:sdtContent>
            </w:sdt>
            <w:r w:rsidR="001B120F" w:rsidRPr="00AF2384">
              <w:rPr>
                <w:sz w:val="19"/>
              </w:rPr>
              <w:t xml:space="preserve"> </w:t>
            </w:r>
            <w:r w:rsidR="00073A72" w:rsidRPr="00AF2384">
              <w:rPr>
                <w:sz w:val="19"/>
              </w:rPr>
              <w:t>K</w:t>
            </w:r>
            <w:r w:rsidR="000C36E4" w:rsidRPr="00AF2384">
              <w:rPr>
                <w:sz w:val="19"/>
              </w:rPr>
              <w:t>leines</w:t>
            </w:r>
          </w:p>
          <w:p w14:paraId="605F9AFF" w14:textId="77777777" w:rsidR="00170F03" w:rsidRPr="00AF2384" w:rsidRDefault="000C36E4" w:rsidP="00373B31">
            <w:pPr>
              <w:tabs>
                <w:tab w:val="left" w:pos="956"/>
              </w:tabs>
              <w:rPr>
                <w:sz w:val="19"/>
              </w:rPr>
            </w:pPr>
            <w:r w:rsidRPr="00AF2384">
              <w:rPr>
                <w:sz w:val="19"/>
              </w:rPr>
              <w:t xml:space="preserve">Unternehmen </w:t>
            </w:r>
            <w:r w:rsidRPr="00AF2384">
              <w:rPr>
                <w:sz w:val="19"/>
              </w:rPr>
              <w:tab/>
            </w:r>
          </w:p>
        </w:tc>
        <w:tc>
          <w:tcPr>
            <w:tcW w:w="1346" w:type="dxa"/>
            <w:tcBorders>
              <w:bottom w:val="single" w:sz="24" w:space="0" w:color="FFFFFF" w:themeColor="background1"/>
            </w:tcBorders>
            <w:shd w:val="clear" w:color="auto" w:fill="F2F2F2" w:themeFill="background1" w:themeFillShade="F2"/>
            <w:vAlign w:val="center"/>
          </w:tcPr>
          <w:p w14:paraId="4ECA0D6A" w14:textId="0BA00A4A" w:rsidR="00170F03" w:rsidRPr="00AF2384" w:rsidRDefault="008C0B55" w:rsidP="00373B31">
            <w:pPr>
              <w:rPr>
                <w:sz w:val="19"/>
              </w:rPr>
            </w:pPr>
            <w:sdt>
              <w:sdtPr>
                <w:rPr>
                  <w:sz w:val="19"/>
                </w:rPr>
                <w:id w:val="671142375"/>
                <w14:checkbox>
                  <w14:checked w14:val="0"/>
                  <w14:checkedState w14:val="2612" w14:font="MS Gothic"/>
                  <w14:uncheckedState w14:val="2610" w14:font="MS Gothic"/>
                </w14:checkbox>
              </w:sdtPr>
              <w:sdtEndPr/>
              <w:sdtContent>
                <w:r w:rsidR="00826C0F">
                  <w:rPr>
                    <w:rFonts w:ascii="MS Gothic" w:eastAsia="MS Gothic" w:hAnsi="MS Gothic" w:hint="eastAsia"/>
                    <w:sz w:val="19"/>
                  </w:rPr>
                  <w:t>☐</w:t>
                </w:r>
              </w:sdtContent>
            </w:sdt>
            <w:r w:rsidR="001B120F" w:rsidRPr="00AF2384">
              <w:rPr>
                <w:sz w:val="19"/>
              </w:rPr>
              <w:t xml:space="preserve"> mittleres Unternehmen</w:t>
            </w:r>
          </w:p>
        </w:tc>
        <w:tc>
          <w:tcPr>
            <w:tcW w:w="1347" w:type="dxa"/>
            <w:tcBorders>
              <w:bottom w:val="single" w:sz="24" w:space="0" w:color="FFFFFF" w:themeColor="background1"/>
            </w:tcBorders>
            <w:shd w:val="clear" w:color="auto" w:fill="F2F2F2" w:themeFill="background1" w:themeFillShade="F2"/>
            <w:vAlign w:val="center"/>
          </w:tcPr>
          <w:p w14:paraId="3871811D" w14:textId="5A8FFB6F" w:rsidR="003855E9" w:rsidRPr="00AF2384" w:rsidRDefault="008C0B55" w:rsidP="00373B31">
            <w:pPr>
              <w:rPr>
                <w:sz w:val="19"/>
              </w:rPr>
            </w:pPr>
            <w:sdt>
              <w:sdtPr>
                <w:rPr>
                  <w:sz w:val="19"/>
                </w:rPr>
                <w:id w:val="986507624"/>
                <w14:checkbox>
                  <w14:checked w14:val="0"/>
                  <w14:checkedState w14:val="2612" w14:font="MS Gothic"/>
                  <w14:uncheckedState w14:val="2610" w14:font="MS Gothic"/>
                </w14:checkbox>
              </w:sdtPr>
              <w:sdtEndPr/>
              <w:sdtContent>
                <w:r w:rsidR="00826C0F">
                  <w:rPr>
                    <w:rFonts w:ascii="MS Gothic" w:eastAsia="MS Gothic" w:hAnsi="MS Gothic" w:hint="eastAsia"/>
                    <w:sz w:val="19"/>
                  </w:rPr>
                  <w:t>☐</w:t>
                </w:r>
              </w:sdtContent>
            </w:sdt>
            <w:r w:rsidR="003855E9" w:rsidRPr="00AF2384">
              <w:rPr>
                <w:sz w:val="19"/>
              </w:rPr>
              <w:t xml:space="preserve"> </w:t>
            </w:r>
            <w:r w:rsidR="001B120F" w:rsidRPr="00AF2384">
              <w:rPr>
                <w:sz w:val="19"/>
              </w:rPr>
              <w:t xml:space="preserve">großes </w:t>
            </w:r>
          </w:p>
          <w:p w14:paraId="7572F4B2" w14:textId="77777777" w:rsidR="00170F03" w:rsidRPr="00AF2384" w:rsidRDefault="001B120F" w:rsidP="00373B31">
            <w:pPr>
              <w:rPr>
                <w:sz w:val="19"/>
              </w:rPr>
            </w:pPr>
            <w:r w:rsidRPr="00AF2384">
              <w:rPr>
                <w:sz w:val="19"/>
              </w:rPr>
              <w:t>Unternehmen</w:t>
            </w:r>
          </w:p>
        </w:tc>
      </w:tr>
      <w:tr w:rsidR="00FF3A8C" w:rsidRPr="00AF2384" w14:paraId="43D50655" w14:textId="77777777" w:rsidTr="0032305C">
        <w:trPr>
          <w:trHeight w:val="317"/>
        </w:trPr>
        <w:tc>
          <w:tcPr>
            <w:tcW w:w="4253" w:type="dxa"/>
            <w:tcBorders>
              <w:left w:val="nil"/>
            </w:tcBorders>
            <w:shd w:val="clear" w:color="auto" w:fill="F2F2F2" w:themeFill="background1" w:themeFillShade="F2"/>
          </w:tcPr>
          <w:p w14:paraId="7E3A3E52" w14:textId="73345BE2" w:rsidR="00FF3A8C" w:rsidRPr="00AF2384" w:rsidRDefault="00170F03" w:rsidP="00334521">
            <w:pPr>
              <w:jc w:val="both"/>
              <w:rPr>
                <w:b/>
                <w:bCs/>
                <w:lang w:eastAsia="de-DE" w:bidi="de-DE"/>
              </w:rPr>
            </w:pPr>
            <w:r w:rsidRPr="00AF2384">
              <w:rPr>
                <w:rFonts w:ascii="Barlow SemiBold" w:hAnsi="Barlow SemiBold"/>
              </w:rPr>
              <w:t>Rechtsform</w:t>
            </w:r>
            <w:r w:rsidRPr="00AF2384">
              <w:rPr>
                <w:b/>
                <w:bCs/>
                <w:lang w:eastAsia="de-DE" w:bidi="de-DE"/>
              </w:rPr>
              <w:t xml:space="preserve"> </w:t>
            </w:r>
          </w:p>
          <w:p w14:paraId="1B75C009" w14:textId="77777777" w:rsidR="00FF3A8C" w:rsidRPr="00AF2384" w:rsidRDefault="00170F03" w:rsidP="00334521">
            <w:pPr>
              <w:jc w:val="both"/>
              <w:rPr>
                <w:lang w:eastAsia="de-DE" w:bidi="de-DE"/>
              </w:rPr>
            </w:pPr>
            <w:r w:rsidRPr="00AF2384">
              <w:rPr>
                <w:sz w:val="16"/>
                <w:szCs w:val="16"/>
                <w:lang w:eastAsia="de-DE" w:bidi="de-DE"/>
              </w:rPr>
              <w:t>(freiberuflicher Architekt, Ingenieur, GbR, GmbH, AG, etc.)</w:t>
            </w:r>
          </w:p>
        </w:tc>
        <w:tc>
          <w:tcPr>
            <w:tcW w:w="5386" w:type="dxa"/>
            <w:gridSpan w:val="4"/>
            <w:shd w:val="clear" w:color="auto" w:fill="F2F2F2" w:themeFill="background1" w:themeFillShade="F2"/>
          </w:tcPr>
          <w:p w14:paraId="0F54D0A5" w14:textId="77777777" w:rsidR="00FF3A8C" w:rsidRPr="00AF2384" w:rsidDel="00F05D10" w:rsidRDefault="00FF3A8C"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FF3A8C" w:rsidRPr="00AF2384" w14:paraId="32D15CF7" w14:textId="77777777" w:rsidTr="0032305C">
        <w:trPr>
          <w:trHeight w:val="317"/>
        </w:trPr>
        <w:tc>
          <w:tcPr>
            <w:tcW w:w="4253" w:type="dxa"/>
            <w:tcBorders>
              <w:left w:val="nil"/>
            </w:tcBorders>
            <w:shd w:val="clear" w:color="auto" w:fill="F2F2F2" w:themeFill="background1" w:themeFillShade="F2"/>
          </w:tcPr>
          <w:p w14:paraId="5E60D427" w14:textId="4EC7C7F4" w:rsidR="00FF3A8C" w:rsidRPr="00AF2384" w:rsidRDefault="00972FC2" w:rsidP="00334521">
            <w:pPr>
              <w:jc w:val="both"/>
            </w:pPr>
            <w:r w:rsidRPr="00AF2384">
              <w:t xml:space="preserve">Bei </w:t>
            </w:r>
            <w:r w:rsidRPr="00AF2384">
              <w:rPr>
                <w:rFonts w:ascii="Barlow SemiBold" w:hAnsi="Barlow SemiBold"/>
              </w:rPr>
              <w:t>B</w:t>
            </w:r>
            <w:r w:rsidR="006E1D36">
              <w:rPr>
                <w:rFonts w:ascii="Barlow SemiBold" w:hAnsi="Barlow SemiBold"/>
              </w:rPr>
              <w:t>ewerber</w:t>
            </w:r>
            <w:r w:rsidRPr="00AF2384">
              <w:rPr>
                <w:rFonts w:ascii="Barlow SemiBold" w:hAnsi="Barlow SemiBold"/>
              </w:rPr>
              <w:t>gemeinschaften:</w:t>
            </w:r>
          </w:p>
          <w:p w14:paraId="43B7BDE0" w14:textId="77777777" w:rsidR="00D2563B" w:rsidRPr="00AF2384" w:rsidRDefault="00972FC2" w:rsidP="000347F1">
            <w:pPr>
              <w:rPr>
                <w:lang w:eastAsia="de-DE" w:bidi="de-DE"/>
              </w:rPr>
            </w:pPr>
            <w:r w:rsidRPr="00AF2384">
              <w:rPr>
                <w:lang w:eastAsia="de-DE" w:bidi="de-DE"/>
              </w:rPr>
              <w:t>Bitte geben Sie für alle Mitglieder die</w:t>
            </w:r>
            <w:r w:rsidR="000347F1" w:rsidRPr="00AF2384">
              <w:rPr>
                <w:lang w:eastAsia="de-DE" w:bidi="de-DE"/>
              </w:rPr>
              <w:t xml:space="preserve"> </w:t>
            </w:r>
            <w:r w:rsidRPr="00AF2384">
              <w:rPr>
                <w:lang w:eastAsia="de-DE" w:bidi="de-DE"/>
              </w:rPr>
              <w:t>Einordnung des Unternehmens an.</w:t>
            </w:r>
          </w:p>
        </w:tc>
        <w:tc>
          <w:tcPr>
            <w:tcW w:w="5386" w:type="dxa"/>
            <w:gridSpan w:val="4"/>
            <w:shd w:val="clear" w:color="auto" w:fill="F2F2F2" w:themeFill="background1" w:themeFillShade="F2"/>
          </w:tcPr>
          <w:p w14:paraId="7AFC0ED1" w14:textId="77777777" w:rsidR="00FF3A8C" w:rsidRPr="00AF2384" w:rsidDel="00F05D10" w:rsidRDefault="00FF3A8C"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24E83F15" w14:textId="77777777" w:rsidR="00DE4B80" w:rsidRPr="00AF2384" w:rsidRDefault="00DE4B80" w:rsidP="00DE4B80">
      <w:pPr>
        <w:pStyle w:val="Kleingedrucktes"/>
        <w:rPr>
          <w:vertAlign w:val="superscript"/>
        </w:rPr>
      </w:pPr>
    </w:p>
    <w:p w14:paraId="7CC8C9D0" w14:textId="77777777" w:rsidR="009C7727" w:rsidRPr="00AF2384" w:rsidRDefault="009C7727" w:rsidP="00DE4B80">
      <w:pPr>
        <w:pStyle w:val="Kleingedrucktes"/>
        <w:rPr>
          <w:vertAlign w:val="superscript"/>
        </w:rPr>
      </w:pPr>
    </w:p>
    <w:p w14:paraId="3DF331D0" w14:textId="77777777" w:rsidR="00280548" w:rsidRPr="00AF2384" w:rsidRDefault="00280548" w:rsidP="00DE4B80">
      <w:pPr>
        <w:pStyle w:val="Kleingedrucktes"/>
        <w:rPr>
          <w:vertAlign w:val="superscript"/>
        </w:rPr>
      </w:pPr>
    </w:p>
    <w:p w14:paraId="35CADF24" w14:textId="77777777" w:rsidR="009C7727" w:rsidRPr="00AF2384" w:rsidRDefault="009C7727" w:rsidP="00DE4B80">
      <w:pPr>
        <w:pStyle w:val="Kleingedrucktes"/>
        <w:rPr>
          <w:vertAlign w:val="superscript"/>
        </w:rPr>
      </w:pPr>
    </w:p>
    <w:p w14:paraId="42DF351B" w14:textId="77777777" w:rsidR="009C7727" w:rsidRPr="00AF2384" w:rsidRDefault="009C7727" w:rsidP="00DE4B80">
      <w:pPr>
        <w:pStyle w:val="Kleingedrucktes"/>
        <w:rPr>
          <w:vertAlign w:val="superscript"/>
        </w:rPr>
      </w:pPr>
    </w:p>
    <w:p w14:paraId="08051C29" w14:textId="77777777" w:rsidR="009C7727" w:rsidRPr="00AF2384" w:rsidRDefault="009C7727" w:rsidP="00DE4B80">
      <w:pPr>
        <w:pStyle w:val="Kleingedrucktes"/>
        <w:rPr>
          <w:vertAlign w:val="superscript"/>
        </w:rPr>
      </w:pPr>
    </w:p>
    <w:p w14:paraId="47161215" w14:textId="77777777" w:rsidR="00DE4B80" w:rsidRPr="00AF2384" w:rsidRDefault="008C0B55" w:rsidP="00DE4B80">
      <w:pPr>
        <w:pStyle w:val="Kleingedrucktes"/>
        <w:rPr>
          <w:vertAlign w:val="superscript"/>
        </w:rPr>
      </w:pPr>
      <w:r>
        <w:pict w14:anchorId="2F847F21">
          <v:rect id="_x0000_i1025" style="width:481.85pt;height:.5pt" o:hrstd="t" o:hrnoshade="t" o:hr="t" fillcolor="#00c1de [3204]" stroked="f"/>
        </w:pict>
      </w:r>
    </w:p>
    <w:p w14:paraId="34C08A85" w14:textId="77777777" w:rsidR="00DE4B80" w:rsidRPr="00AF2384" w:rsidRDefault="00DE4B80" w:rsidP="00DE4B80">
      <w:pPr>
        <w:pStyle w:val="Kleingedrucktes"/>
      </w:pPr>
      <w:r w:rsidRPr="00AF2384">
        <w:rPr>
          <w:vertAlign w:val="superscript"/>
        </w:rPr>
        <w:t xml:space="preserve">1  </w:t>
      </w:r>
      <w:r w:rsidRPr="00AF2384">
        <w:rPr>
          <w:b/>
        </w:rPr>
        <w:t xml:space="preserve">Kleinstunternehmen: </w:t>
      </w:r>
      <w:r w:rsidRPr="00AF2384">
        <w:t xml:space="preserve">Unternehmen, die weniger als 10 Personen beschäftigen und deren Jahresumsatz und/oder Jahresbilanzsumme 2 Mio. EUR nicht übersteigt. </w:t>
      </w:r>
    </w:p>
    <w:p w14:paraId="598ED074" w14:textId="77777777" w:rsidR="00DE4B80" w:rsidRPr="00AF2384" w:rsidRDefault="00DE4B80" w:rsidP="00DE4B80">
      <w:pPr>
        <w:pStyle w:val="Kleingedrucktes"/>
      </w:pPr>
      <w:r w:rsidRPr="00AF2384">
        <w:rPr>
          <w:b/>
        </w:rPr>
        <w:t>Kleine Unternehmen:</w:t>
      </w:r>
      <w:r w:rsidRPr="00AF2384">
        <w:t xml:space="preserve"> Unternehmen, die weniger als 50 Personen beschäftigen und deren Jahresumsatz und/oder Jahresbilanzsumme 10 Mio. EUR nicht übersteigt.</w:t>
      </w:r>
    </w:p>
    <w:p w14:paraId="56DFDE90" w14:textId="77777777" w:rsidR="00DE4B80" w:rsidRPr="00AF2384" w:rsidRDefault="00DE4B80" w:rsidP="00DE4B80">
      <w:pPr>
        <w:pStyle w:val="Kleingedrucktes"/>
      </w:pPr>
      <w:r w:rsidRPr="00AF2384">
        <w:rPr>
          <w:b/>
        </w:rPr>
        <w:t>Mittlere Unternehmen:</w:t>
      </w:r>
      <w:r w:rsidRPr="00AF2384">
        <w:t xml:space="preserve"> Unternehmen, bei denen es sich weder um Kleinstunternehmen noch um kleine Unternehmen handelt, die weniger als 250 Personen beschäftigen und deren Jahresumsatz 50 Mio. EUR nicht übersteigt und/oder deren Jahresbilanzsumme 43 Mio. EUR nicht übersteigt.</w:t>
      </w:r>
    </w:p>
    <w:p w14:paraId="656A0DC8" w14:textId="77777777" w:rsidR="00DE4B80" w:rsidRPr="00AF2384" w:rsidRDefault="00DE4B80" w:rsidP="00DE4B80">
      <w:pPr>
        <w:pStyle w:val="Kleingedrucktes"/>
      </w:pPr>
      <w:r w:rsidRPr="00AF2384">
        <w:rPr>
          <w:b/>
        </w:rPr>
        <w:t>Große Unternehmen:</w:t>
      </w:r>
      <w:r w:rsidRPr="00AF2384">
        <w:t xml:space="preserve"> Unternehmen, die mehr als 250 Personen beschäftigen und deren Jahresumsatz mehr als 50 Mio. EUR beträgt und/oder deren Jahresbilanzsumme mehr als 43 Mio. EUR beträgt.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A35990" w:rsidRPr="00AF2384" w14:paraId="0EBF86CC" w14:textId="77777777" w:rsidTr="005034B7">
        <w:trPr>
          <w:trHeight w:val="317"/>
        </w:trPr>
        <w:tc>
          <w:tcPr>
            <w:tcW w:w="4253" w:type="dxa"/>
            <w:tcBorders>
              <w:left w:val="nil"/>
            </w:tcBorders>
            <w:shd w:val="clear" w:color="auto" w:fill="F2F2F2" w:themeFill="background1" w:themeFillShade="F2"/>
          </w:tcPr>
          <w:p w14:paraId="4BFD212F" w14:textId="69CAFF85" w:rsidR="00A35990" w:rsidRPr="00AF2384" w:rsidRDefault="00A35990" w:rsidP="005034B7">
            <w:pPr>
              <w:jc w:val="both"/>
            </w:pPr>
            <w:r w:rsidRPr="00AF2384">
              <w:lastRenderedPageBreak/>
              <w:t>Der Wirtschaftsteilnehmer bestätigt, dass keine Abhängigkeiten von Ausführungs- und Lieferinteressen bestehen</w:t>
            </w:r>
            <w:r w:rsidR="00305197">
              <w:t>.</w:t>
            </w:r>
          </w:p>
        </w:tc>
        <w:tc>
          <w:tcPr>
            <w:tcW w:w="5386" w:type="dxa"/>
            <w:shd w:val="clear" w:color="auto" w:fill="F2F2F2" w:themeFill="background1" w:themeFillShade="F2"/>
            <w:vAlign w:val="center"/>
          </w:tcPr>
          <w:p w14:paraId="48EEDDCB" w14:textId="62A567AA" w:rsidR="00A35990" w:rsidRPr="00AF2384" w:rsidRDefault="008C0B55" w:rsidP="005034B7">
            <w:sdt>
              <w:sdtPr>
                <w:id w:val="117415222"/>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A35990" w:rsidRPr="00AF2384">
              <w:t xml:space="preserve"> ja </w:t>
            </w:r>
            <w:r w:rsidR="00A35990" w:rsidRPr="00AF2384">
              <w:tab/>
            </w:r>
            <w:r w:rsidR="00A35990" w:rsidRPr="00AF2384">
              <w:tab/>
            </w:r>
            <w:r w:rsidR="00A35990" w:rsidRPr="00AF2384">
              <w:tab/>
            </w:r>
            <w:r w:rsidR="00A35990" w:rsidRPr="00AF2384">
              <w:tab/>
            </w:r>
            <w:sdt>
              <w:sdtPr>
                <w:id w:val="1023977755"/>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A35990" w:rsidRPr="00AF2384">
              <w:t xml:space="preserve"> nein</w:t>
            </w:r>
          </w:p>
        </w:tc>
      </w:tr>
    </w:tbl>
    <w:p w14:paraId="1355EE46" w14:textId="77777777" w:rsidR="00A35990" w:rsidRPr="00AF2384" w:rsidRDefault="00A3599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A6B75" w:rsidRPr="00AF2384" w14:paraId="5B49C2DD" w14:textId="77777777" w:rsidTr="00F70DA3">
        <w:trPr>
          <w:trHeight w:val="317"/>
        </w:trPr>
        <w:tc>
          <w:tcPr>
            <w:tcW w:w="9639" w:type="dxa"/>
            <w:gridSpan w:val="2"/>
            <w:tcBorders>
              <w:left w:val="nil"/>
            </w:tcBorders>
            <w:shd w:val="clear" w:color="auto" w:fill="D9D9D9" w:themeFill="background1" w:themeFillShade="D9"/>
            <w:vAlign w:val="center"/>
          </w:tcPr>
          <w:p w14:paraId="7B071F54" w14:textId="5F059136" w:rsidR="003A6B75" w:rsidRPr="00AF2384" w:rsidRDefault="00643558" w:rsidP="00F70DA3">
            <w:r w:rsidRPr="00AF2384">
              <w:rPr>
                <w:rFonts w:ascii="Barlow SemiBold" w:hAnsi="Barlow SemiBold"/>
                <w:bCs/>
              </w:rPr>
              <w:t>Art de</w:t>
            </w:r>
            <w:r w:rsidR="000037AE" w:rsidRPr="00AF2384">
              <w:rPr>
                <w:rFonts w:ascii="Barlow SemiBold" w:hAnsi="Barlow SemiBold"/>
                <w:bCs/>
              </w:rPr>
              <w:t>r Bewerbung</w:t>
            </w:r>
          </w:p>
        </w:tc>
      </w:tr>
      <w:tr w:rsidR="003A6B75" w:rsidRPr="00AF2384" w14:paraId="51FF8221"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7C5811C" w14:textId="337C36DE" w:rsidR="003A6B75" w:rsidRPr="00AF2384" w:rsidRDefault="00643558" w:rsidP="004263E2">
            <w:pPr>
              <w:rPr>
                <w:lang w:eastAsia="de-DE" w:bidi="de-DE"/>
              </w:rPr>
            </w:pPr>
            <w:r w:rsidRPr="00AF2384">
              <w:rPr>
                <w:lang w:eastAsia="de-DE" w:bidi="de-DE"/>
              </w:rPr>
              <w:t>B</w:t>
            </w:r>
            <w:r w:rsidR="000037AE" w:rsidRPr="00AF2384">
              <w:rPr>
                <w:lang w:eastAsia="de-DE" w:bidi="de-DE"/>
              </w:rPr>
              <w:t>ewerber</w:t>
            </w:r>
            <w:r w:rsidRPr="00AF2384">
              <w:rPr>
                <w:lang w:eastAsia="de-DE" w:bidi="de-DE"/>
              </w:rPr>
              <w:t xml:space="preserve"> ist ein</w:t>
            </w:r>
            <w:r w:rsidR="00D0264D" w:rsidRPr="00AF2384">
              <w:rPr>
                <w:lang w:eastAsia="de-DE" w:bidi="de-DE"/>
              </w:rPr>
              <w:t>/eine</w:t>
            </w:r>
          </w:p>
        </w:tc>
        <w:tc>
          <w:tcPr>
            <w:tcW w:w="5386" w:type="dxa"/>
            <w:tcBorders>
              <w:bottom w:val="single" w:sz="24" w:space="0" w:color="FFFFFF" w:themeColor="background1"/>
            </w:tcBorders>
            <w:shd w:val="clear" w:color="auto" w:fill="F2F2F2" w:themeFill="background1" w:themeFillShade="F2"/>
          </w:tcPr>
          <w:p w14:paraId="2EF6ED6F" w14:textId="038988B0" w:rsidR="003A6B75" w:rsidRPr="00AF2384" w:rsidRDefault="008C0B55" w:rsidP="004263E2">
            <w:sdt>
              <w:sdtPr>
                <w:id w:val="-322202473"/>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8A5BC0" w:rsidRPr="00AF2384">
              <w:t xml:space="preserve"> Einzel</w:t>
            </w:r>
            <w:r w:rsidR="00D0264D" w:rsidRPr="00AF2384">
              <w:t>b</w:t>
            </w:r>
            <w:r w:rsidR="000037AE" w:rsidRPr="00AF2384">
              <w:t>ewerber</w:t>
            </w:r>
            <w:r w:rsidR="008A5BC0" w:rsidRPr="00AF2384">
              <w:tab/>
            </w:r>
            <w:r w:rsidR="002D3784" w:rsidRPr="00AF2384">
              <w:tab/>
            </w:r>
            <w:sdt>
              <w:sdtPr>
                <w:id w:val="-1202788602"/>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8A5BC0" w:rsidRPr="00AF2384">
              <w:t xml:space="preserve"> B</w:t>
            </w:r>
            <w:r w:rsidR="000037AE" w:rsidRPr="00AF2384">
              <w:t>ewerber</w:t>
            </w:r>
            <w:r w:rsidR="008A5BC0" w:rsidRPr="00AF2384">
              <w:t>gemeinschaft</w:t>
            </w:r>
          </w:p>
        </w:tc>
      </w:tr>
      <w:tr w:rsidR="00643558" w:rsidRPr="00AF2384" w14:paraId="1B199CA0" w14:textId="77777777" w:rsidTr="00AB70A2">
        <w:trPr>
          <w:trHeight w:val="317"/>
        </w:trPr>
        <w:tc>
          <w:tcPr>
            <w:tcW w:w="9639" w:type="dxa"/>
            <w:gridSpan w:val="2"/>
            <w:tcBorders>
              <w:left w:val="nil"/>
            </w:tcBorders>
            <w:shd w:val="clear" w:color="auto" w:fill="F2F2F2" w:themeFill="background1" w:themeFillShade="F2"/>
          </w:tcPr>
          <w:p w14:paraId="52301EC7" w14:textId="7D9D3F0E" w:rsidR="00643558" w:rsidRPr="00AF2384" w:rsidDel="00F05D10" w:rsidRDefault="002C6950" w:rsidP="004263E2">
            <w:r w:rsidRPr="00AF2384">
              <w:rPr>
                <w:szCs w:val="20"/>
              </w:rPr>
              <w:t xml:space="preserve">Bei einer </w:t>
            </w:r>
            <w:r w:rsidRPr="00AF2384">
              <w:rPr>
                <w:rFonts w:ascii="Barlow SemiBold" w:hAnsi="Barlow SemiBold"/>
                <w:bCs/>
              </w:rPr>
              <w:t>B</w:t>
            </w:r>
            <w:r w:rsidR="000037AE" w:rsidRPr="00AF2384">
              <w:rPr>
                <w:rFonts w:ascii="Barlow SemiBold" w:hAnsi="Barlow SemiBold"/>
                <w:bCs/>
              </w:rPr>
              <w:t>ewerber</w:t>
            </w:r>
            <w:r w:rsidRPr="00AF2384">
              <w:rPr>
                <w:rFonts w:ascii="Barlow SemiBold" w:hAnsi="Barlow SemiBold"/>
                <w:bCs/>
              </w:rPr>
              <w:t>gemeinschaft</w:t>
            </w:r>
            <w:r w:rsidRPr="00AF2384">
              <w:rPr>
                <w:b/>
                <w:szCs w:val="20"/>
              </w:rPr>
              <w:t xml:space="preserve"> </w:t>
            </w:r>
            <w:r w:rsidRPr="00AF2384">
              <w:rPr>
                <w:szCs w:val="20"/>
              </w:rPr>
              <w:t xml:space="preserve">ist das Formular zur Eigenerklärung von </w:t>
            </w:r>
            <w:r w:rsidRPr="00AF2384">
              <w:rPr>
                <w:rFonts w:ascii="Barlow SemiBold" w:hAnsi="Barlow SemiBold"/>
                <w:bCs/>
              </w:rPr>
              <w:t>jedem</w:t>
            </w:r>
            <w:r w:rsidRPr="00AF2384">
              <w:rPr>
                <w:szCs w:val="20"/>
              </w:rPr>
              <w:t xml:space="preserve"> Mitglied separat vorzulegen! (Der Teil IV Abschnitt C kann gemeinsam ausgefüllt werden.)</w:t>
            </w:r>
          </w:p>
        </w:tc>
      </w:tr>
      <w:tr w:rsidR="003A6B75" w:rsidRPr="00AF2384" w14:paraId="2F9982A7" w14:textId="77777777" w:rsidTr="00244C5D">
        <w:trPr>
          <w:trHeight w:val="317"/>
        </w:trPr>
        <w:tc>
          <w:tcPr>
            <w:tcW w:w="4253" w:type="dxa"/>
            <w:tcBorders>
              <w:left w:val="nil"/>
            </w:tcBorders>
            <w:shd w:val="clear" w:color="auto" w:fill="F2F2F2" w:themeFill="background1" w:themeFillShade="F2"/>
          </w:tcPr>
          <w:p w14:paraId="409A61EB" w14:textId="0477FDB9" w:rsidR="003A6B75" w:rsidRPr="00AF2384" w:rsidRDefault="00E427A3" w:rsidP="005251FD">
            <w:pPr>
              <w:jc w:val="both"/>
              <w:rPr>
                <w:lang w:eastAsia="de-DE" w:bidi="de-DE"/>
              </w:rPr>
            </w:pPr>
            <w:r w:rsidRPr="00AF2384">
              <w:rPr>
                <w:szCs w:val="20"/>
              </w:rPr>
              <w:t>Bei einer B</w:t>
            </w:r>
            <w:r w:rsidR="000037AE" w:rsidRPr="00AF2384">
              <w:rPr>
                <w:szCs w:val="20"/>
              </w:rPr>
              <w:t>ewerber</w:t>
            </w:r>
            <w:r w:rsidRPr="00AF2384">
              <w:rPr>
                <w:szCs w:val="20"/>
              </w:rPr>
              <w:t>gemeinschaft ist die</w:t>
            </w:r>
            <w:r w:rsidR="005251FD" w:rsidRPr="00AF2384">
              <w:rPr>
                <w:szCs w:val="20"/>
              </w:rPr>
              <w:t xml:space="preserve"> </w:t>
            </w:r>
            <w:r w:rsidRPr="00AF2384">
              <w:rPr>
                <w:rFonts w:ascii="Barlow SemiBold" w:hAnsi="Barlow SemiBold"/>
                <w:bCs/>
              </w:rPr>
              <w:t>Erklärung über die gesamtschuldnerische Haftung und die bevollmächtigen Vertreter</w:t>
            </w:r>
            <w:r w:rsidRPr="00AF2384">
              <w:rPr>
                <w:szCs w:val="20"/>
              </w:rPr>
              <w:t xml:space="preserve"> als Anlage (Formblatt im Anhang) beizufügen.</w:t>
            </w:r>
          </w:p>
        </w:tc>
        <w:tc>
          <w:tcPr>
            <w:tcW w:w="5386" w:type="dxa"/>
            <w:shd w:val="clear" w:color="auto" w:fill="F2F2F2" w:themeFill="background1" w:themeFillShade="F2"/>
            <w:vAlign w:val="center"/>
          </w:tcPr>
          <w:p w14:paraId="7DAB4C42" w14:textId="77777777" w:rsidR="003A6B75" w:rsidRPr="00AF2384" w:rsidDel="00F05D10" w:rsidRDefault="00E427A3" w:rsidP="00244C5D">
            <w:r w:rsidRPr="00AF2384">
              <w:rPr>
                <w:rFonts w:ascii="Barlow SemiBold" w:hAnsi="Barlow SemiBold"/>
                <w:bCs/>
              </w:rPr>
              <w:t>Anlage Nr.:</w:t>
            </w:r>
            <w:r w:rsidR="008A5BC0" w:rsidRPr="00AF2384">
              <w:rPr>
                <w:b/>
                <w:bCs/>
              </w:rPr>
              <w:t xml:space="preserve"> </w:t>
            </w:r>
            <w:r w:rsidR="003A6B75" w:rsidRPr="00AF2384">
              <w:fldChar w:fldCharType="begin">
                <w:ffData>
                  <w:name w:val="Text1"/>
                  <w:enabled/>
                  <w:calcOnExit w:val="0"/>
                  <w:textInput/>
                </w:ffData>
              </w:fldChar>
            </w:r>
            <w:r w:rsidR="003A6B75" w:rsidRPr="00AF2384">
              <w:instrText xml:space="preserve"> FORMTEXT </w:instrText>
            </w:r>
            <w:r w:rsidR="003A6B75" w:rsidRPr="00AF2384">
              <w:fldChar w:fldCharType="separate"/>
            </w:r>
            <w:r w:rsidR="003A6B75" w:rsidRPr="00AF2384">
              <w:t> </w:t>
            </w:r>
            <w:r w:rsidR="003A6B75" w:rsidRPr="00AF2384">
              <w:t> </w:t>
            </w:r>
            <w:r w:rsidR="003A6B75" w:rsidRPr="00AF2384">
              <w:t> </w:t>
            </w:r>
            <w:r w:rsidR="003A6B75" w:rsidRPr="00AF2384">
              <w:t> </w:t>
            </w:r>
            <w:r w:rsidR="003A6B75" w:rsidRPr="00AF2384">
              <w:t> </w:t>
            </w:r>
            <w:r w:rsidR="003A6B75" w:rsidRPr="00AF2384">
              <w:fldChar w:fldCharType="end"/>
            </w:r>
          </w:p>
        </w:tc>
      </w:tr>
    </w:tbl>
    <w:p w14:paraId="2F36121E" w14:textId="7A7E9479" w:rsidR="003A6B75" w:rsidRPr="00AF2384" w:rsidRDefault="008A5BC0" w:rsidP="008A5BC0">
      <w:pPr>
        <w:pStyle w:val="berschrift2"/>
      </w:pPr>
      <w:r w:rsidRPr="00AF2384">
        <w:t xml:space="preserve">B: Angaben zu </w:t>
      </w:r>
      <w:r w:rsidR="00C82B63">
        <w:t>V</w:t>
      </w:r>
      <w:r w:rsidRPr="00AF2384">
        <w:t xml:space="preserve">ertretern des </w:t>
      </w:r>
      <w:r w:rsidR="00C82B63">
        <w:t>W</w:t>
      </w:r>
      <w:r w:rsidRPr="00AF2384">
        <w:t>irtschaftsteilnehmers</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8A5BC0" w:rsidRPr="00AF2384" w14:paraId="6B110330" w14:textId="77777777" w:rsidTr="00F70DA3">
        <w:trPr>
          <w:trHeight w:val="317"/>
        </w:trPr>
        <w:tc>
          <w:tcPr>
            <w:tcW w:w="9639" w:type="dxa"/>
            <w:gridSpan w:val="2"/>
            <w:tcBorders>
              <w:left w:val="nil"/>
            </w:tcBorders>
            <w:shd w:val="clear" w:color="auto" w:fill="D9D9D9" w:themeFill="background1" w:themeFillShade="D9"/>
            <w:vAlign w:val="center"/>
          </w:tcPr>
          <w:p w14:paraId="4861CD62" w14:textId="77777777" w:rsidR="008A5BC0" w:rsidRPr="00AF2384" w:rsidRDefault="005A6DDC" w:rsidP="00F70DA3">
            <w:r w:rsidRPr="00AF2384">
              <w:rPr>
                <w:rFonts w:ascii="Barlow SemiBold" w:hAnsi="Barlow SemiBold" w:cs="Arial"/>
                <w:bCs/>
                <w:szCs w:val="20"/>
              </w:rPr>
              <w:t>Vertretungsberechtigter</w:t>
            </w:r>
            <w:r w:rsidRPr="00AF2384">
              <w:rPr>
                <w:rFonts w:cs="Arial"/>
                <w:szCs w:val="20"/>
              </w:rPr>
              <w:t>, z.B. Bevollmächtigter, Zeichnungsberechtigter</w:t>
            </w:r>
            <w:r w:rsidRPr="00AF2384">
              <w:rPr>
                <w:rFonts w:cs="Arial"/>
                <w:b/>
                <w:szCs w:val="20"/>
              </w:rPr>
              <w:t xml:space="preserve"> </w:t>
            </w:r>
            <w:r w:rsidRPr="00AF2384">
              <w:rPr>
                <w:rFonts w:ascii="Barlow SemiBold" w:hAnsi="Barlow SemiBold" w:cs="Arial"/>
                <w:bCs/>
                <w:szCs w:val="20"/>
              </w:rPr>
              <w:t>(falls zutreffend)</w:t>
            </w:r>
          </w:p>
        </w:tc>
      </w:tr>
      <w:tr w:rsidR="008A5BC0" w:rsidRPr="00AF2384" w14:paraId="2788B1D6"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06B4396F" w14:textId="77777777" w:rsidR="008A5BC0" w:rsidRPr="00AF2384" w:rsidRDefault="005A6DDC" w:rsidP="004263E2">
            <w:pPr>
              <w:rPr>
                <w:lang w:eastAsia="de-DE" w:bidi="de-DE"/>
              </w:rPr>
            </w:pPr>
            <w:r w:rsidRPr="00AF2384">
              <w:rPr>
                <w:lang w:eastAsia="de-DE" w:bidi="de-DE"/>
              </w:rPr>
              <w:t>Vollständiger Name:</w:t>
            </w:r>
          </w:p>
        </w:tc>
        <w:tc>
          <w:tcPr>
            <w:tcW w:w="5386" w:type="dxa"/>
            <w:tcBorders>
              <w:bottom w:val="single" w:sz="24" w:space="0" w:color="FFFFFF" w:themeColor="background1"/>
            </w:tcBorders>
            <w:shd w:val="clear" w:color="auto" w:fill="F2F2F2" w:themeFill="background1" w:themeFillShade="F2"/>
          </w:tcPr>
          <w:p w14:paraId="4B0C0781" w14:textId="77777777" w:rsidR="008A5BC0" w:rsidRPr="00AF2384" w:rsidRDefault="008A5BC0"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8A5BC0" w:rsidRPr="00AF2384" w14:paraId="11FC96D4" w14:textId="77777777" w:rsidTr="00803615">
        <w:trPr>
          <w:trHeight w:val="317"/>
        </w:trPr>
        <w:tc>
          <w:tcPr>
            <w:tcW w:w="4253" w:type="dxa"/>
            <w:tcBorders>
              <w:left w:val="nil"/>
            </w:tcBorders>
            <w:shd w:val="clear" w:color="auto" w:fill="F2F2F2" w:themeFill="background1" w:themeFillShade="F2"/>
          </w:tcPr>
          <w:p w14:paraId="421B2DA4" w14:textId="77777777" w:rsidR="008A5BC0" w:rsidRPr="00AF2384" w:rsidRDefault="005A6DDC" w:rsidP="004263E2">
            <w:pPr>
              <w:rPr>
                <w:lang w:eastAsia="de-DE" w:bidi="de-DE"/>
              </w:rPr>
            </w:pPr>
            <w:r w:rsidRPr="00AF2384">
              <w:rPr>
                <w:lang w:eastAsia="de-DE" w:bidi="de-DE"/>
              </w:rPr>
              <w:t>Positio</w:t>
            </w:r>
            <w:r w:rsidR="004400BD" w:rsidRPr="00AF2384">
              <w:rPr>
                <w:lang w:eastAsia="de-DE" w:bidi="de-DE"/>
              </w:rPr>
              <w:t>n</w:t>
            </w:r>
            <w:r w:rsidRPr="00AF2384">
              <w:rPr>
                <w:lang w:eastAsia="de-DE" w:bidi="de-DE"/>
              </w:rPr>
              <w:t>/Beauftragt in seiner/ihrer Eigenschaft als:</w:t>
            </w:r>
          </w:p>
        </w:tc>
        <w:tc>
          <w:tcPr>
            <w:tcW w:w="5386" w:type="dxa"/>
            <w:shd w:val="clear" w:color="auto" w:fill="F2F2F2" w:themeFill="background1" w:themeFillShade="F2"/>
          </w:tcPr>
          <w:p w14:paraId="27B2D0AF" w14:textId="77777777" w:rsidR="008A5BC0" w:rsidRPr="00AF2384" w:rsidDel="00F05D10" w:rsidRDefault="008A5BC0"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8A5BC0" w:rsidRPr="00AF2384" w14:paraId="2E08083F" w14:textId="77777777" w:rsidTr="00884FCE">
        <w:trPr>
          <w:trHeight w:val="317"/>
        </w:trPr>
        <w:tc>
          <w:tcPr>
            <w:tcW w:w="4253" w:type="dxa"/>
            <w:tcBorders>
              <w:left w:val="nil"/>
            </w:tcBorders>
            <w:shd w:val="clear" w:color="auto" w:fill="F2F2F2" w:themeFill="background1" w:themeFillShade="F2"/>
            <w:vAlign w:val="center"/>
          </w:tcPr>
          <w:p w14:paraId="223300E9" w14:textId="77777777" w:rsidR="008A5BC0" w:rsidRPr="00AF2384" w:rsidRDefault="005A6DDC" w:rsidP="00884FCE">
            <w:pPr>
              <w:rPr>
                <w:lang w:eastAsia="de-DE" w:bidi="de-DE"/>
              </w:rPr>
            </w:pPr>
            <w:r w:rsidRPr="00AF2384">
              <w:rPr>
                <w:lang w:eastAsia="de-DE" w:bidi="de-DE"/>
              </w:rPr>
              <w:t>Postanschrift (Unternehmen)</w:t>
            </w:r>
          </w:p>
        </w:tc>
        <w:tc>
          <w:tcPr>
            <w:tcW w:w="5386" w:type="dxa"/>
            <w:shd w:val="clear" w:color="auto" w:fill="F2F2F2" w:themeFill="background1" w:themeFillShade="F2"/>
          </w:tcPr>
          <w:p w14:paraId="19B69F79" w14:textId="77777777" w:rsidR="008A5BC0" w:rsidRPr="00AF2384" w:rsidRDefault="008A5BC0"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0E109A9C" w14:textId="77777777" w:rsidR="008A5BC0" w:rsidRPr="00AF2384" w:rsidDel="00F05D10" w:rsidRDefault="008A5BC0"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FA0236" w:rsidRPr="00AF2384" w14:paraId="36CDD005" w14:textId="77777777" w:rsidTr="00803615">
        <w:trPr>
          <w:trHeight w:val="317"/>
        </w:trPr>
        <w:tc>
          <w:tcPr>
            <w:tcW w:w="4253" w:type="dxa"/>
            <w:tcBorders>
              <w:left w:val="nil"/>
            </w:tcBorders>
            <w:shd w:val="clear" w:color="auto" w:fill="F2F2F2" w:themeFill="background1" w:themeFillShade="F2"/>
          </w:tcPr>
          <w:p w14:paraId="05312DDC" w14:textId="77777777" w:rsidR="00FA0236" w:rsidRPr="00AF2384" w:rsidRDefault="005A6DDC" w:rsidP="004263E2">
            <w:r w:rsidRPr="00AF2384">
              <w:t>Telefon</w:t>
            </w:r>
          </w:p>
        </w:tc>
        <w:tc>
          <w:tcPr>
            <w:tcW w:w="5386" w:type="dxa"/>
            <w:shd w:val="clear" w:color="auto" w:fill="F2F2F2" w:themeFill="background1" w:themeFillShade="F2"/>
          </w:tcPr>
          <w:p w14:paraId="4AB903A6" w14:textId="77777777" w:rsidR="00FA0236" w:rsidRPr="00AF2384" w:rsidRDefault="004400BD"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8A5BC0" w:rsidRPr="00AF2384" w14:paraId="1F9D8649" w14:textId="77777777" w:rsidTr="00803615">
        <w:trPr>
          <w:trHeight w:val="317"/>
        </w:trPr>
        <w:tc>
          <w:tcPr>
            <w:tcW w:w="4253" w:type="dxa"/>
            <w:tcBorders>
              <w:left w:val="nil"/>
            </w:tcBorders>
            <w:shd w:val="clear" w:color="auto" w:fill="F2F2F2" w:themeFill="background1" w:themeFillShade="F2"/>
          </w:tcPr>
          <w:p w14:paraId="10B22C0E" w14:textId="77777777" w:rsidR="008A5BC0" w:rsidRPr="00AF2384" w:rsidRDefault="005A6DDC" w:rsidP="004263E2">
            <w:r w:rsidRPr="00AF2384">
              <w:t>E-Mail</w:t>
            </w:r>
          </w:p>
        </w:tc>
        <w:tc>
          <w:tcPr>
            <w:tcW w:w="5386" w:type="dxa"/>
            <w:shd w:val="clear" w:color="auto" w:fill="F2F2F2" w:themeFill="background1" w:themeFillShade="F2"/>
          </w:tcPr>
          <w:p w14:paraId="1E50DF91" w14:textId="77777777" w:rsidR="008A5BC0" w:rsidRPr="00AF2384" w:rsidRDefault="008A5BC0"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FA0236" w:rsidRPr="00AF2384" w14:paraId="75F47E76" w14:textId="77777777" w:rsidTr="00803615">
        <w:trPr>
          <w:trHeight w:val="317"/>
        </w:trPr>
        <w:tc>
          <w:tcPr>
            <w:tcW w:w="4253" w:type="dxa"/>
            <w:tcBorders>
              <w:left w:val="nil"/>
            </w:tcBorders>
            <w:shd w:val="clear" w:color="auto" w:fill="F2F2F2" w:themeFill="background1" w:themeFillShade="F2"/>
          </w:tcPr>
          <w:p w14:paraId="7935525E" w14:textId="77777777" w:rsidR="00FA0236" w:rsidRPr="00AF2384" w:rsidRDefault="005A6DDC" w:rsidP="004263E2">
            <w:r w:rsidRPr="00AF2384">
              <w:t>Weitere Informationen zur Vertretungsberechtigung (Form, Umfang, Zweck, Vollmacht)</w:t>
            </w:r>
          </w:p>
        </w:tc>
        <w:tc>
          <w:tcPr>
            <w:tcW w:w="5386" w:type="dxa"/>
            <w:shd w:val="clear" w:color="auto" w:fill="F2F2F2" w:themeFill="background1" w:themeFillShade="F2"/>
          </w:tcPr>
          <w:p w14:paraId="0DA5D4AA" w14:textId="77777777" w:rsidR="000A5EEA" w:rsidRPr="00AF2384" w:rsidRDefault="005A6DDC"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r w:rsidR="00AC17A8" w:rsidRPr="00AF2384">
              <w:tab/>
            </w:r>
            <w:r w:rsidR="00AC17A8" w:rsidRPr="00AF2384">
              <w:tab/>
            </w:r>
            <w:r w:rsidR="00AC17A8" w:rsidRPr="00AF2384">
              <w:tab/>
            </w:r>
            <w:r w:rsidR="00AC17A8" w:rsidRPr="00AF2384">
              <w:tab/>
            </w:r>
            <w:r w:rsidR="00AC17A8" w:rsidRPr="00AF2384">
              <w:tab/>
              <w:t xml:space="preserve">          </w:t>
            </w:r>
          </w:p>
          <w:p w14:paraId="2DDC429E" w14:textId="77777777" w:rsidR="00FA0236" w:rsidRPr="00AF2384" w:rsidRDefault="00AC17A8" w:rsidP="004263E2">
            <w:r w:rsidRPr="00AF2384">
              <w:rPr>
                <w:rFonts w:ascii="Barlow SemiBold" w:hAnsi="Barlow SemiBold" w:cs="Arial"/>
                <w:bCs/>
                <w:szCs w:val="20"/>
              </w:rPr>
              <w:t>Anlage Nr.:</w:t>
            </w:r>
            <w:r w:rsidRPr="00AF2384">
              <w:t xml:space="preserve"> </w:t>
            </w: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2E11DD00" w14:textId="77777777" w:rsidR="00C82B63" w:rsidRDefault="00C82B63" w:rsidP="00C82B63"/>
    <w:p w14:paraId="15EA0788" w14:textId="77777777" w:rsidR="00C82B63" w:rsidRDefault="00C82B63" w:rsidP="00C82B63"/>
    <w:p w14:paraId="14B0ABCB" w14:textId="77777777" w:rsidR="00C82B63" w:rsidRDefault="00C82B63" w:rsidP="00C82B63"/>
    <w:p w14:paraId="282A110B" w14:textId="77777777" w:rsidR="00C82B63" w:rsidRDefault="00C82B63" w:rsidP="00C82B63"/>
    <w:p w14:paraId="582255FD" w14:textId="77777777" w:rsidR="00C82B63" w:rsidRDefault="00C82B63" w:rsidP="00C82B63"/>
    <w:p w14:paraId="3FA4779E" w14:textId="4E2FA3ED" w:rsidR="008A5BC0" w:rsidRPr="00AF2384" w:rsidRDefault="00EB5A7E" w:rsidP="00EB5A7E">
      <w:pPr>
        <w:pStyle w:val="berschrift2"/>
      </w:pPr>
      <w:r w:rsidRPr="00AF2384">
        <w:lastRenderedPageBreak/>
        <w:t>C: Angaben zu Unterauftragnehmern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EB5A7E" w:rsidRPr="00AF2384" w14:paraId="102DB22A" w14:textId="77777777" w:rsidTr="00F70DA3">
        <w:trPr>
          <w:trHeight w:val="317"/>
        </w:trPr>
        <w:tc>
          <w:tcPr>
            <w:tcW w:w="9639" w:type="dxa"/>
            <w:gridSpan w:val="2"/>
            <w:tcBorders>
              <w:left w:val="nil"/>
            </w:tcBorders>
            <w:shd w:val="clear" w:color="auto" w:fill="D9D9D9" w:themeFill="background1" w:themeFillShade="D9"/>
            <w:vAlign w:val="center"/>
          </w:tcPr>
          <w:p w14:paraId="238DC0E4" w14:textId="41444A02" w:rsidR="00EB5A7E" w:rsidRPr="00AF2384" w:rsidRDefault="000532B1" w:rsidP="00F70DA3">
            <w:pPr>
              <w:rPr>
                <w:rFonts w:ascii="Barlow SemiBold" w:hAnsi="Barlow SemiBold"/>
                <w:bCs/>
              </w:rPr>
            </w:pPr>
            <w:bookmarkStart w:id="1" w:name="_Hlk174007821"/>
            <w:r w:rsidRPr="00AF2384">
              <w:rPr>
                <w:rFonts w:ascii="Barlow SemiBold" w:hAnsi="Barlow SemiBold" w:cs="Arial"/>
                <w:bCs/>
                <w:szCs w:val="20"/>
              </w:rPr>
              <w:t xml:space="preserve">Vergabe von Unteraufträgen gemäß § </w:t>
            </w:r>
            <w:r w:rsidR="00171A41" w:rsidRPr="00AF2384">
              <w:rPr>
                <w:rFonts w:ascii="Barlow SemiBold" w:hAnsi="Barlow SemiBold" w:cs="Arial"/>
                <w:bCs/>
                <w:szCs w:val="20"/>
              </w:rPr>
              <w:t>34 SektVO</w:t>
            </w:r>
          </w:p>
        </w:tc>
      </w:tr>
      <w:tr w:rsidR="00EB5A7E" w:rsidRPr="00AF2384" w14:paraId="73EE0B7F"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0B818E3" w14:textId="29CED839" w:rsidR="00EB5A7E" w:rsidRPr="00AF2384" w:rsidRDefault="00FD4C89" w:rsidP="00171A41">
            <w:pPr>
              <w:rPr>
                <w:lang w:eastAsia="de-DE" w:bidi="de-DE"/>
              </w:rPr>
            </w:pPr>
            <w:r w:rsidRPr="00AF2384">
              <w:rPr>
                <w:lang w:eastAsia="de-DE" w:bidi="de-DE"/>
              </w:rPr>
              <w:t>Beabsichtigt der Wirtschaftsteilnehmer einen Teil des Auftrags an Dritte weiterzugeben?</w:t>
            </w:r>
          </w:p>
        </w:tc>
        <w:tc>
          <w:tcPr>
            <w:tcW w:w="5386" w:type="dxa"/>
            <w:tcBorders>
              <w:bottom w:val="single" w:sz="24" w:space="0" w:color="FFFFFF" w:themeColor="background1"/>
            </w:tcBorders>
            <w:shd w:val="clear" w:color="auto" w:fill="F2F2F2" w:themeFill="background1" w:themeFillShade="F2"/>
          </w:tcPr>
          <w:p w14:paraId="219F9302" w14:textId="6B6BE164" w:rsidR="00FD4C89" w:rsidRPr="00AF2384" w:rsidRDefault="008C0B55" w:rsidP="004263E2">
            <w:sdt>
              <w:sdtPr>
                <w:id w:val="1233575281"/>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FD4C89" w:rsidRPr="00AF2384">
              <w:t xml:space="preserve"> ja </w:t>
            </w:r>
            <w:r w:rsidR="00FD4C89" w:rsidRPr="00AF2384">
              <w:tab/>
            </w:r>
            <w:r w:rsidR="00FD4C89" w:rsidRPr="00AF2384">
              <w:tab/>
            </w:r>
            <w:r w:rsidR="00FD4C89" w:rsidRPr="00AF2384">
              <w:tab/>
            </w:r>
            <w:r w:rsidR="00FD4C89" w:rsidRPr="00AF2384">
              <w:tab/>
            </w:r>
            <w:sdt>
              <w:sdtPr>
                <w:id w:val="-592553967"/>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FD4C89" w:rsidRPr="00AF2384">
              <w:t xml:space="preserve"> nein</w:t>
            </w:r>
          </w:p>
          <w:p w14:paraId="395E5BA1" w14:textId="4B58D421" w:rsidR="00487984" w:rsidRPr="00AF2384" w:rsidRDefault="00487984" w:rsidP="000137BC"/>
        </w:tc>
      </w:tr>
      <w:tr w:rsidR="00171A41" w:rsidRPr="00AF2384" w14:paraId="3F3C51DF" w14:textId="77777777" w:rsidTr="00587372">
        <w:trPr>
          <w:trHeight w:val="317"/>
        </w:trPr>
        <w:tc>
          <w:tcPr>
            <w:tcW w:w="9639" w:type="dxa"/>
            <w:gridSpan w:val="2"/>
            <w:tcBorders>
              <w:left w:val="nil"/>
              <w:bottom w:val="single" w:sz="24" w:space="0" w:color="FFFFFF" w:themeColor="background1"/>
            </w:tcBorders>
            <w:shd w:val="clear" w:color="auto" w:fill="F2F2F2" w:themeFill="background1" w:themeFillShade="F2"/>
          </w:tcPr>
          <w:p w14:paraId="04CCC8B4" w14:textId="03A08531" w:rsidR="00171A41" w:rsidRPr="00AF2384" w:rsidRDefault="00171A41" w:rsidP="00171A41">
            <w:pPr>
              <w:spacing w:after="20"/>
              <w:rPr>
                <w:lang w:eastAsia="de-DE" w:bidi="de-DE"/>
              </w:rPr>
            </w:pPr>
            <w:r w:rsidRPr="00AF2384">
              <w:rPr>
                <w:rFonts w:ascii="Barlow SemiBold" w:hAnsi="Barlow SemiBold" w:cs="Arial"/>
                <w:bCs/>
                <w:szCs w:val="20"/>
              </w:rPr>
              <w:t>Falls ja</w:t>
            </w:r>
            <w:r w:rsidRPr="00AF2384">
              <w:rPr>
                <w:lang w:eastAsia="de-DE" w:bidi="de-DE"/>
              </w:rPr>
              <w:t>, nennen Sie bitte die Namen der vorgeschlagenen Unterauftragnehmer sowie die durch diese auszuführenden Leistungen</w:t>
            </w:r>
            <w:r w:rsidR="00303596" w:rsidRPr="00AF2384">
              <w:rPr>
                <w:lang w:eastAsia="de-DE" w:bidi="de-DE"/>
              </w:rPr>
              <w:t xml:space="preserve"> (siehe Formblatt Nachunternehmerverzeichnis)</w:t>
            </w:r>
          </w:p>
        </w:tc>
      </w:tr>
      <w:tr w:rsidR="00EB5A7E" w:rsidRPr="00AF2384" w14:paraId="1100FFFF" w14:textId="77777777" w:rsidTr="00EA42E0">
        <w:trPr>
          <w:trHeight w:val="317"/>
        </w:trPr>
        <w:tc>
          <w:tcPr>
            <w:tcW w:w="4253" w:type="dxa"/>
            <w:tcBorders>
              <w:left w:val="nil"/>
            </w:tcBorders>
            <w:shd w:val="clear" w:color="auto" w:fill="F2F2F2" w:themeFill="background1" w:themeFillShade="F2"/>
          </w:tcPr>
          <w:p w14:paraId="0E3C0971" w14:textId="77777777" w:rsidR="00EB5A7E" w:rsidRPr="00AF2384" w:rsidRDefault="00E00A5A" w:rsidP="004263E2">
            <w:pPr>
              <w:rPr>
                <w:lang w:eastAsia="de-DE" w:bidi="de-DE"/>
              </w:rPr>
            </w:pPr>
            <w:r w:rsidRPr="00AF2384">
              <w:rPr>
                <w:lang w:eastAsia="de-DE" w:bidi="de-DE"/>
              </w:rPr>
              <w:t xml:space="preserve">Bei </w:t>
            </w:r>
            <w:r w:rsidRPr="00AF2384">
              <w:rPr>
                <w:rFonts w:ascii="Barlow SemiBold" w:hAnsi="Barlow SemiBold" w:cs="Arial"/>
                <w:bCs/>
                <w:szCs w:val="20"/>
              </w:rPr>
              <w:t>ja:</w:t>
            </w:r>
            <w:r w:rsidRPr="00AF2384">
              <w:rPr>
                <w:lang w:eastAsia="de-DE" w:bidi="de-DE"/>
              </w:rPr>
              <w:t xml:space="preserve"> Verpflichtungserklärung anderer Unternehmen ist als Anlage (Formblatt im Anhang) beizufügen.</w:t>
            </w:r>
          </w:p>
        </w:tc>
        <w:tc>
          <w:tcPr>
            <w:tcW w:w="5386" w:type="dxa"/>
            <w:shd w:val="clear" w:color="auto" w:fill="F2F2F2" w:themeFill="background1" w:themeFillShade="F2"/>
            <w:vAlign w:val="center"/>
          </w:tcPr>
          <w:p w14:paraId="3042E2BB" w14:textId="77777777" w:rsidR="00EB5A7E" w:rsidRPr="00AF2384" w:rsidDel="00F05D10" w:rsidRDefault="00E00A5A" w:rsidP="00EA42E0">
            <w:r w:rsidRPr="00AF2384">
              <w:rPr>
                <w:rFonts w:ascii="Barlow SemiBold" w:hAnsi="Barlow SemiBold" w:cs="Arial"/>
                <w:bCs/>
                <w:szCs w:val="20"/>
              </w:rPr>
              <w:t>Anlage Nr.:</w:t>
            </w:r>
            <w:r w:rsidRPr="00AF2384">
              <w:t xml:space="preserve"> </w:t>
            </w:r>
            <w:r w:rsidR="00EB5A7E" w:rsidRPr="00AF2384">
              <w:fldChar w:fldCharType="begin">
                <w:ffData>
                  <w:name w:val="Text1"/>
                  <w:enabled/>
                  <w:calcOnExit w:val="0"/>
                  <w:textInput/>
                </w:ffData>
              </w:fldChar>
            </w:r>
            <w:r w:rsidR="00EB5A7E" w:rsidRPr="00AF2384">
              <w:instrText xml:space="preserve"> FORMTEXT </w:instrText>
            </w:r>
            <w:r w:rsidR="00EB5A7E" w:rsidRPr="00AF2384">
              <w:fldChar w:fldCharType="separate"/>
            </w:r>
            <w:r w:rsidR="00EB5A7E" w:rsidRPr="00AF2384">
              <w:t> </w:t>
            </w:r>
            <w:r w:rsidR="00EB5A7E" w:rsidRPr="00AF2384">
              <w:t> </w:t>
            </w:r>
            <w:r w:rsidR="00EB5A7E" w:rsidRPr="00AF2384">
              <w:t> </w:t>
            </w:r>
            <w:r w:rsidR="00EB5A7E" w:rsidRPr="00AF2384">
              <w:t> </w:t>
            </w:r>
            <w:r w:rsidR="00EB5A7E" w:rsidRPr="00AF2384">
              <w:t> </w:t>
            </w:r>
            <w:r w:rsidR="00EB5A7E" w:rsidRPr="00AF2384">
              <w:fldChar w:fldCharType="end"/>
            </w:r>
          </w:p>
        </w:tc>
      </w:tr>
    </w:tbl>
    <w:bookmarkEnd w:id="1"/>
    <w:p w14:paraId="6E6987DD" w14:textId="4DB3C027" w:rsidR="00EB5A7E" w:rsidRPr="00AF2384" w:rsidRDefault="00F33EC0" w:rsidP="00F33EC0">
      <w:pPr>
        <w:pStyle w:val="berschrift2"/>
      </w:pPr>
      <w:r w:rsidRPr="00AF2384">
        <w:t xml:space="preserve">D: Angabe zur </w:t>
      </w:r>
      <w:r w:rsidR="00C82B63">
        <w:t>I</w:t>
      </w:r>
      <w:r w:rsidRPr="00AF2384">
        <w:t xml:space="preserve">nanspruchnahme der </w:t>
      </w:r>
      <w:r w:rsidR="00C82B63">
        <w:t>K</w:t>
      </w:r>
      <w:r w:rsidRPr="00AF2384">
        <w:t xml:space="preserve">apazitäten </w:t>
      </w:r>
      <w:r w:rsidR="006214A2" w:rsidRPr="00AF2384">
        <w:t xml:space="preserve">anderer </w:t>
      </w:r>
      <w:r w:rsidR="00C82B63">
        <w:t>U</w:t>
      </w:r>
      <w:r w:rsidR="006214A2" w:rsidRPr="00AF2384">
        <w:t xml:space="preserve">nternehmen oder </w:t>
      </w:r>
      <w:r w:rsidR="00C82B63">
        <w:t>P</w:t>
      </w:r>
      <w:r w:rsidR="006214A2" w:rsidRPr="00AF2384">
        <w:t>ersonen (</w:t>
      </w:r>
      <w:r w:rsidR="00C82B63">
        <w:t>E</w:t>
      </w:r>
      <w:r w:rsidR="006214A2" w:rsidRPr="00AF2384">
        <w:t>ignung</w:t>
      </w:r>
      <w:r w:rsidR="00A40DEF">
        <w:t>s</w:t>
      </w:r>
      <w:r w:rsidR="006214A2" w:rsidRPr="00AF2384">
        <w:t>leihe)</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6214A2" w:rsidRPr="00AF2384" w14:paraId="566C4A8B" w14:textId="77777777" w:rsidTr="004263E2">
        <w:trPr>
          <w:trHeight w:val="317"/>
        </w:trPr>
        <w:tc>
          <w:tcPr>
            <w:tcW w:w="9639" w:type="dxa"/>
            <w:gridSpan w:val="2"/>
            <w:tcBorders>
              <w:left w:val="nil"/>
            </w:tcBorders>
            <w:shd w:val="clear" w:color="auto" w:fill="D9D9D9" w:themeFill="background1" w:themeFillShade="D9"/>
          </w:tcPr>
          <w:p w14:paraId="618E2C42" w14:textId="54669117" w:rsidR="00257979" w:rsidRPr="00AF2384" w:rsidRDefault="00257979" w:rsidP="00D471F0">
            <w:pPr>
              <w:jc w:val="both"/>
              <w:rPr>
                <w:rFonts w:ascii="Barlow SemiBold" w:hAnsi="Barlow SemiBold" w:cs="Arial"/>
                <w:bCs/>
                <w:szCs w:val="20"/>
              </w:rPr>
            </w:pPr>
            <w:r w:rsidRPr="00AF2384">
              <w:rPr>
                <w:rFonts w:ascii="Barlow SemiBold" w:hAnsi="Barlow SemiBold" w:cs="Arial"/>
                <w:bCs/>
                <w:szCs w:val="20"/>
                <w:u w:val="single"/>
              </w:rPr>
              <w:t>Hinweis:</w:t>
            </w:r>
            <w:r w:rsidRPr="00AF2384">
              <w:rPr>
                <w:rFonts w:ascii="Barlow SemiBold" w:hAnsi="Barlow SemiBold" w:cs="Arial"/>
                <w:bCs/>
                <w:szCs w:val="20"/>
              </w:rPr>
              <w:t xml:space="preserve"> Unter Eignungsleihe versteht man die Inanspruchnahme von Referenzen oder Qualifikationen von Personen, die nicht Teil des eigenen Unternehmens sind. Sofern von anderen Unternehmern eine bestimmte Qualifikation oder Referenz benötigt wird, um die Mindestanforderungen/ Kriterien </w:t>
            </w:r>
            <w:r w:rsidR="00303596" w:rsidRPr="00AF2384">
              <w:rPr>
                <w:rFonts w:ascii="Barlow SemiBold" w:hAnsi="Barlow SemiBold" w:cs="Arial"/>
                <w:bCs/>
                <w:szCs w:val="20"/>
              </w:rPr>
              <w:t xml:space="preserve">(z.B. Zertifikate, Umsatz, Schlüsselpersonal etc.) </w:t>
            </w:r>
            <w:r w:rsidRPr="00AF2384">
              <w:rPr>
                <w:rFonts w:ascii="Barlow SemiBold" w:hAnsi="Barlow SemiBold" w:cs="Arial"/>
                <w:bCs/>
                <w:szCs w:val="20"/>
              </w:rPr>
              <w:t>nachzuweisen, handelt es sich um Eignungsleihe. In diesem Fall ist die Verpflic</w:t>
            </w:r>
            <w:r w:rsidR="00977DEF" w:rsidRPr="00AF2384">
              <w:rPr>
                <w:rFonts w:ascii="Barlow SemiBold" w:hAnsi="Barlow SemiBold" w:cs="Arial"/>
                <w:bCs/>
                <w:szCs w:val="20"/>
              </w:rPr>
              <w:t>h</w:t>
            </w:r>
            <w:r w:rsidRPr="00AF2384">
              <w:rPr>
                <w:rFonts w:ascii="Barlow SemiBold" w:hAnsi="Barlow SemiBold" w:cs="Arial"/>
                <w:bCs/>
                <w:szCs w:val="20"/>
              </w:rPr>
              <w:t>tungserklärung (Anhang Bewerbungsformular) vorzulegen.</w:t>
            </w:r>
          </w:p>
          <w:p w14:paraId="2644CD4D" w14:textId="77777777" w:rsidR="00257979" w:rsidRPr="00AF2384" w:rsidRDefault="00257979" w:rsidP="00D471F0">
            <w:pPr>
              <w:jc w:val="both"/>
              <w:rPr>
                <w:rFonts w:cs="Arial"/>
                <w:b/>
                <w:szCs w:val="20"/>
              </w:rPr>
            </w:pPr>
          </w:p>
          <w:p w14:paraId="3884B6F9" w14:textId="06DF26AF" w:rsidR="006214A2" w:rsidRPr="00AF2384" w:rsidRDefault="00257979" w:rsidP="00D471F0">
            <w:pPr>
              <w:jc w:val="both"/>
              <w:rPr>
                <w:bCs/>
              </w:rPr>
            </w:pPr>
            <w:r w:rsidRPr="00AF2384">
              <w:rPr>
                <w:rFonts w:cs="Arial"/>
                <w:bCs/>
                <w:szCs w:val="20"/>
              </w:rPr>
              <w:t xml:space="preserve">Gemäß § 47 (3) </w:t>
            </w:r>
            <w:r w:rsidR="000037AE" w:rsidRPr="00AF2384">
              <w:rPr>
                <w:rFonts w:cs="Arial"/>
                <w:bCs/>
                <w:szCs w:val="20"/>
              </w:rPr>
              <w:t>SektVO behält sich</w:t>
            </w:r>
            <w:r w:rsidRPr="00AF2384">
              <w:rPr>
                <w:rFonts w:cs="Arial"/>
                <w:bCs/>
                <w:szCs w:val="20"/>
              </w:rPr>
              <w:t xml:space="preserve"> der Auftraggeber eine gemeinsame Haftung des B</w:t>
            </w:r>
            <w:r w:rsidR="000037AE" w:rsidRPr="00AF2384">
              <w:rPr>
                <w:rFonts w:cs="Arial"/>
                <w:bCs/>
                <w:szCs w:val="20"/>
              </w:rPr>
              <w:t>ewerbers vor</w:t>
            </w:r>
            <w:r w:rsidRPr="00AF2384">
              <w:rPr>
                <w:rFonts w:cs="Arial"/>
                <w:bCs/>
                <w:szCs w:val="20"/>
              </w:rPr>
              <w:t xml:space="preserve"> sofern dieser die Kapazitäten eines anderen Unternehmens im Hinblick auf die erforderliche wirtschaftliche und finanzielle Leistungsfähigkeit in Anspruch nimmt. </w:t>
            </w:r>
            <w:r w:rsidR="00303596" w:rsidRPr="00AF2384">
              <w:rPr>
                <w:rFonts w:cs="Arial"/>
                <w:bCs/>
                <w:szCs w:val="20"/>
              </w:rPr>
              <w:t>Des Weiteren müssen gemäß § 47 (1) SektVO Nachunternehmer, deren Eignung geliehen wird, für die geliehene Leistung auch zur Verfügung stehen und diese bei Auftragserteilung erbringen.</w:t>
            </w:r>
          </w:p>
        </w:tc>
      </w:tr>
      <w:tr w:rsidR="006214A2" w:rsidRPr="00AF2384" w14:paraId="285B6B2B" w14:textId="77777777" w:rsidTr="00BC19E8">
        <w:trPr>
          <w:trHeight w:val="317"/>
        </w:trPr>
        <w:tc>
          <w:tcPr>
            <w:tcW w:w="4395" w:type="dxa"/>
            <w:tcBorders>
              <w:left w:val="nil"/>
              <w:bottom w:val="single" w:sz="24" w:space="0" w:color="FFFFFF" w:themeColor="background1"/>
            </w:tcBorders>
            <w:shd w:val="clear" w:color="auto" w:fill="F2F2F2" w:themeFill="background1" w:themeFillShade="F2"/>
          </w:tcPr>
          <w:p w14:paraId="13749968" w14:textId="5E26B386" w:rsidR="006214A2" w:rsidRPr="00AF2384" w:rsidRDefault="008C731B" w:rsidP="00C62F9B">
            <w:pPr>
              <w:jc w:val="both"/>
              <w:rPr>
                <w:lang w:eastAsia="de-DE" w:bidi="de-DE"/>
              </w:rPr>
            </w:pPr>
            <w:r w:rsidRPr="00AF2384">
              <w:rPr>
                <w:lang w:eastAsia="de-DE" w:bidi="de-DE"/>
              </w:rPr>
              <w:t xml:space="preserve">Nimmt der Wirtschaftsteilnehmer </w:t>
            </w:r>
            <w:r w:rsidRPr="00AF2384">
              <w:rPr>
                <w:rFonts w:ascii="Barlow SemiBold" w:hAnsi="Barlow SemiBold"/>
                <w:lang w:eastAsia="de-DE" w:bidi="de-DE"/>
              </w:rPr>
              <w:t xml:space="preserve">gemäß § 47 (1) </w:t>
            </w:r>
            <w:r w:rsidR="000037AE" w:rsidRPr="00AF2384">
              <w:rPr>
                <w:rFonts w:ascii="Barlow SemiBold" w:hAnsi="Barlow SemiBold"/>
                <w:lang w:eastAsia="de-DE" w:bidi="de-DE"/>
              </w:rPr>
              <w:t>SektVO</w:t>
            </w:r>
            <w:r w:rsidRPr="00AF2384">
              <w:rPr>
                <w:rFonts w:ascii="Barlow SemiBold" w:hAnsi="Barlow SemiBold"/>
                <w:lang w:eastAsia="de-DE" w:bidi="de-DE"/>
              </w:rPr>
              <w:t xml:space="preserve"> </w:t>
            </w:r>
            <w:r w:rsidRPr="00AF2384">
              <w:rPr>
                <w:lang w:eastAsia="de-DE" w:bidi="de-DE"/>
              </w:rPr>
              <w:t xml:space="preserve">zur Erfüllung der Eignungskriterien die Kapazitäten anderer Unternehmen in Anspruch? </w:t>
            </w:r>
          </w:p>
        </w:tc>
        <w:tc>
          <w:tcPr>
            <w:tcW w:w="5244" w:type="dxa"/>
            <w:tcBorders>
              <w:bottom w:val="single" w:sz="24" w:space="0" w:color="FFFFFF" w:themeColor="background1"/>
            </w:tcBorders>
            <w:shd w:val="clear" w:color="auto" w:fill="F2F2F2" w:themeFill="background1" w:themeFillShade="F2"/>
            <w:vAlign w:val="center"/>
          </w:tcPr>
          <w:p w14:paraId="7B2DD543" w14:textId="49B62CD4" w:rsidR="006214A2" w:rsidRPr="00AF2384" w:rsidRDefault="008C0B55" w:rsidP="002C4BB7">
            <w:sdt>
              <w:sdtPr>
                <w:id w:val="-2010592430"/>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6214A2" w:rsidRPr="00AF2384">
              <w:t xml:space="preserve"> ja </w:t>
            </w:r>
            <w:r w:rsidR="006214A2" w:rsidRPr="00AF2384">
              <w:tab/>
            </w:r>
            <w:r w:rsidR="006214A2" w:rsidRPr="00AF2384">
              <w:tab/>
            </w:r>
            <w:r w:rsidR="006214A2" w:rsidRPr="00AF2384">
              <w:tab/>
            </w:r>
            <w:r w:rsidR="006214A2" w:rsidRPr="00AF2384">
              <w:tab/>
            </w:r>
            <w:sdt>
              <w:sdtPr>
                <w:id w:val="-93404661"/>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6214A2" w:rsidRPr="00AF2384">
              <w:t xml:space="preserve"> nein</w:t>
            </w:r>
          </w:p>
        </w:tc>
      </w:tr>
      <w:tr w:rsidR="008C731B" w:rsidRPr="00AF2384" w14:paraId="505C4A4C" w14:textId="77777777" w:rsidTr="005F6A87">
        <w:trPr>
          <w:trHeight w:val="317"/>
        </w:trPr>
        <w:tc>
          <w:tcPr>
            <w:tcW w:w="9639" w:type="dxa"/>
            <w:gridSpan w:val="2"/>
            <w:tcBorders>
              <w:left w:val="nil"/>
            </w:tcBorders>
            <w:shd w:val="clear" w:color="auto" w:fill="F2F2F2" w:themeFill="background1" w:themeFillShade="F2"/>
          </w:tcPr>
          <w:p w14:paraId="562B25F7" w14:textId="77777777" w:rsidR="008C731B" w:rsidRPr="00AF2384" w:rsidDel="00F05D10" w:rsidRDefault="00434ACB" w:rsidP="004263E2">
            <w:r w:rsidRPr="00AF2384">
              <w:rPr>
                <w:lang w:eastAsia="de-DE" w:bidi="de-DE"/>
              </w:rPr>
              <w:t>Beachten Sie bitte, dass dies auch für technische Fachkräfte oder technische Stellen gilt, die nicht unmittelbar dem Unternehmen des Wirtschaftsteilnehmers angehören, insbesondere für diejenigen, die mit der Qualitätskontrolle beauftragt sind.</w:t>
            </w:r>
          </w:p>
        </w:tc>
      </w:tr>
      <w:tr w:rsidR="00303596" w:rsidRPr="00AF2384" w14:paraId="5EAD1149" w14:textId="77777777" w:rsidTr="005F6A87">
        <w:trPr>
          <w:trHeight w:val="317"/>
        </w:trPr>
        <w:tc>
          <w:tcPr>
            <w:tcW w:w="9639" w:type="dxa"/>
            <w:gridSpan w:val="2"/>
            <w:tcBorders>
              <w:left w:val="nil"/>
            </w:tcBorders>
            <w:shd w:val="clear" w:color="auto" w:fill="F2F2F2" w:themeFill="background1" w:themeFillShade="F2"/>
          </w:tcPr>
          <w:p w14:paraId="094CB449" w14:textId="08355AD1" w:rsidR="00303596" w:rsidRPr="00AF2384" w:rsidRDefault="00303596" w:rsidP="004263E2">
            <w:pPr>
              <w:rPr>
                <w:lang w:eastAsia="de-DE" w:bidi="de-DE"/>
              </w:rPr>
            </w:pPr>
            <w:r w:rsidRPr="00AF2384">
              <w:rPr>
                <w:b/>
                <w:bCs/>
                <w:lang w:eastAsia="de-DE" w:bidi="de-DE"/>
              </w:rPr>
              <w:t>Falls ja</w:t>
            </w:r>
            <w:r w:rsidRPr="00AF2384">
              <w:rPr>
                <w:lang w:eastAsia="de-DE" w:bidi="de-DE"/>
              </w:rPr>
              <w:t>, welche Kapazitäten werden in Anspruch genommen:</w:t>
            </w:r>
          </w:p>
        </w:tc>
      </w:tr>
      <w:tr w:rsidR="00303596" w:rsidRPr="00AF2384" w14:paraId="5D306248" w14:textId="77777777" w:rsidTr="00303596">
        <w:trPr>
          <w:trHeight w:val="317"/>
        </w:trPr>
        <w:tc>
          <w:tcPr>
            <w:tcW w:w="4395" w:type="dxa"/>
            <w:tcBorders>
              <w:left w:val="nil"/>
            </w:tcBorders>
            <w:shd w:val="clear" w:color="auto" w:fill="F2F2F2" w:themeFill="background1" w:themeFillShade="F2"/>
          </w:tcPr>
          <w:p w14:paraId="1545549A" w14:textId="77777777" w:rsidR="00303596" w:rsidRPr="00AF2384" w:rsidRDefault="00303596" w:rsidP="004263E2">
            <w:pPr>
              <w:rPr>
                <w:b/>
                <w:bCs/>
                <w:lang w:eastAsia="de-DE" w:bidi="de-DE"/>
              </w:rPr>
            </w:pPr>
            <w:r w:rsidRPr="00AF2384">
              <w:rPr>
                <w:b/>
                <w:bCs/>
                <w:lang w:eastAsia="de-DE" w:bidi="de-DE"/>
              </w:rPr>
              <w:t>Firmenbezeichnung</w:t>
            </w:r>
          </w:p>
        </w:tc>
        <w:tc>
          <w:tcPr>
            <w:tcW w:w="5244" w:type="dxa"/>
            <w:tcBorders>
              <w:left w:val="nil"/>
            </w:tcBorders>
            <w:shd w:val="clear" w:color="auto" w:fill="F2F2F2" w:themeFill="background1" w:themeFillShade="F2"/>
          </w:tcPr>
          <w:p w14:paraId="6F103E3B" w14:textId="38438552" w:rsidR="00303596" w:rsidRPr="00AF2384" w:rsidRDefault="00303596" w:rsidP="004263E2">
            <w:pPr>
              <w:rPr>
                <w:b/>
                <w:bCs/>
                <w:lang w:eastAsia="de-DE" w:bidi="de-DE"/>
              </w:rPr>
            </w:pPr>
            <w:r w:rsidRPr="00AF2384">
              <w:rPr>
                <w:b/>
                <w:bCs/>
                <w:lang w:eastAsia="de-DE" w:bidi="de-DE"/>
              </w:rPr>
              <w:t xml:space="preserve">Eignungskriterien </w:t>
            </w:r>
          </w:p>
        </w:tc>
      </w:tr>
      <w:tr w:rsidR="00303596" w:rsidRPr="00AF2384" w14:paraId="1A10D31A" w14:textId="77777777" w:rsidTr="00303596">
        <w:trPr>
          <w:trHeight w:val="317"/>
        </w:trPr>
        <w:tc>
          <w:tcPr>
            <w:tcW w:w="4395" w:type="dxa"/>
            <w:tcBorders>
              <w:left w:val="nil"/>
            </w:tcBorders>
            <w:shd w:val="clear" w:color="auto" w:fill="F2F2F2" w:themeFill="background1" w:themeFillShade="F2"/>
          </w:tcPr>
          <w:p w14:paraId="7872A16C" w14:textId="4FF18149" w:rsidR="00303596" w:rsidRPr="00AF2384" w:rsidRDefault="00303596" w:rsidP="004263E2">
            <w:pPr>
              <w:rPr>
                <w:b/>
                <w:bCs/>
                <w:lang w:eastAsia="de-DE" w:bidi="de-DE"/>
              </w:rPr>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c>
          <w:tcPr>
            <w:tcW w:w="5244" w:type="dxa"/>
            <w:tcBorders>
              <w:left w:val="nil"/>
            </w:tcBorders>
            <w:shd w:val="clear" w:color="auto" w:fill="F2F2F2" w:themeFill="background1" w:themeFillShade="F2"/>
          </w:tcPr>
          <w:p w14:paraId="60A7A279" w14:textId="64FCDFD3" w:rsidR="00303596" w:rsidRPr="00AF2384" w:rsidRDefault="00303596" w:rsidP="004263E2">
            <w:pPr>
              <w:rPr>
                <w:b/>
                <w:bCs/>
                <w:lang w:eastAsia="de-DE" w:bidi="de-DE"/>
              </w:rPr>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303596" w:rsidRPr="00AF2384" w14:paraId="5044269B" w14:textId="77777777" w:rsidTr="00303596">
        <w:trPr>
          <w:trHeight w:val="317"/>
        </w:trPr>
        <w:tc>
          <w:tcPr>
            <w:tcW w:w="4395" w:type="dxa"/>
            <w:tcBorders>
              <w:left w:val="nil"/>
            </w:tcBorders>
            <w:shd w:val="clear" w:color="auto" w:fill="F2F2F2" w:themeFill="background1" w:themeFillShade="F2"/>
          </w:tcPr>
          <w:p w14:paraId="28A08CB7" w14:textId="777BD4AC" w:rsidR="00303596" w:rsidRPr="00AF2384" w:rsidRDefault="00303596" w:rsidP="004263E2">
            <w:pPr>
              <w:rPr>
                <w:b/>
                <w:bCs/>
                <w:lang w:eastAsia="de-DE" w:bidi="de-DE"/>
              </w:rPr>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c>
          <w:tcPr>
            <w:tcW w:w="5244" w:type="dxa"/>
            <w:tcBorders>
              <w:left w:val="nil"/>
            </w:tcBorders>
            <w:shd w:val="clear" w:color="auto" w:fill="F2F2F2" w:themeFill="background1" w:themeFillShade="F2"/>
          </w:tcPr>
          <w:p w14:paraId="324305D9" w14:textId="291539ED" w:rsidR="00303596" w:rsidRPr="00AF2384" w:rsidRDefault="00303596" w:rsidP="004263E2">
            <w:pPr>
              <w:rPr>
                <w:b/>
                <w:bCs/>
                <w:lang w:eastAsia="de-DE" w:bidi="de-DE"/>
              </w:rPr>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303596" w:rsidRPr="00AF2384" w14:paraId="64485D89" w14:textId="77777777" w:rsidTr="00303596">
        <w:trPr>
          <w:trHeight w:val="317"/>
        </w:trPr>
        <w:tc>
          <w:tcPr>
            <w:tcW w:w="4395" w:type="dxa"/>
            <w:tcBorders>
              <w:left w:val="nil"/>
            </w:tcBorders>
            <w:shd w:val="clear" w:color="auto" w:fill="F2F2F2" w:themeFill="background1" w:themeFillShade="F2"/>
          </w:tcPr>
          <w:p w14:paraId="636CD979" w14:textId="58BB3EDF" w:rsidR="00303596" w:rsidRPr="00AF2384" w:rsidRDefault="00303596" w:rsidP="004263E2">
            <w:pPr>
              <w:rPr>
                <w:b/>
                <w:bCs/>
                <w:lang w:eastAsia="de-DE" w:bidi="de-DE"/>
              </w:rPr>
            </w:pPr>
            <w:r w:rsidRPr="00AF2384">
              <w:lastRenderedPageBreak/>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c>
          <w:tcPr>
            <w:tcW w:w="5244" w:type="dxa"/>
            <w:tcBorders>
              <w:left w:val="nil"/>
            </w:tcBorders>
            <w:shd w:val="clear" w:color="auto" w:fill="F2F2F2" w:themeFill="background1" w:themeFillShade="F2"/>
          </w:tcPr>
          <w:p w14:paraId="61DFDDAF" w14:textId="34D0D7B0" w:rsidR="00303596" w:rsidRPr="00AF2384" w:rsidRDefault="00303596" w:rsidP="004263E2">
            <w:pPr>
              <w:rPr>
                <w:b/>
                <w:bCs/>
                <w:lang w:eastAsia="de-DE" w:bidi="de-DE"/>
              </w:rPr>
            </w:pP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8C731B" w:rsidRPr="00AF2384" w14:paraId="63B4F8E4" w14:textId="77777777" w:rsidTr="00BC19E8">
        <w:trPr>
          <w:trHeight w:val="317"/>
        </w:trPr>
        <w:tc>
          <w:tcPr>
            <w:tcW w:w="4395" w:type="dxa"/>
            <w:tcBorders>
              <w:left w:val="nil"/>
            </w:tcBorders>
            <w:shd w:val="clear" w:color="auto" w:fill="F2F2F2" w:themeFill="background1" w:themeFillShade="F2"/>
          </w:tcPr>
          <w:p w14:paraId="7F9B3014" w14:textId="77777777" w:rsidR="008C731B" w:rsidRPr="00AF2384" w:rsidRDefault="00CE00B7" w:rsidP="00CE00B7">
            <w:pPr>
              <w:rPr>
                <w:lang w:eastAsia="de-DE" w:bidi="de-DE"/>
              </w:rPr>
            </w:pPr>
            <w:r w:rsidRPr="00AF2384">
              <w:rPr>
                <w:rFonts w:ascii="Barlow SemiBold" w:hAnsi="Barlow SemiBold"/>
                <w:lang w:eastAsia="de-DE" w:bidi="de-DE"/>
              </w:rPr>
              <w:t>Bei ja:</w:t>
            </w:r>
            <w:r w:rsidRPr="00AF2384">
              <w:rPr>
                <w:lang w:eastAsia="de-DE" w:bidi="de-DE"/>
              </w:rPr>
              <w:t xml:space="preserve"> Verpflichtungserklärung anderer Unternehmen ist als Anlage (Formblatt im Anhang) beizufügen</w:t>
            </w:r>
            <w:r w:rsidR="006C76EC" w:rsidRPr="00AF2384">
              <w:rPr>
                <w:lang w:eastAsia="de-DE" w:bidi="de-DE"/>
              </w:rPr>
              <w:t xml:space="preserve">. </w:t>
            </w:r>
          </w:p>
        </w:tc>
        <w:tc>
          <w:tcPr>
            <w:tcW w:w="5244" w:type="dxa"/>
            <w:shd w:val="clear" w:color="auto" w:fill="F2F2F2" w:themeFill="background1" w:themeFillShade="F2"/>
            <w:vAlign w:val="center"/>
          </w:tcPr>
          <w:p w14:paraId="7F9073BC" w14:textId="77777777" w:rsidR="008C731B" w:rsidRPr="00AF2384" w:rsidRDefault="00651672" w:rsidP="00501BE1">
            <w:pPr>
              <w:rPr>
                <w:b/>
                <w:bCs/>
              </w:rPr>
            </w:pPr>
            <w:r w:rsidRPr="00AF2384">
              <w:rPr>
                <w:rFonts w:ascii="Barlow SemiBold" w:hAnsi="Barlow SemiBold"/>
              </w:rPr>
              <w:t>Anlage Nr.:</w:t>
            </w:r>
            <w:r w:rsidRPr="00AF2384">
              <w:t xml:space="preserve"> </w:t>
            </w:r>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30BD3DF0" w14:textId="4D2A254F" w:rsidR="003A6B75" w:rsidRPr="00AF2384" w:rsidRDefault="00651672" w:rsidP="00651672">
      <w:pPr>
        <w:pStyle w:val="berschrift1"/>
      </w:pPr>
      <w:r w:rsidRPr="00AF2384">
        <w:t xml:space="preserve">Teil </w:t>
      </w:r>
      <w:r w:rsidR="00C82B63">
        <w:t>III</w:t>
      </w:r>
      <w:r w:rsidRPr="00AF2384">
        <w:t xml:space="preserve">: </w:t>
      </w:r>
      <w:r w:rsidR="001670E8" w:rsidRPr="00AF2384">
        <w:t>Ausschlussgründe</w:t>
      </w:r>
    </w:p>
    <w:p w14:paraId="66FDE45F" w14:textId="697C7581" w:rsidR="001670E8" w:rsidRPr="00AF2384" w:rsidRDefault="001670E8" w:rsidP="001670E8">
      <w:pPr>
        <w:pStyle w:val="berschrift2"/>
      </w:pPr>
      <w:r w:rsidRPr="00AF2384">
        <w:t xml:space="preserve">A: Gründe im Zusammenhang mit einer strafrechtlichen </w:t>
      </w:r>
      <w:r w:rsidR="00C82B63">
        <w:t>V</w:t>
      </w:r>
      <w:r w:rsidRPr="00AF2384">
        <w:t>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387F4A" w:rsidRPr="00AF2384" w14:paraId="0A883FE0" w14:textId="77777777" w:rsidTr="007E1FEC">
        <w:trPr>
          <w:trHeight w:val="317"/>
        </w:trPr>
        <w:tc>
          <w:tcPr>
            <w:tcW w:w="9639" w:type="dxa"/>
            <w:tcBorders>
              <w:left w:val="nil"/>
            </w:tcBorders>
            <w:shd w:val="clear" w:color="auto" w:fill="C5F7FF" w:themeFill="accent1" w:themeFillTint="33"/>
          </w:tcPr>
          <w:p w14:paraId="352EF597" w14:textId="77777777" w:rsidR="0045054A" w:rsidRPr="00AF2384" w:rsidRDefault="0045054A" w:rsidP="0045054A">
            <w:pPr>
              <w:rPr>
                <w:rFonts w:ascii="Barlow SemiBold" w:hAnsi="Barlow SemiBold"/>
                <w:lang w:eastAsia="de-DE" w:bidi="de-DE"/>
              </w:rPr>
            </w:pPr>
            <w:bookmarkStart w:id="2" w:name="_Hlk174009169"/>
            <w:r w:rsidRPr="00AF2384">
              <w:rPr>
                <w:rFonts w:ascii="Barlow SemiBold" w:hAnsi="Barlow SemiBold"/>
                <w:lang w:eastAsia="de-DE" w:bidi="de-DE"/>
              </w:rPr>
              <w:t>In § 123 (1) GWB werden folgende Ausschlussgründe genannt:</w:t>
            </w:r>
          </w:p>
          <w:p w14:paraId="65907CF7" w14:textId="77777777" w:rsidR="0045054A" w:rsidRPr="00AF2384" w:rsidRDefault="00126AD9" w:rsidP="0045054A">
            <w:pPr>
              <w:pStyle w:val="Listenabsatz"/>
              <w:numPr>
                <w:ilvl w:val="0"/>
                <w:numId w:val="14"/>
              </w:numPr>
              <w:rPr>
                <w:lang w:eastAsia="de-DE" w:bidi="de-DE"/>
              </w:rPr>
            </w:pPr>
            <w:r w:rsidRPr="00AF2384">
              <w:rPr>
                <w:lang w:eastAsia="de-DE" w:bidi="de-DE"/>
              </w:rPr>
              <w:tab/>
            </w:r>
            <w:r w:rsidR="000061B1" w:rsidRPr="00AF2384">
              <w:rPr>
                <w:lang w:eastAsia="de-DE" w:bidi="de-DE"/>
              </w:rPr>
              <w:t xml:space="preserve"> </w:t>
            </w:r>
            <w:r w:rsidR="0082484B" w:rsidRPr="00AF2384">
              <w:rPr>
                <w:lang w:eastAsia="de-DE" w:bidi="de-DE"/>
              </w:rPr>
              <w:t xml:space="preserve"> </w:t>
            </w:r>
            <w:r w:rsidR="0045054A" w:rsidRPr="00AF2384">
              <w:rPr>
                <w:lang w:eastAsia="de-DE" w:bidi="de-DE"/>
              </w:rPr>
              <w:t>Bildung krimineller und terroristischer Vereinigungen</w:t>
            </w:r>
          </w:p>
          <w:p w14:paraId="73170B22" w14:textId="77777777" w:rsidR="0045054A" w:rsidRPr="00AF2384" w:rsidRDefault="00126AD9" w:rsidP="0045054A">
            <w:pPr>
              <w:pStyle w:val="Listenabsatz"/>
              <w:numPr>
                <w:ilvl w:val="0"/>
                <w:numId w:val="14"/>
              </w:numPr>
              <w:rPr>
                <w:lang w:eastAsia="de-DE" w:bidi="de-DE"/>
              </w:rPr>
            </w:pPr>
            <w:r w:rsidRPr="00AF2384">
              <w:rPr>
                <w:lang w:eastAsia="de-DE" w:bidi="de-DE"/>
              </w:rPr>
              <w:tab/>
            </w:r>
            <w:r w:rsidR="0082484B" w:rsidRPr="00AF2384">
              <w:rPr>
                <w:lang w:eastAsia="de-DE" w:bidi="de-DE"/>
              </w:rPr>
              <w:t xml:space="preserve"> </w:t>
            </w:r>
            <w:r w:rsidR="000061B1" w:rsidRPr="00AF2384">
              <w:rPr>
                <w:lang w:eastAsia="de-DE" w:bidi="de-DE"/>
              </w:rPr>
              <w:t xml:space="preserve"> </w:t>
            </w:r>
            <w:r w:rsidR="0045054A" w:rsidRPr="00AF2384">
              <w:rPr>
                <w:lang w:eastAsia="de-DE" w:bidi="de-DE"/>
              </w:rPr>
              <w:t>Terrorismusfinanzierung</w:t>
            </w:r>
          </w:p>
          <w:p w14:paraId="56131DC6" w14:textId="77777777" w:rsidR="0045054A" w:rsidRPr="00AF2384" w:rsidRDefault="00126AD9" w:rsidP="0045054A">
            <w:pPr>
              <w:pStyle w:val="Listenabsatz"/>
              <w:numPr>
                <w:ilvl w:val="0"/>
                <w:numId w:val="14"/>
              </w:numPr>
              <w:rPr>
                <w:lang w:eastAsia="de-DE" w:bidi="de-DE"/>
              </w:rPr>
            </w:pPr>
            <w:r w:rsidRPr="00AF2384">
              <w:rPr>
                <w:lang w:eastAsia="de-DE" w:bidi="de-DE"/>
              </w:rPr>
              <w:tab/>
            </w:r>
            <w:r w:rsidR="0082484B" w:rsidRPr="00AF2384">
              <w:rPr>
                <w:lang w:eastAsia="de-DE" w:bidi="de-DE"/>
              </w:rPr>
              <w:t xml:space="preserve"> </w:t>
            </w:r>
            <w:r w:rsidR="000061B1" w:rsidRPr="00AF2384">
              <w:rPr>
                <w:lang w:eastAsia="de-DE" w:bidi="de-DE"/>
              </w:rPr>
              <w:t xml:space="preserve"> </w:t>
            </w:r>
            <w:r w:rsidR="0045054A" w:rsidRPr="00AF2384">
              <w:rPr>
                <w:lang w:eastAsia="de-DE" w:bidi="de-DE"/>
              </w:rPr>
              <w:t>Geldwäsche; Verschleierung unrechtmäßig erlangter Vermögenswerte</w:t>
            </w:r>
          </w:p>
          <w:p w14:paraId="366A09AD" w14:textId="77777777" w:rsidR="0045054A" w:rsidRPr="00AF2384" w:rsidRDefault="00126AD9" w:rsidP="0045054A">
            <w:pPr>
              <w:pStyle w:val="Listenabsatz"/>
              <w:numPr>
                <w:ilvl w:val="0"/>
                <w:numId w:val="14"/>
              </w:numPr>
              <w:rPr>
                <w:lang w:eastAsia="de-DE" w:bidi="de-DE"/>
              </w:rPr>
            </w:pPr>
            <w:r w:rsidRPr="00AF2384">
              <w:rPr>
                <w:lang w:eastAsia="de-DE" w:bidi="de-DE"/>
              </w:rPr>
              <w:tab/>
            </w:r>
            <w:r w:rsidR="0082484B" w:rsidRPr="00AF2384">
              <w:rPr>
                <w:lang w:eastAsia="de-DE" w:bidi="de-DE"/>
              </w:rPr>
              <w:t xml:space="preserve"> </w:t>
            </w:r>
            <w:r w:rsidR="000061B1" w:rsidRPr="00AF2384">
              <w:rPr>
                <w:lang w:eastAsia="de-DE" w:bidi="de-DE"/>
              </w:rPr>
              <w:t xml:space="preserve"> </w:t>
            </w:r>
            <w:r w:rsidR="0045054A" w:rsidRPr="00AF2384">
              <w:rPr>
                <w:lang w:eastAsia="de-DE" w:bidi="de-DE"/>
              </w:rPr>
              <w:t>Betrug</w:t>
            </w:r>
          </w:p>
          <w:p w14:paraId="1D01F609" w14:textId="77777777" w:rsidR="0045054A" w:rsidRPr="00AF2384" w:rsidRDefault="00126AD9" w:rsidP="0045054A">
            <w:pPr>
              <w:pStyle w:val="Listenabsatz"/>
              <w:numPr>
                <w:ilvl w:val="0"/>
                <w:numId w:val="14"/>
              </w:numPr>
              <w:rPr>
                <w:lang w:eastAsia="de-DE" w:bidi="de-DE"/>
              </w:rPr>
            </w:pPr>
            <w:r w:rsidRPr="00AF2384">
              <w:rPr>
                <w:lang w:eastAsia="de-DE" w:bidi="de-DE"/>
              </w:rPr>
              <w:tab/>
            </w:r>
            <w:r w:rsidR="0082484B" w:rsidRPr="00AF2384">
              <w:rPr>
                <w:lang w:eastAsia="de-DE" w:bidi="de-DE"/>
              </w:rPr>
              <w:t xml:space="preserve"> </w:t>
            </w:r>
            <w:r w:rsidR="000061B1" w:rsidRPr="00AF2384">
              <w:rPr>
                <w:lang w:eastAsia="de-DE" w:bidi="de-DE"/>
              </w:rPr>
              <w:t xml:space="preserve"> </w:t>
            </w:r>
            <w:r w:rsidR="0045054A" w:rsidRPr="00AF2384">
              <w:rPr>
                <w:lang w:eastAsia="de-DE" w:bidi="de-DE"/>
              </w:rPr>
              <w:t>Subventionsbetrug</w:t>
            </w:r>
          </w:p>
          <w:p w14:paraId="6F4875FB" w14:textId="77777777" w:rsidR="0045054A" w:rsidRPr="00AF2384" w:rsidRDefault="00126AD9" w:rsidP="0045054A">
            <w:pPr>
              <w:pStyle w:val="Listenabsatz"/>
              <w:numPr>
                <w:ilvl w:val="0"/>
                <w:numId w:val="14"/>
              </w:numPr>
              <w:rPr>
                <w:lang w:eastAsia="de-DE" w:bidi="de-DE"/>
              </w:rPr>
            </w:pPr>
            <w:r w:rsidRPr="00AF2384">
              <w:rPr>
                <w:lang w:eastAsia="de-DE" w:bidi="de-DE"/>
              </w:rPr>
              <w:tab/>
            </w:r>
            <w:r w:rsidR="000061B1" w:rsidRPr="00AF2384">
              <w:rPr>
                <w:lang w:eastAsia="de-DE" w:bidi="de-DE"/>
              </w:rPr>
              <w:t xml:space="preserve"> </w:t>
            </w:r>
            <w:r w:rsidR="0082484B" w:rsidRPr="00AF2384">
              <w:rPr>
                <w:lang w:eastAsia="de-DE" w:bidi="de-DE"/>
              </w:rPr>
              <w:t xml:space="preserve"> </w:t>
            </w:r>
            <w:r w:rsidR="0045054A" w:rsidRPr="00AF2384">
              <w:rPr>
                <w:lang w:eastAsia="de-DE" w:bidi="de-DE"/>
              </w:rPr>
              <w:t>Bestechlichkeit und Bestechung im geschäftlichen Verkehr</w:t>
            </w:r>
          </w:p>
          <w:p w14:paraId="49E31FA9" w14:textId="77777777" w:rsidR="0045054A" w:rsidRPr="00AF2384" w:rsidRDefault="00126AD9" w:rsidP="0045054A">
            <w:pPr>
              <w:pStyle w:val="Listenabsatz"/>
              <w:numPr>
                <w:ilvl w:val="0"/>
                <w:numId w:val="14"/>
              </w:numPr>
              <w:rPr>
                <w:lang w:eastAsia="de-DE" w:bidi="de-DE"/>
              </w:rPr>
            </w:pPr>
            <w:r w:rsidRPr="00AF2384">
              <w:rPr>
                <w:lang w:eastAsia="de-DE" w:bidi="de-DE"/>
              </w:rPr>
              <w:tab/>
            </w:r>
            <w:r w:rsidR="0082484B" w:rsidRPr="00AF2384">
              <w:rPr>
                <w:lang w:eastAsia="de-DE" w:bidi="de-DE"/>
              </w:rPr>
              <w:t xml:space="preserve"> </w:t>
            </w:r>
            <w:r w:rsidR="000061B1" w:rsidRPr="00AF2384">
              <w:rPr>
                <w:lang w:eastAsia="de-DE" w:bidi="de-DE"/>
              </w:rPr>
              <w:t xml:space="preserve"> </w:t>
            </w:r>
            <w:r w:rsidR="0045054A" w:rsidRPr="00AF2384">
              <w:rPr>
                <w:lang w:eastAsia="de-DE" w:bidi="de-DE"/>
              </w:rPr>
              <w:t>Bestechlichkeit und Bestechung von Mandatsträgern</w:t>
            </w:r>
          </w:p>
          <w:p w14:paraId="29426B71" w14:textId="77777777" w:rsidR="0045054A" w:rsidRPr="00AF2384" w:rsidRDefault="00126AD9" w:rsidP="0045054A">
            <w:pPr>
              <w:pStyle w:val="Listenabsatz"/>
              <w:numPr>
                <w:ilvl w:val="0"/>
                <w:numId w:val="14"/>
              </w:numPr>
              <w:rPr>
                <w:lang w:eastAsia="de-DE" w:bidi="de-DE"/>
              </w:rPr>
            </w:pPr>
            <w:r w:rsidRPr="00AF2384">
              <w:rPr>
                <w:lang w:eastAsia="de-DE" w:bidi="de-DE"/>
              </w:rPr>
              <w:tab/>
            </w:r>
            <w:r w:rsidR="0082484B" w:rsidRPr="00AF2384">
              <w:rPr>
                <w:lang w:eastAsia="de-DE" w:bidi="de-DE"/>
              </w:rPr>
              <w:t xml:space="preserve"> </w:t>
            </w:r>
            <w:r w:rsidR="000061B1" w:rsidRPr="00AF2384">
              <w:rPr>
                <w:lang w:eastAsia="de-DE" w:bidi="de-DE"/>
              </w:rPr>
              <w:t xml:space="preserve"> </w:t>
            </w:r>
            <w:r w:rsidR="0045054A" w:rsidRPr="00AF2384">
              <w:rPr>
                <w:lang w:eastAsia="de-DE" w:bidi="de-DE"/>
              </w:rPr>
              <w:t>Vorteilsgewährung und Bestechung</w:t>
            </w:r>
          </w:p>
          <w:p w14:paraId="742087BE" w14:textId="77777777" w:rsidR="00C83F75" w:rsidRPr="00AF2384" w:rsidRDefault="00126AD9" w:rsidP="00C83F75">
            <w:pPr>
              <w:pStyle w:val="Listenabsatz"/>
              <w:numPr>
                <w:ilvl w:val="0"/>
                <w:numId w:val="14"/>
              </w:numPr>
              <w:rPr>
                <w:lang w:eastAsia="de-DE" w:bidi="de-DE"/>
              </w:rPr>
            </w:pPr>
            <w:r w:rsidRPr="00AF2384">
              <w:rPr>
                <w:lang w:eastAsia="de-DE" w:bidi="de-DE"/>
              </w:rPr>
              <w:tab/>
            </w:r>
            <w:r w:rsidR="000061B1" w:rsidRPr="00AF2384">
              <w:rPr>
                <w:lang w:eastAsia="de-DE" w:bidi="de-DE"/>
              </w:rPr>
              <w:t xml:space="preserve"> </w:t>
            </w:r>
            <w:r w:rsidR="0082484B" w:rsidRPr="00AF2384">
              <w:rPr>
                <w:lang w:eastAsia="de-DE" w:bidi="de-DE"/>
              </w:rPr>
              <w:t xml:space="preserve"> </w:t>
            </w:r>
            <w:r w:rsidR="0045054A" w:rsidRPr="00AF2384">
              <w:rPr>
                <w:lang w:eastAsia="de-DE" w:bidi="de-DE"/>
              </w:rPr>
              <w:t>Bestechung ausländischer Abgeordneter im Zusammenhang mit internationalem Geschäftsverkehr</w:t>
            </w:r>
          </w:p>
          <w:p w14:paraId="1F047EFC" w14:textId="77777777" w:rsidR="00387F4A" w:rsidRPr="00AF2384" w:rsidRDefault="000061B1" w:rsidP="00C83F75">
            <w:pPr>
              <w:pStyle w:val="Listenabsatz"/>
              <w:numPr>
                <w:ilvl w:val="0"/>
                <w:numId w:val="14"/>
              </w:numPr>
              <w:rPr>
                <w:lang w:eastAsia="de-DE" w:bidi="de-DE"/>
              </w:rPr>
            </w:pPr>
            <w:r w:rsidRPr="00AF2384">
              <w:rPr>
                <w:lang w:eastAsia="de-DE" w:bidi="de-DE"/>
              </w:rPr>
              <w:t xml:space="preserve"> </w:t>
            </w:r>
            <w:r w:rsidR="0082484B" w:rsidRPr="00AF2384">
              <w:rPr>
                <w:lang w:eastAsia="de-DE" w:bidi="de-DE"/>
              </w:rPr>
              <w:t xml:space="preserve"> </w:t>
            </w:r>
            <w:r w:rsidR="0045054A" w:rsidRPr="00AF2384">
              <w:rPr>
                <w:lang w:eastAsia="de-DE" w:bidi="de-DE"/>
              </w:rPr>
              <w:t>Menschenhandel und Förderung des Menschenhandels</w:t>
            </w:r>
          </w:p>
        </w:tc>
      </w:tr>
      <w:bookmarkEnd w:id="2"/>
    </w:tbl>
    <w:p w14:paraId="28071BF0" w14:textId="77777777" w:rsidR="001670E8" w:rsidRPr="00AF2384" w:rsidRDefault="001670E8" w:rsidP="001670E8">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C83F75" w:rsidRPr="00AF2384" w14:paraId="0BC9046D" w14:textId="77777777" w:rsidTr="000046C3">
        <w:trPr>
          <w:trHeight w:val="317"/>
        </w:trPr>
        <w:tc>
          <w:tcPr>
            <w:tcW w:w="9639" w:type="dxa"/>
            <w:gridSpan w:val="2"/>
            <w:tcBorders>
              <w:left w:val="nil"/>
            </w:tcBorders>
            <w:shd w:val="clear" w:color="auto" w:fill="D9D9D9" w:themeFill="background1" w:themeFillShade="D9"/>
            <w:vAlign w:val="center"/>
          </w:tcPr>
          <w:p w14:paraId="33C79C6E" w14:textId="77777777" w:rsidR="00C83F75" w:rsidRPr="00AF2384" w:rsidRDefault="00594347" w:rsidP="000046C3">
            <w:r w:rsidRPr="00AF2384">
              <w:rPr>
                <w:rFonts w:ascii="Barlow SemiBold" w:hAnsi="Barlow SemiBold"/>
                <w:lang w:eastAsia="de-DE" w:bidi="de-DE"/>
              </w:rPr>
              <w:t>Gründe im Zusammenhang mit strafrechtlichen Verurteilungen gemäß § 123 (1) GWB</w:t>
            </w:r>
          </w:p>
        </w:tc>
      </w:tr>
      <w:tr w:rsidR="00C83F75" w:rsidRPr="00AF2384" w14:paraId="25E863B4" w14:textId="77777777" w:rsidTr="00A45DC3">
        <w:trPr>
          <w:trHeight w:val="317"/>
        </w:trPr>
        <w:tc>
          <w:tcPr>
            <w:tcW w:w="4395" w:type="dxa"/>
            <w:tcBorders>
              <w:left w:val="nil"/>
              <w:bottom w:val="single" w:sz="24" w:space="0" w:color="FFFFFF" w:themeColor="background1"/>
            </w:tcBorders>
            <w:shd w:val="clear" w:color="auto" w:fill="F2F2F2" w:themeFill="background1" w:themeFillShade="F2"/>
          </w:tcPr>
          <w:p w14:paraId="39BB829E" w14:textId="77777777" w:rsidR="00C83F75" w:rsidRPr="00AF2384" w:rsidRDefault="007174D6" w:rsidP="00556351">
            <w:pPr>
              <w:jc w:val="both"/>
              <w:rPr>
                <w:lang w:eastAsia="de-DE" w:bidi="de-DE"/>
              </w:rPr>
            </w:pPr>
            <w:r w:rsidRPr="00AF2384">
              <w:rPr>
                <w:rFonts w:cs="Arial"/>
                <w:szCs w:val="20"/>
              </w:rPr>
              <w:t xml:space="preserve">Ist der </w:t>
            </w:r>
            <w:r w:rsidRPr="00AF2384">
              <w:rPr>
                <w:rFonts w:ascii="Barlow SemiBold" w:hAnsi="Barlow SemiBold"/>
                <w:lang w:eastAsia="de-DE" w:bidi="de-DE"/>
              </w:rPr>
              <w:t>Wirtschaftsteilnehmer selbst</w:t>
            </w:r>
            <w:r w:rsidRPr="00AF2384">
              <w:rPr>
                <w:rFonts w:cs="Arial"/>
                <w:szCs w:val="20"/>
              </w:rPr>
              <w:t xml:space="preserve"> oder </w:t>
            </w:r>
            <w:r w:rsidRPr="00AF2384">
              <w:rPr>
                <w:rFonts w:ascii="Barlow SemiBold" w:hAnsi="Barlow SemiBold"/>
                <w:lang w:eastAsia="de-DE" w:bidi="de-DE"/>
              </w:rPr>
              <w:t>eine</w:t>
            </w:r>
            <w:r w:rsidRPr="00AF2384">
              <w:rPr>
                <w:rFonts w:cs="Arial"/>
                <w:szCs w:val="20"/>
              </w:rPr>
              <w:t xml:space="preserve"> Person, die seinem Verwaltungs-, Leitungs- oder Aufsichtsgremium angehört oder darin Vertretungs-, Entscheidungs- oder Kontrollbefugnisse hat, aus einem der oben genannten Gründe </w:t>
            </w:r>
            <w:r w:rsidRPr="00AF2384">
              <w:rPr>
                <w:rFonts w:ascii="Barlow SemiBold" w:hAnsi="Barlow SemiBold"/>
                <w:lang w:eastAsia="de-DE" w:bidi="de-DE"/>
              </w:rPr>
              <w:t>rechtskräftig verurteilt</w:t>
            </w:r>
            <w:r w:rsidRPr="00AF2384">
              <w:rPr>
                <w:rFonts w:cs="Arial"/>
                <w:szCs w:val="20"/>
              </w:rPr>
              <w:t xml:space="preserve"> worden, wobei die Verurteilung höchstens fünf Jahren zurückliegt oder ist gegen ihn eine Geldbuße nach § 30 des Gesetzes über Ordnungswidrigkeiten rechts</w:t>
            </w:r>
            <w:r w:rsidR="00A45DC3" w:rsidRPr="00AF2384">
              <w:rPr>
                <w:rFonts w:cs="Arial"/>
                <w:szCs w:val="20"/>
              </w:rPr>
              <w:t>-</w:t>
            </w:r>
            <w:r w:rsidRPr="00AF2384">
              <w:rPr>
                <w:rFonts w:cs="Arial"/>
                <w:szCs w:val="20"/>
              </w:rPr>
              <w:t>kräftig festgesetzt worden?</w:t>
            </w:r>
          </w:p>
        </w:tc>
        <w:tc>
          <w:tcPr>
            <w:tcW w:w="5244" w:type="dxa"/>
            <w:tcBorders>
              <w:bottom w:val="single" w:sz="24" w:space="0" w:color="FFFFFF" w:themeColor="background1"/>
            </w:tcBorders>
            <w:shd w:val="clear" w:color="auto" w:fill="F2F2F2" w:themeFill="background1" w:themeFillShade="F2"/>
            <w:vAlign w:val="center"/>
          </w:tcPr>
          <w:p w14:paraId="698ECA00" w14:textId="15FB92E0" w:rsidR="00C83F75" w:rsidRPr="00AF2384" w:rsidRDefault="008C0B55" w:rsidP="00A45DC3">
            <w:sdt>
              <w:sdtPr>
                <w:id w:val="-1962864729"/>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C83F75" w:rsidRPr="00AF2384">
              <w:t xml:space="preserve"> ja </w:t>
            </w:r>
            <w:r w:rsidR="00C83F75" w:rsidRPr="00AF2384">
              <w:tab/>
            </w:r>
            <w:r w:rsidR="00C83F75" w:rsidRPr="00AF2384">
              <w:tab/>
            </w:r>
            <w:r w:rsidR="00C83F75" w:rsidRPr="00AF2384">
              <w:tab/>
            </w:r>
            <w:r w:rsidR="00C83F75" w:rsidRPr="00AF2384">
              <w:tab/>
            </w:r>
            <w:sdt>
              <w:sdtPr>
                <w:id w:val="-410622946"/>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C83F75" w:rsidRPr="00AF2384">
              <w:t xml:space="preserve"> nein</w:t>
            </w:r>
          </w:p>
        </w:tc>
      </w:tr>
      <w:tr w:rsidR="00C83F75" w:rsidRPr="00AF2384" w14:paraId="0FB8F1E0" w14:textId="77777777" w:rsidTr="00556351">
        <w:trPr>
          <w:trHeight w:val="317"/>
        </w:trPr>
        <w:tc>
          <w:tcPr>
            <w:tcW w:w="4395" w:type="dxa"/>
            <w:tcBorders>
              <w:left w:val="nil"/>
            </w:tcBorders>
            <w:shd w:val="clear" w:color="auto" w:fill="F2F2F2" w:themeFill="background1" w:themeFillShade="F2"/>
          </w:tcPr>
          <w:p w14:paraId="5F45B3F9" w14:textId="77777777" w:rsidR="00DA606B" w:rsidRPr="00AF2384" w:rsidRDefault="007174D6" w:rsidP="009762EF">
            <w:pPr>
              <w:spacing w:after="40"/>
              <w:rPr>
                <w:lang w:eastAsia="de-DE" w:bidi="de-DE"/>
              </w:rPr>
            </w:pPr>
            <w:r w:rsidRPr="00AF2384">
              <w:rPr>
                <w:rFonts w:ascii="Barlow SemiBold" w:hAnsi="Barlow SemiBold"/>
                <w:lang w:eastAsia="de-DE" w:bidi="de-DE"/>
              </w:rPr>
              <w:t>Falls</w:t>
            </w:r>
            <w:r w:rsidR="00C83F75" w:rsidRPr="00AF2384">
              <w:rPr>
                <w:rFonts w:ascii="Barlow SemiBold" w:hAnsi="Barlow SemiBold"/>
                <w:lang w:eastAsia="de-DE" w:bidi="de-DE"/>
              </w:rPr>
              <w:t xml:space="preserve"> ja</w:t>
            </w:r>
            <w:r w:rsidRPr="00AF2384">
              <w:rPr>
                <w:rFonts w:ascii="Barlow SemiBold" w:hAnsi="Barlow SemiBold"/>
                <w:lang w:eastAsia="de-DE" w:bidi="de-DE"/>
              </w:rPr>
              <w:t>,</w:t>
            </w:r>
            <w:r w:rsidRPr="00AF2384">
              <w:rPr>
                <w:b/>
                <w:bCs/>
                <w:lang w:eastAsia="de-DE" w:bidi="de-DE"/>
              </w:rPr>
              <w:t xml:space="preserve"> </w:t>
            </w:r>
            <w:r w:rsidRPr="00AF2384">
              <w:rPr>
                <w:lang w:eastAsia="de-DE" w:bidi="de-DE"/>
              </w:rPr>
              <w:t>machen Sie bitte folgende Angaben:</w:t>
            </w:r>
          </w:p>
          <w:p w14:paraId="10165185" w14:textId="77777777" w:rsidR="002D2CBA" w:rsidRPr="00AF2384" w:rsidRDefault="00E1776B" w:rsidP="009762EF">
            <w:pPr>
              <w:pStyle w:val="Listenabsatz"/>
              <w:numPr>
                <w:ilvl w:val="0"/>
                <w:numId w:val="15"/>
              </w:numPr>
              <w:spacing w:before="40" w:after="40"/>
              <w:ind w:left="527"/>
              <w:rPr>
                <w:lang w:eastAsia="de-DE" w:bidi="de-DE"/>
              </w:rPr>
            </w:pPr>
            <w:r w:rsidRPr="00AF2384">
              <w:rPr>
                <w:lang w:eastAsia="de-DE" w:bidi="de-DE"/>
              </w:rPr>
              <w:t>Datum der Verurteilung</w:t>
            </w:r>
          </w:p>
          <w:p w14:paraId="43420AAC" w14:textId="77777777" w:rsidR="00284FC7" w:rsidRPr="00AF2384" w:rsidRDefault="00E1776B" w:rsidP="009762EF">
            <w:pPr>
              <w:pStyle w:val="Listenabsatz"/>
              <w:numPr>
                <w:ilvl w:val="0"/>
                <w:numId w:val="0"/>
              </w:numPr>
              <w:spacing w:before="40" w:after="40"/>
              <w:ind w:left="527"/>
              <w:rPr>
                <w:lang w:eastAsia="de-DE" w:bidi="de-DE"/>
              </w:rPr>
            </w:pPr>
            <w:r w:rsidRPr="00AF2384">
              <w:rPr>
                <w:lang w:eastAsia="de-DE" w:bidi="de-DE"/>
              </w:rPr>
              <w:t xml:space="preserve">Art der Straftat gemäß den Punkten </w:t>
            </w:r>
          </w:p>
          <w:p w14:paraId="57A03A88" w14:textId="77777777" w:rsidR="002D2CBA" w:rsidRPr="00AF2384" w:rsidRDefault="00E1776B" w:rsidP="009762EF">
            <w:pPr>
              <w:pStyle w:val="Listenabsatz"/>
              <w:numPr>
                <w:ilvl w:val="0"/>
                <w:numId w:val="0"/>
              </w:numPr>
              <w:spacing w:before="40" w:after="40"/>
              <w:ind w:left="527"/>
              <w:rPr>
                <w:lang w:eastAsia="de-DE" w:bidi="de-DE"/>
              </w:rPr>
            </w:pPr>
            <w:r w:rsidRPr="00AF2384">
              <w:rPr>
                <w:lang w:eastAsia="de-DE" w:bidi="de-DE"/>
              </w:rPr>
              <w:t>1 bis 10</w:t>
            </w:r>
          </w:p>
          <w:p w14:paraId="38F24946" w14:textId="77777777" w:rsidR="00757FB4" w:rsidRPr="00AF2384" w:rsidRDefault="00E1776B" w:rsidP="009762EF">
            <w:pPr>
              <w:pStyle w:val="Listenabsatz"/>
              <w:numPr>
                <w:ilvl w:val="0"/>
                <w:numId w:val="0"/>
              </w:numPr>
              <w:spacing w:before="40" w:after="40"/>
              <w:ind w:left="527"/>
              <w:rPr>
                <w:lang w:eastAsia="de-DE" w:bidi="de-DE"/>
              </w:rPr>
            </w:pPr>
            <w:r w:rsidRPr="00AF2384">
              <w:rPr>
                <w:lang w:eastAsia="de-DE" w:bidi="de-DE"/>
              </w:rPr>
              <w:t>Grund (Gründe) für die Verurteilung</w:t>
            </w:r>
          </w:p>
          <w:p w14:paraId="41F1E26A" w14:textId="77777777" w:rsidR="00757FB4" w:rsidRPr="00AF2384" w:rsidRDefault="00E1776B" w:rsidP="009762EF">
            <w:pPr>
              <w:pStyle w:val="Listenabsatz"/>
              <w:numPr>
                <w:ilvl w:val="0"/>
                <w:numId w:val="15"/>
              </w:numPr>
              <w:spacing w:before="40" w:after="40"/>
              <w:ind w:left="527"/>
              <w:rPr>
                <w:lang w:eastAsia="de-DE" w:bidi="de-DE"/>
              </w:rPr>
            </w:pPr>
            <w:r w:rsidRPr="00AF2384">
              <w:rPr>
                <w:lang w:eastAsia="de-DE" w:bidi="de-DE"/>
              </w:rPr>
              <w:t>Verurteilte Personen</w:t>
            </w:r>
          </w:p>
          <w:p w14:paraId="7787CA21" w14:textId="77777777" w:rsidR="00757FB4" w:rsidRPr="00AF2384" w:rsidRDefault="00E1776B" w:rsidP="009762EF">
            <w:pPr>
              <w:pStyle w:val="Listenabsatz"/>
              <w:numPr>
                <w:ilvl w:val="0"/>
                <w:numId w:val="15"/>
              </w:numPr>
              <w:spacing w:before="40" w:after="40"/>
              <w:ind w:left="527"/>
              <w:rPr>
                <w:rFonts w:ascii="Barlow SemiBold" w:hAnsi="Barlow SemiBold"/>
                <w:lang w:eastAsia="de-DE" w:bidi="de-DE"/>
              </w:rPr>
            </w:pPr>
            <w:r w:rsidRPr="00AF2384">
              <w:rPr>
                <w:rFonts w:ascii="Barlow SemiBold" w:hAnsi="Barlow SemiBold"/>
                <w:lang w:eastAsia="de-DE" w:bidi="de-DE"/>
              </w:rPr>
              <w:t>soweit unmittelbar im Urteil festgelegt</w:t>
            </w:r>
          </w:p>
          <w:p w14:paraId="2F625B16" w14:textId="77777777" w:rsidR="00EB50E2" w:rsidRPr="00AF2384" w:rsidRDefault="00E1776B" w:rsidP="009762EF">
            <w:pPr>
              <w:pStyle w:val="Listenabsatz"/>
              <w:numPr>
                <w:ilvl w:val="0"/>
                <w:numId w:val="0"/>
              </w:numPr>
              <w:spacing w:before="40" w:after="40"/>
              <w:ind w:left="527"/>
              <w:rPr>
                <w:lang w:eastAsia="de-DE" w:bidi="de-DE"/>
              </w:rPr>
            </w:pPr>
            <w:r w:rsidRPr="00AF2384">
              <w:rPr>
                <w:lang w:eastAsia="de-DE" w:bidi="de-DE"/>
              </w:rPr>
              <w:t>Dauer des Ausschlusszeitraums</w:t>
            </w:r>
          </w:p>
          <w:p w14:paraId="6B4D21A6" w14:textId="77777777" w:rsidR="00C83F75" w:rsidRPr="00AF2384" w:rsidRDefault="00E1776B" w:rsidP="009762EF">
            <w:pPr>
              <w:pStyle w:val="Listenabsatz"/>
              <w:numPr>
                <w:ilvl w:val="0"/>
                <w:numId w:val="0"/>
              </w:numPr>
              <w:spacing w:before="40" w:after="40"/>
              <w:ind w:left="527"/>
              <w:rPr>
                <w:lang w:eastAsia="de-DE" w:bidi="de-DE"/>
              </w:rPr>
            </w:pPr>
            <w:r w:rsidRPr="00AF2384">
              <w:rPr>
                <w:lang w:eastAsia="de-DE" w:bidi="de-DE"/>
              </w:rPr>
              <w:lastRenderedPageBreak/>
              <w:t>und Tatbestand (Tatbestände)</w:t>
            </w:r>
          </w:p>
        </w:tc>
        <w:tc>
          <w:tcPr>
            <w:tcW w:w="5244" w:type="dxa"/>
            <w:shd w:val="clear" w:color="auto" w:fill="F2F2F2" w:themeFill="background1" w:themeFillShade="F2"/>
          </w:tcPr>
          <w:p w14:paraId="0910C229" w14:textId="77777777" w:rsidR="00E1776B" w:rsidRPr="00AF2384" w:rsidRDefault="00E1776B" w:rsidP="00BE0F77">
            <w:pPr>
              <w:spacing w:after="40"/>
            </w:pPr>
          </w:p>
          <w:p w14:paraId="62F56540" w14:textId="77777777" w:rsidR="00C83F75" w:rsidRPr="00AF2384" w:rsidRDefault="00C83F75"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7B3A3797" w14:textId="77777777" w:rsidR="00392408" w:rsidRPr="00AF2384" w:rsidRDefault="00392408" w:rsidP="00392408">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037398EA" w14:textId="77777777" w:rsidR="00392408" w:rsidRPr="00AF2384" w:rsidRDefault="00392408" w:rsidP="004263E2"/>
          <w:p w14:paraId="04BE02A2" w14:textId="77777777" w:rsidR="0032305C" w:rsidRPr="00AF2384" w:rsidRDefault="0032305C"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0877A81E" w14:textId="77777777" w:rsidR="0032305C" w:rsidRPr="00AF2384" w:rsidRDefault="0032305C"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71794144" w14:textId="77777777" w:rsidR="00392408" w:rsidRPr="00AF2384" w:rsidRDefault="00392408" w:rsidP="004263E2"/>
          <w:p w14:paraId="53C9BAA6" w14:textId="77777777" w:rsidR="0032305C" w:rsidRPr="00AF2384" w:rsidRDefault="0032305C"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7D0A5056" w14:textId="77777777" w:rsidR="0032305C" w:rsidRPr="00AF2384" w:rsidDel="00F05D10" w:rsidRDefault="0032305C" w:rsidP="00392408">
            <w:r w:rsidRPr="00AF2384">
              <w:lastRenderedPageBreak/>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r w:rsidR="00392408" w:rsidRPr="00AF2384" w14:paraId="78C5B4CD" w14:textId="77777777" w:rsidTr="00556351">
        <w:trPr>
          <w:trHeight w:val="317"/>
        </w:trPr>
        <w:tc>
          <w:tcPr>
            <w:tcW w:w="4395" w:type="dxa"/>
            <w:tcBorders>
              <w:left w:val="nil"/>
            </w:tcBorders>
            <w:shd w:val="clear" w:color="auto" w:fill="F2F2F2" w:themeFill="background1" w:themeFillShade="F2"/>
          </w:tcPr>
          <w:p w14:paraId="4523D0F4" w14:textId="77777777" w:rsidR="00280548" w:rsidRPr="00AF2384" w:rsidRDefault="00E25416" w:rsidP="00A45DC3">
            <w:pPr>
              <w:jc w:val="both"/>
              <w:rPr>
                <w:lang w:eastAsia="de-DE" w:bidi="de-DE"/>
              </w:rPr>
            </w:pPr>
            <w:r w:rsidRPr="00AF2384">
              <w:rPr>
                <w:rFonts w:ascii="Barlow SemiBold" w:hAnsi="Barlow SemiBold"/>
                <w:lang w:eastAsia="de-DE" w:bidi="de-DE"/>
              </w:rPr>
              <w:lastRenderedPageBreak/>
              <w:t>Im Falle einer Verurteilung</w:t>
            </w:r>
            <w:r w:rsidRPr="00AF2384">
              <w:rPr>
                <w:b/>
                <w:bCs/>
                <w:lang w:eastAsia="de-DE" w:bidi="de-DE"/>
              </w:rPr>
              <w:t xml:space="preserve">: </w:t>
            </w:r>
            <w:r w:rsidRPr="00AF2384">
              <w:rPr>
                <w:lang w:eastAsia="de-DE" w:bidi="de-DE"/>
              </w:rPr>
              <w:t>Hat der Wirtschafts</w:t>
            </w:r>
            <w:r w:rsidR="002F7B6C" w:rsidRPr="00AF2384">
              <w:rPr>
                <w:lang w:eastAsia="de-DE" w:bidi="de-DE"/>
              </w:rPr>
              <w:t>-</w:t>
            </w:r>
            <w:r w:rsidRPr="00AF2384">
              <w:rPr>
                <w:lang w:eastAsia="de-DE" w:bidi="de-DE"/>
              </w:rPr>
              <w:t>teilnehmer Maßnahmen getroffen, um trotz des Vorliegens eines einschlägigen Ausschlussgrundes seine Zuverlässigkeit nachzuweisen (Selbst</w:t>
            </w:r>
            <w:r w:rsidR="002F7B6C" w:rsidRPr="00AF2384">
              <w:rPr>
                <w:lang w:eastAsia="de-DE" w:bidi="de-DE"/>
              </w:rPr>
              <w:t>-</w:t>
            </w:r>
            <w:r w:rsidRPr="00AF2384">
              <w:rPr>
                <w:lang w:eastAsia="de-DE" w:bidi="de-DE"/>
              </w:rPr>
              <w:t>reinigung)?</w:t>
            </w:r>
          </w:p>
          <w:p w14:paraId="0A13EB6C" w14:textId="77777777" w:rsidR="00392408" w:rsidRPr="00AF2384" w:rsidRDefault="00E25416" w:rsidP="00E25416">
            <w:pPr>
              <w:rPr>
                <w:b/>
                <w:bCs/>
                <w:lang w:eastAsia="de-DE" w:bidi="de-DE"/>
              </w:rPr>
            </w:pPr>
            <w:r w:rsidRPr="00AF2384">
              <w:rPr>
                <w:rFonts w:ascii="Barlow SemiBold" w:hAnsi="Barlow SemiBold"/>
                <w:lang w:eastAsia="de-DE" w:bidi="de-DE"/>
              </w:rPr>
              <w:t>Falls ja,</w:t>
            </w:r>
            <w:r w:rsidRPr="00AF2384">
              <w:rPr>
                <w:b/>
                <w:bCs/>
                <w:lang w:eastAsia="de-DE" w:bidi="de-DE"/>
              </w:rPr>
              <w:t xml:space="preserve"> </w:t>
            </w:r>
            <w:r w:rsidRPr="00AF2384">
              <w:rPr>
                <w:lang w:eastAsia="de-DE" w:bidi="de-DE"/>
              </w:rPr>
              <w:t>beschreiben Sie bitte die Maßnahmen:</w:t>
            </w:r>
          </w:p>
        </w:tc>
        <w:tc>
          <w:tcPr>
            <w:tcW w:w="5244" w:type="dxa"/>
            <w:shd w:val="clear" w:color="auto" w:fill="F2F2F2" w:themeFill="background1" w:themeFillShade="F2"/>
          </w:tcPr>
          <w:p w14:paraId="393B4C5A" w14:textId="0203C62C" w:rsidR="00E25416" w:rsidRPr="00AF2384" w:rsidRDefault="008C0B55" w:rsidP="00E25416">
            <w:sdt>
              <w:sdtPr>
                <w:id w:val="-1196224634"/>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E25416" w:rsidRPr="00AF2384">
              <w:t xml:space="preserve"> ja </w:t>
            </w:r>
            <w:r w:rsidR="00E25416" w:rsidRPr="00AF2384">
              <w:tab/>
            </w:r>
            <w:r w:rsidR="00E25416" w:rsidRPr="00AF2384">
              <w:tab/>
            </w:r>
            <w:r w:rsidR="00E25416" w:rsidRPr="00AF2384">
              <w:tab/>
            </w:r>
            <w:r w:rsidR="00E25416" w:rsidRPr="00AF2384">
              <w:tab/>
            </w:r>
            <w:sdt>
              <w:sdtPr>
                <w:id w:val="-660774953"/>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E25416" w:rsidRPr="00AF2384">
              <w:t xml:space="preserve"> nein</w:t>
            </w:r>
          </w:p>
          <w:p w14:paraId="32ECE26D" w14:textId="77777777" w:rsidR="00E25416" w:rsidRPr="00AF2384" w:rsidRDefault="00E25416" w:rsidP="004263E2"/>
          <w:p w14:paraId="44B73F3F" w14:textId="77777777" w:rsidR="00AD6358" w:rsidRPr="00AF2384" w:rsidRDefault="00AD6358" w:rsidP="004263E2"/>
          <w:p w14:paraId="450230F3" w14:textId="77777777" w:rsidR="00AD6358" w:rsidRPr="00AF2384" w:rsidRDefault="00AD6358" w:rsidP="004263E2"/>
          <w:p w14:paraId="001CA4AF" w14:textId="77777777" w:rsidR="00280548" w:rsidRPr="00AF2384" w:rsidRDefault="00280548" w:rsidP="004263E2"/>
          <w:p w14:paraId="65E68F36" w14:textId="77777777" w:rsidR="00E25416" w:rsidRPr="00AF2384" w:rsidRDefault="00E25416"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p w14:paraId="5910E8F4" w14:textId="77777777" w:rsidR="00E25416" w:rsidRPr="00AF2384" w:rsidRDefault="00E25416" w:rsidP="004263E2">
            <w:r w:rsidRPr="00AF2384">
              <w:fldChar w:fldCharType="begin">
                <w:ffData>
                  <w:name w:val="Text1"/>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53B60658" w14:textId="4BC6DEB3" w:rsidR="003A6B75" w:rsidRPr="00AF2384" w:rsidRDefault="00247F1D" w:rsidP="00247F1D">
      <w:pPr>
        <w:pStyle w:val="berschrift2"/>
      </w:pPr>
      <w:r w:rsidRPr="00AF2384">
        <w:t xml:space="preserve">B: Gründe </w:t>
      </w:r>
      <w:r w:rsidR="00990442" w:rsidRPr="00AF2384">
        <w:t xml:space="preserve">im </w:t>
      </w:r>
      <w:r w:rsidR="00C82B63">
        <w:t>Z</w:t>
      </w:r>
      <w:r w:rsidR="00990442" w:rsidRPr="00AF2384">
        <w:t xml:space="preserve">usammenhang mit der </w:t>
      </w:r>
      <w:r w:rsidR="00C82B63">
        <w:t>E</w:t>
      </w:r>
      <w:r w:rsidR="00990442" w:rsidRPr="00AF2384">
        <w:t xml:space="preserve">ntrichtung von </w:t>
      </w:r>
      <w:r w:rsidR="00C82B63">
        <w:t>S</w:t>
      </w:r>
      <w:r w:rsidR="00990442" w:rsidRPr="00AF2384">
        <w:t xml:space="preserve">teuern oder </w:t>
      </w:r>
      <w:r w:rsidR="00C82B63">
        <w:t>S</w:t>
      </w:r>
      <w:r w:rsidR="00990442" w:rsidRPr="00AF2384">
        <w:t>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990442" w:rsidRPr="00AF2384" w14:paraId="6B1B6628" w14:textId="77777777" w:rsidTr="000046C3">
        <w:trPr>
          <w:trHeight w:val="317"/>
        </w:trPr>
        <w:tc>
          <w:tcPr>
            <w:tcW w:w="9639" w:type="dxa"/>
            <w:gridSpan w:val="2"/>
            <w:tcBorders>
              <w:left w:val="nil"/>
            </w:tcBorders>
            <w:shd w:val="clear" w:color="auto" w:fill="D9D9D9" w:themeFill="background1" w:themeFillShade="D9"/>
            <w:vAlign w:val="center"/>
          </w:tcPr>
          <w:p w14:paraId="091E5123" w14:textId="77777777" w:rsidR="00990442" w:rsidRPr="00AF2384" w:rsidRDefault="003C428C" w:rsidP="000046C3">
            <w:pPr>
              <w:rPr>
                <w:rFonts w:ascii="Barlow SemiBold" w:hAnsi="Barlow SemiBold"/>
                <w:bCs/>
              </w:rPr>
            </w:pPr>
            <w:bookmarkStart w:id="3" w:name="_Hlk174009644"/>
            <w:r w:rsidRPr="00AF2384">
              <w:rPr>
                <w:rFonts w:ascii="Barlow SemiBold" w:hAnsi="Barlow SemiBold" w:cs="Arial"/>
                <w:bCs/>
                <w:szCs w:val="20"/>
              </w:rPr>
              <w:t>Entrichtung von Steuern oder Sozialversicherungsbeiträgen gemäß § 123 (4) GWB</w:t>
            </w:r>
          </w:p>
        </w:tc>
      </w:tr>
      <w:tr w:rsidR="00990442" w:rsidRPr="00AF2384" w14:paraId="024E63EA" w14:textId="77777777" w:rsidTr="009E29CA">
        <w:trPr>
          <w:trHeight w:val="317"/>
        </w:trPr>
        <w:tc>
          <w:tcPr>
            <w:tcW w:w="4395" w:type="dxa"/>
            <w:tcBorders>
              <w:left w:val="nil"/>
              <w:bottom w:val="single" w:sz="24" w:space="0" w:color="FFFFFF" w:themeColor="background1"/>
            </w:tcBorders>
            <w:shd w:val="clear" w:color="auto" w:fill="F2F2F2" w:themeFill="background1" w:themeFillShade="F2"/>
          </w:tcPr>
          <w:p w14:paraId="152B0073" w14:textId="77777777" w:rsidR="006E078B" w:rsidRPr="00AF2384" w:rsidRDefault="0010509A" w:rsidP="00780CCA">
            <w:pPr>
              <w:jc w:val="both"/>
              <w:rPr>
                <w:lang w:eastAsia="de-DE" w:bidi="de-DE"/>
              </w:rPr>
            </w:pPr>
            <w:r w:rsidRPr="00AF2384">
              <w:rPr>
                <w:lang w:eastAsia="de-DE" w:bidi="de-DE"/>
              </w:rPr>
              <w:t xml:space="preserve">Ist der Wirtschaftsteilnehmer allen seinen </w:t>
            </w:r>
            <w:r w:rsidRPr="00AF2384">
              <w:rPr>
                <w:rFonts w:ascii="Barlow SemiBold" w:hAnsi="Barlow SemiBold" w:cs="Arial"/>
                <w:bCs/>
                <w:szCs w:val="20"/>
              </w:rPr>
              <w:t>Verpflichtungen im Zusammenhang mit der Ent</w:t>
            </w:r>
            <w:r w:rsidR="00456FFA" w:rsidRPr="00AF2384">
              <w:rPr>
                <w:rFonts w:ascii="Barlow SemiBold" w:hAnsi="Barlow SemiBold" w:cs="Arial"/>
                <w:bCs/>
                <w:szCs w:val="20"/>
              </w:rPr>
              <w:t>-</w:t>
            </w:r>
            <w:r w:rsidRPr="00AF2384">
              <w:rPr>
                <w:rFonts w:ascii="Barlow SemiBold" w:hAnsi="Barlow SemiBold" w:cs="Arial"/>
                <w:bCs/>
                <w:szCs w:val="20"/>
              </w:rPr>
              <w:t>richtung von Steuern oder Sozialversicherungsbeiträgen</w:t>
            </w:r>
            <w:r w:rsidRPr="00AF2384">
              <w:rPr>
                <w:lang w:eastAsia="de-DE" w:bidi="de-DE"/>
              </w:rPr>
              <w:t xml:space="preserve"> sowohl in seinem Niederlassungsstaat als auch in dem Mitgliedstaat des öffentlichen Auftraggebers - sofern es sich um einen anderen Staat als den Niederlassungsstaat handelt - </w:t>
            </w:r>
          </w:p>
          <w:p w14:paraId="2DBCEF41" w14:textId="77777777" w:rsidR="00990442" w:rsidRPr="00AF2384" w:rsidRDefault="0010509A" w:rsidP="00780CCA">
            <w:pPr>
              <w:jc w:val="both"/>
              <w:rPr>
                <w:lang w:eastAsia="de-DE" w:bidi="de-DE"/>
              </w:rPr>
            </w:pPr>
            <w:r w:rsidRPr="00AF2384">
              <w:rPr>
                <w:lang w:eastAsia="de-DE" w:bidi="de-DE"/>
              </w:rPr>
              <w:t>nachgekommen?</w:t>
            </w:r>
          </w:p>
        </w:tc>
        <w:tc>
          <w:tcPr>
            <w:tcW w:w="5244" w:type="dxa"/>
            <w:tcBorders>
              <w:bottom w:val="single" w:sz="24" w:space="0" w:color="FFFFFF" w:themeColor="background1"/>
            </w:tcBorders>
            <w:shd w:val="clear" w:color="auto" w:fill="F2F2F2" w:themeFill="background1" w:themeFillShade="F2"/>
            <w:vAlign w:val="center"/>
          </w:tcPr>
          <w:p w14:paraId="44336249" w14:textId="30C6AE2D" w:rsidR="00990442" w:rsidRPr="00AF2384" w:rsidRDefault="008C0B55" w:rsidP="009E29CA">
            <w:sdt>
              <w:sdtPr>
                <w:id w:val="1464935720"/>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990442" w:rsidRPr="00AF2384">
              <w:t xml:space="preserve"> ja </w:t>
            </w:r>
            <w:r w:rsidR="00990442" w:rsidRPr="00AF2384">
              <w:tab/>
            </w:r>
            <w:r w:rsidR="00990442" w:rsidRPr="00AF2384">
              <w:tab/>
            </w:r>
            <w:r w:rsidR="00990442" w:rsidRPr="00AF2384">
              <w:tab/>
            </w:r>
            <w:r w:rsidR="00990442" w:rsidRPr="00AF2384">
              <w:tab/>
            </w:r>
            <w:sdt>
              <w:sdtPr>
                <w:id w:val="-685359399"/>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990442" w:rsidRPr="00AF2384">
              <w:t xml:space="preserve"> nein</w:t>
            </w:r>
          </w:p>
        </w:tc>
      </w:tr>
    </w:tbl>
    <w:bookmarkEnd w:id="3"/>
    <w:p w14:paraId="145BAFDF" w14:textId="58589373" w:rsidR="008D4A74" w:rsidRPr="00AF2384" w:rsidRDefault="00C82B63" w:rsidP="008D4A74">
      <w:pPr>
        <w:pStyle w:val="berschrift2"/>
      </w:pPr>
      <w:r>
        <w:t>C</w:t>
      </w:r>
      <w:r w:rsidR="00BF15FE" w:rsidRPr="00AF2384">
        <w:t xml:space="preserve">: Gründe im </w:t>
      </w:r>
      <w:r>
        <w:t>Z</w:t>
      </w:r>
      <w:r w:rsidR="00BF15FE" w:rsidRPr="00AF2384">
        <w:t xml:space="preserve">usammenhang mit </w:t>
      </w:r>
      <w:r>
        <w:t>I</w:t>
      </w:r>
      <w:r w:rsidR="00BF15FE" w:rsidRPr="00AF2384">
        <w:t xml:space="preserve">nsolvenz, </w:t>
      </w:r>
      <w:r>
        <w:t>I</w:t>
      </w:r>
      <w:r w:rsidR="00BF15FE" w:rsidRPr="00AF2384">
        <w:t>nteressenkonflikten oder berufliche</w:t>
      </w:r>
      <w:r>
        <w:t>m</w:t>
      </w:r>
      <w:r w:rsidR="00BF15FE" w:rsidRPr="00AF2384">
        <w:t xml:space="preserve"> </w:t>
      </w:r>
      <w:r>
        <w:t>F</w:t>
      </w:r>
      <w:r w:rsidR="00BF15FE" w:rsidRPr="00AF2384">
        <w:t>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604F99" w:rsidRPr="00AF2384" w14:paraId="261E2CA6" w14:textId="77777777" w:rsidTr="004263E2">
        <w:trPr>
          <w:trHeight w:val="317"/>
        </w:trPr>
        <w:tc>
          <w:tcPr>
            <w:tcW w:w="9639" w:type="dxa"/>
            <w:tcBorders>
              <w:left w:val="nil"/>
            </w:tcBorders>
            <w:shd w:val="clear" w:color="auto" w:fill="C5F7FF" w:themeFill="accent1" w:themeFillTint="33"/>
          </w:tcPr>
          <w:p w14:paraId="1C76C9C5" w14:textId="77777777" w:rsidR="00BC1427" w:rsidRPr="00AF2384" w:rsidRDefault="00BC1427" w:rsidP="0008317A">
            <w:pPr>
              <w:spacing w:after="100"/>
              <w:rPr>
                <w:rFonts w:ascii="Barlow SemiBold" w:hAnsi="Barlow SemiBold"/>
                <w:lang w:eastAsia="de-DE" w:bidi="de-DE"/>
              </w:rPr>
            </w:pPr>
            <w:r w:rsidRPr="00AF2384">
              <w:rPr>
                <w:rFonts w:ascii="Barlow SemiBold" w:hAnsi="Barlow SemiBold"/>
                <w:lang w:eastAsia="de-DE" w:bidi="de-DE"/>
              </w:rPr>
              <w:t>In § 124 (1) GWB werden folgende fakultative Ausschlussgründe genannt:</w:t>
            </w:r>
          </w:p>
          <w:p w14:paraId="14274730" w14:textId="77777777" w:rsidR="00BC1427" w:rsidRPr="00AF2384" w:rsidRDefault="008E6B8C" w:rsidP="0008317A">
            <w:pPr>
              <w:pStyle w:val="Listenabsatz"/>
              <w:numPr>
                <w:ilvl w:val="0"/>
                <w:numId w:val="19"/>
              </w:numPr>
              <w:spacing w:before="40" w:after="40"/>
              <w:contextualSpacing w:val="0"/>
              <w:rPr>
                <w:lang w:eastAsia="de-DE" w:bidi="de-DE"/>
              </w:rPr>
            </w:pPr>
            <w:r w:rsidRPr="00AF2384">
              <w:rPr>
                <w:lang w:eastAsia="de-DE" w:bidi="de-DE"/>
              </w:rPr>
              <w:tab/>
            </w:r>
            <w:r w:rsidR="00BC1427" w:rsidRPr="00AF2384">
              <w:rPr>
                <w:lang w:eastAsia="de-DE" w:bidi="de-DE"/>
              </w:rPr>
              <w:t>Verstoß gegen umwelt-, sozial- und arbeitsrechtliche Verpflichtungen</w:t>
            </w:r>
          </w:p>
          <w:p w14:paraId="41E2ADE4" w14:textId="77777777" w:rsidR="00BC1427" w:rsidRPr="00AF2384" w:rsidRDefault="0027160E" w:rsidP="0008317A">
            <w:pPr>
              <w:pStyle w:val="Listenabsatz"/>
              <w:numPr>
                <w:ilvl w:val="0"/>
                <w:numId w:val="19"/>
              </w:numPr>
              <w:spacing w:before="40" w:after="40"/>
              <w:contextualSpacing w:val="0"/>
              <w:rPr>
                <w:lang w:eastAsia="de-DE" w:bidi="de-DE"/>
              </w:rPr>
            </w:pPr>
            <w:r w:rsidRPr="00AF2384">
              <w:rPr>
                <w:lang w:eastAsia="de-DE" w:bidi="de-DE"/>
              </w:rPr>
              <w:tab/>
            </w:r>
            <w:r w:rsidR="00BC1427" w:rsidRPr="00AF2384">
              <w:rPr>
                <w:lang w:eastAsia="de-DE" w:bidi="de-DE"/>
              </w:rPr>
              <w:t>Zahlungsunfähig, Insolvenzverfahren/vergleichbares Verfahren oder gewerbliche Tätigkeit wurde eingestellt</w:t>
            </w:r>
          </w:p>
          <w:p w14:paraId="3035D92C" w14:textId="77777777" w:rsidR="00BC1427" w:rsidRPr="00AF2384" w:rsidRDefault="0018377A" w:rsidP="0008317A">
            <w:pPr>
              <w:pStyle w:val="Listenabsatz"/>
              <w:numPr>
                <w:ilvl w:val="0"/>
                <w:numId w:val="19"/>
              </w:numPr>
              <w:spacing w:before="40" w:after="40"/>
              <w:contextualSpacing w:val="0"/>
              <w:rPr>
                <w:lang w:eastAsia="de-DE" w:bidi="de-DE"/>
              </w:rPr>
            </w:pPr>
            <w:r w:rsidRPr="00AF2384">
              <w:rPr>
                <w:lang w:eastAsia="de-DE" w:bidi="de-DE"/>
              </w:rPr>
              <w:tab/>
            </w:r>
            <w:r w:rsidR="00BC1427" w:rsidRPr="00AF2384">
              <w:rPr>
                <w:lang w:eastAsia="de-DE" w:bidi="de-DE"/>
              </w:rPr>
              <w:t>Schwere Verfehlung im Rahmen seiner beruflichen Tätigkeit</w:t>
            </w:r>
          </w:p>
          <w:p w14:paraId="1CD9428E" w14:textId="77777777" w:rsidR="00BC1427" w:rsidRPr="00AF2384" w:rsidRDefault="0027160E" w:rsidP="0008317A">
            <w:pPr>
              <w:pStyle w:val="Listenabsatz"/>
              <w:numPr>
                <w:ilvl w:val="0"/>
                <w:numId w:val="19"/>
              </w:numPr>
              <w:spacing w:before="40" w:after="40"/>
              <w:contextualSpacing w:val="0"/>
              <w:rPr>
                <w:lang w:eastAsia="de-DE" w:bidi="de-DE"/>
              </w:rPr>
            </w:pPr>
            <w:r w:rsidRPr="00AF2384">
              <w:rPr>
                <w:lang w:eastAsia="de-DE" w:bidi="de-DE"/>
              </w:rPr>
              <w:tab/>
            </w:r>
            <w:r w:rsidR="00BC1427" w:rsidRPr="00AF2384">
              <w:rPr>
                <w:lang w:eastAsia="de-DE" w:bidi="de-DE"/>
              </w:rPr>
              <w:t xml:space="preserve">Verfälschung des Wettbewerbs </w:t>
            </w:r>
          </w:p>
          <w:p w14:paraId="55DB05B2" w14:textId="77777777" w:rsidR="00BC1427" w:rsidRPr="00AF2384" w:rsidRDefault="008E6B8C" w:rsidP="0008317A">
            <w:pPr>
              <w:pStyle w:val="Listenabsatz"/>
              <w:numPr>
                <w:ilvl w:val="0"/>
                <w:numId w:val="19"/>
              </w:numPr>
              <w:spacing w:before="40" w:after="40"/>
              <w:contextualSpacing w:val="0"/>
              <w:rPr>
                <w:lang w:eastAsia="de-DE" w:bidi="de-DE"/>
              </w:rPr>
            </w:pPr>
            <w:r w:rsidRPr="00AF2384">
              <w:rPr>
                <w:lang w:eastAsia="de-DE" w:bidi="de-DE"/>
              </w:rPr>
              <w:tab/>
            </w:r>
            <w:r w:rsidR="00BC1427" w:rsidRPr="00AF2384">
              <w:rPr>
                <w:lang w:eastAsia="de-DE" w:bidi="de-DE"/>
              </w:rPr>
              <w:t>Interessenskonflikt (§ 6 VgV)</w:t>
            </w:r>
          </w:p>
          <w:p w14:paraId="4E765BC6" w14:textId="77777777" w:rsidR="00BC1427" w:rsidRPr="00AF2384" w:rsidRDefault="008E6B8C" w:rsidP="0008317A">
            <w:pPr>
              <w:pStyle w:val="Listenabsatz"/>
              <w:numPr>
                <w:ilvl w:val="0"/>
                <w:numId w:val="19"/>
              </w:numPr>
              <w:spacing w:before="40" w:after="40"/>
              <w:contextualSpacing w:val="0"/>
              <w:rPr>
                <w:lang w:eastAsia="de-DE" w:bidi="de-DE"/>
              </w:rPr>
            </w:pPr>
            <w:r w:rsidRPr="00AF2384">
              <w:rPr>
                <w:lang w:eastAsia="de-DE" w:bidi="de-DE"/>
              </w:rPr>
              <w:tab/>
            </w:r>
            <w:r w:rsidR="00BC1427" w:rsidRPr="00AF2384">
              <w:rPr>
                <w:lang w:eastAsia="de-DE" w:bidi="de-DE"/>
              </w:rPr>
              <w:t>Verzerrung des Wettbewerbs durch anderweitige Beteiligung und Vorbereitung im Vergabeverfahren (§ 7 VgV)</w:t>
            </w:r>
          </w:p>
          <w:p w14:paraId="2DAB9A2A" w14:textId="77777777" w:rsidR="00BC1427" w:rsidRPr="00AF2384" w:rsidRDefault="008E6B8C" w:rsidP="0008317A">
            <w:pPr>
              <w:pStyle w:val="Listenabsatz"/>
              <w:numPr>
                <w:ilvl w:val="0"/>
                <w:numId w:val="19"/>
              </w:numPr>
              <w:spacing w:before="40" w:after="40"/>
              <w:contextualSpacing w:val="0"/>
              <w:rPr>
                <w:lang w:eastAsia="de-DE" w:bidi="de-DE"/>
              </w:rPr>
            </w:pPr>
            <w:r w:rsidRPr="00AF2384">
              <w:rPr>
                <w:lang w:eastAsia="de-DE" w:bidi="de-DE"/>
              </w:rPr>
              <w:tab/>
            </w:r>
            <w:r w:rsidR="00BC1427" w:rsidRPr="00AF2384">
              <w:rPr>
                <w:lang w:eastAsia="de-DE" w:bidi="de-DE"/>
              </w:rPr>
              <w:t>Vorzeitige Beendigung eines geschlossenen Vertrags bzw. Schadensersatz bei früherem Auftrag</w:t>
            </w:r>
          </w:p>
          <w:p w14:paraId="2B4611EE" w14:textId="77777777" w:rsidR="00BC1427" w:rsidRPr="00AF2384" w:rsidRDefault="008E6B8C" w:rsidP="0008317A">
            <w:pPr>
              <w:pStyle w:val="Listenabsatz"/>
              <w:numPr>
                <w:ilvl w:val="0"/>
                <w:numId w:val="19"/>
              </w:numPr>
              <w:spacing w:before="40" w:after="40"/>
              <w:contextualSpacing w:val="0"/>
              <w:rPr>
                <w:lang w:eastAsia="de-DE" w:bidi="de-DE"/>
              </w:rPr>
            </w:pPr>
            <w:r w:rsidRPr="00AF2384">
              <w:rPr>
                <w:lang w:eastAsia="de-DE" w:bidi="de-DE"/>
              </w:rPr>
              <w:tab/>
            </w:r>
            <w:r w:rsidR="00BC1427" w:rsidRPr="00AF2384">
              <w:rPr>
                <w:lang w:eastAsia="de-DE" w:bidi="de-DE"/>
              </w:rPr>
              <w:t>Schwerwiegende Täuschung in Bezug auf Ausschlussgründe oder Eignungskriterien</w:t>
            </w:r>
          </w:p>
          <w:p w14:paraId="3A2A94AE" w14:textId="77777777" w:rsidR="00BC1427" w:rsidRPr="00AF2384" w:rsidRDefault="008E6B8C" w:rsidP="0008317A">
            <w:pPr>
              <w:pStyle w:val="Listenabsatz"/>
              <w:numPr>
                <w:ilvl w:val="0"/>
                <w:numId w:val="19"/>
              </w:numPr>
              <w:spacing w:before="40" w:after="100"/>
              <w:contextualSpacing w:val="0"/>
              <w:rPr>
                <w:lang w:eastAsia="de-DE" w:bidi="de-DE"/>
              </w:rPr>
            </w:pPr>
            <w:r w:rsidRPr="00AF2384">
              <w:rPr>
                <w:lang w:eastAsia="de-DE" w:bidi="de-DE"/>
              </w:rPr>
              <w:tab/>
            </w:r>
            <w:r w:rsidR="00BC1427" w:rsidRPr="00AF2384">
              <w:rPr>
                <w:lang w:eastAsia="de-DE" w:bidi="de-DE"/>
              </w:rPr>
              <w:t>Beeinflussung der Entscheidungsfindung des öffentlichen Auftraggebers, Erhalt vertraulicher Informationen und fahrlässige oder vorsätzliche Übermittlung irreführender Informationen</w:t>
            </w:r>
          </w:p>
          <w:p w14:paraId="0E969A0D" w14:textId="77777777" w:rsidR="00BC1427" w:rsidRPr="00AF2384" w:rsidRDefault="00BC1427" w:rsidP="00541E9E">
            <w:pPr>
              <w:spacing w:after="100"/>
              <w:rPr>
                <w:rFonts w:ascii="Barlow SemiBold" w:hAnsi="Barlow SemiBold"/>
                <w:lang w:eastAsia="de-DE" w:bidi="de-DE"/>
              </w:rPr>
            </w:pPr>
            <w:r w:rsidRPr="00AF2384">
              <w:rPr>
                <w:rFonts w:ascii="Barlow SemiBold" w:hAnsi="Barlow SemiBold"/>
                <w:lang w:eastAsia="de-DE" w:bidi="de-DE"/>
              </w:rPr>
              <w:t>In § 124 (2) GWB werden folgende fakultative Ausschlussgründe genannt:</w:t>
            </w:r>
          </w:p>
          <w:p w14:paraId="42A09919" w14:textId="77777777" w:rsidR="00604F99" w:rsidRPr="00AF2384" w:rsidRDefault="00BC1427" w:rsidP="0027160E">
            <w:pPr>
              <w:pStyle w:val="Listenabsatz"/>
              <w:numPr>
                <w:ilvl w:val="0"/>
                <w:numId w:val="20"/>
              </w:numPr>
              <w:rPr>
                <w:lang w:eastAsia="de-DE" w:bidi="de-DE"/>
              </w:rPr>
            </w:pPr>
            <w:r w:rsidRPr="00AF2384">
              <w:rPr>
                <w:lang w:eastAsia="de-DE" w:bidi="de-DE"/>
              </w:rPr>
              <w:lastRenderedPageBreak/>
              <w:t>§ 21 des Arbeitnehmer-Entsendegesetzes, § 98c des Aufenthaltsgesetzes, § 19 des Mindestlohngesetzes, § 21 des Schwarzarbeitsbekämpfungsgesetzes und § 22 des Lieferkettensorgfaltspflichtengesetzes vom 16. Juli 2021 bleiben unberührt</w:t>
            </w:r>
          </w:p>
        </w:tc>
      </w:tr>
    </w:tbl>
    <w:p w14:paraId="5A172DC3" w14:textId="77777777" w:rsidR="00280548" w:rsidRDefault="00280548" w:rsidP="00604F99"/>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395F68" w:rsidRPr="00AF2384" w14:paraId="295081AB" w14:textId="77777777" w:rsidTr="004263E2">
        <w:trPr>
          <w:trHeight w:val="317"/>
        </w:trPr>
        <w:tc>
          <w:tcPr>
            <w:tcW w:w="9639" w:type="dxa"/>
            <w:gridSpan w:val="2"/>
            <w:tcBorders>
              <w:left w:val="nil"/>
            </w:tcBorders>
            <w:shd w:val="clear" w:color="auto" w:fill="D9D9D9" w:themeFill="background1" w:themeFillShade="D9"/>
          </w:tcPr>
          <w:p w14:paraId="46437319" w14:textId="77777777" w:rsidR="00351C2A" w:rsidRPr="00AF2384" w:rsidRDefault="00351C2A" w:rsidP="00351C2A">
            <w:pPr>
              <w:rPr>
                <w:rFonts w:ascii="Barlow SemiBold" w:hAnsi="Barlow SemiBold" w:cs="Arial"/>
                <w:bCs/>
                <w:szCs w:val="20"/>
              </w:rPr>
            </w:pPr>
            <w:bookmarkStart w:id="4" w:name="_Hlk174009777"/>
            <w:r w:rsidRPr="00AF2384">
              <w:rPr>
                <w:rFonts w:ascii="Barlow SemiBold" w:hAnsi="Barlow SemiBold" w:cs="Arial"/>
                <w:bCs/>
                <w:szCs w:val="20"/>
              </w:rPr>
              <w:t xml:space="preserve">Angaben zu Gründen in Zusammenhang mit Insolvenz, Interessenkonflikten oder beruflichen Fehlverhalten </w:t>
            </w:r>
          </w:p>
          <w:p w14:paraId="24A35715" w14:textId="77777777" w:rsidR="00395F68" w:rsidRPr="00AF2384" w:rsidRDefault="00351C2A" w:rsidP="00351C2A">
            <w:r w:rsidRPr="00AF2384">
              <w:rPr>
                <w:rFonts w:ascii="Barlow SemiBold" w:hAnsi="Barlow SemiBold" w:cs="Arial"/>
                <w:bCs/>
                <w:szCs w:val="20"/>
              </w:rPr>
              <w:t>gemäß § 124 (1) GWB</w:t>
            </w:r>
          </w:p>
        </w:tc>
      </w:tr>
      <w:tr w:rsidR="00395F68" w:rsidRPr="00AF2384" w14:paraId="4AAA4CD4" w14:textId="77777777" w:rsidTr="006468D7">
        <w:trPr>
          <w:trHeight w:val="317"/>
        </w:trPr>
        <w:tc>
          <w:tcPr>
            <w:tcW w:w="4395" w:type="dxa"/>
            <w:tcBorders>
              <w:left w:val="nil"/>
            </w:tcBorders>
            <w:shd w:val="clear" w:color="auto" w:fill="F2F2F2" w:themeFill="background1" w:themeFillShade="F2"/>
          </w:tcPr>
          <w:p w14:paraId="108B4A13" w14:textId="77777777" w:rsidR="00395F68" w:rsidRPr="00AF2384" w:rsidRDefault="00FB5ACC" w:rsidP="00CB0905">
            <w:pPr>
              <w:jc w:val="both"/>
              <w:rPr>
                <w:lang w:eastAsia="de-DE" w:bidi="de-DE"/>
              </w:rPr>
            </w:pPr>
            <w:r w:rsidRPr="00AF2384">
              <w:rPr>
                <w:lang w:eastAsia="de-DE" w:bidi="de-DE"/>
              </w:rPr>
              <w:t>Liegen für den Wirtschaftsteilnehmer die oben genannten Ausschlussgründe vor?</w:t>
            </w:r>
          </w:p>
        </w:tc>
        <w:tc>
          <w:tcPr>
            <w:tcW w:w="5244" w:type="dxa"/>
            <w:shd w:val="clear" w:color="auto" w:fill="F2F2F2" w:themeFill="background1" w:themeFillShade="F2"/>
          </w:tcPr>
          <w:p w14:paraId="4AA58348" w14:textId="54F1D3EB" w:rsidR="00395F68" w:rsidRPr="00AF2384" w:rsidRDefault="008C0B55" w:rsidP="004263E2">
            <w:sdt>
              <w:sdtPr>
                <w:id w:val="-2001336420"/>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395F68" w:rsidRPr="00AF2384">
              <w:t xml:space="preserve"> ja </w:t>
            </w:r>
            <w:r w:rsidR="00395F68" w:rsidRPr="00AF2384">
              <w:tab/>
            </w:r>
            <w:r w:rsidR="00395F68" w:rsidRPr="00AF2384">
              <w:tab/>
            </w:r>
            <w:r w:rsidR="00395F68" w:rsidRPr="00AF2384">
              <w:tab/>
            </w:r>
            <w:r w:rsidR="00395F68" w:rsidRPr="00AF2384">
              <w:tab/>
            </w:r>
            <w:sdt>
              <w:sdtPr>
                <w:id w:val="-588931058"/>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395F68" w:rsidRPr="00AF2384">
              <w:t xml:space="preserve"> nein</w:t>
            </w:r>
          </w:p>
        </w:tc>
      </w:tr>
      <w:tr w:rsidR="00FB5ACC" w:rsidRPr="00AF2384" w14:paraId="6EB72AD7" w14:textId="77777777" w:rsidTr="006468D7">
        <w:trPr>
          <w:trHeight w:val="317"/>
        </w:trPr>
        <w:tc>
          <w:tcPr>
            <w:tcW w:w="4395" w:type="dxa"/>
            <w:tcBorders>
              <w:left w:val="nil"/>
            </w:tcBorders>
            <w:shd w:val="clear" w:color="auto" w:fill="F2F2F2" w:themeFill="background1" w:themeFillShade="F2"/>
          </w:tcPr>
          <w:p w14:paraId="02523B88" w14:textId="77777777" w:rsidR="00FB5ACC" w:rsidRPr="00AF2384" w:rsidRDefault="003D754E" w:rsidP="00CB0905">
            <w:pPr>
              <w:jc w:val="both"/>
              <w:rPr>
                <w:lang w:eastAsia="de-DE" w:bidi="de-DE"/>
              </w:rPr>
            </w:pPr>
            <w:r w:rsidRPr="00AF2384">
              <w:rPr>
                <w:lang w:eastAsia="de-DE" w:bidi="de-DE"/>
              </w:rPr>
              <w:t>Falls ja, bitte näher ausführen welche Gründe vorliegen:</w:t>
            </w:r>
          </w:p>
        </w:tc>
        <w:tc>
          <w:tcPr>
            <w:tcW w:w="5244" w:type="dxa"/>
            <w:shd w:val="clear" w:color="auto" w:fill="F2F2F2" w:themeFill="background1" w:themeFillShade="F2"/>
          </w:tcPr>
          <w:p w14:paraId="27C29411" w14:textId="77777777" w:rsidR="00FB5ACC" w:rsidRPr="00AF2384" w:rsidRDefault="00902A3A" w:rsidP="004263E2">
            <w:pPr>
              <w:rPr>
                <w:rFonts w:ascii="Segoe UI Symbol" w:hAnsi="Segoe UI Symbol" w:cs="Segoe UI Symbol"/>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r>
      <w:tr w:rsidR="003D754E" w:rsidRPr="00AF2384" w14:paraId="78FAEE08" w14:textId="77777777" w:rsidTr="006468D7">
        <w:trPr>
          <w:trHeight w:val="317"/>
        </w:trPr>
        <w:tc>
          <w:tcPr>
            <w:tcW w:w="4395" w:type="dxa"/>
            <w:tcBorders>
              <w:left w:val="nil"/>
              <w:bottom w:val="single" w:sz="24" w:space="0" w:color="FFFFFF" w:themeColor="background1"/>
            </w:tcBorders>
            <w:shd w:val="clear" w:color="auto" w:fill="F2F2F2" w:themeFill="background1" w:themeFillShade="F2"/>
          </w:tcPr>
          <w:p w14:paraId="03F362B6" w14:textId="77777777" w:rsidR="007733D8" w:rsidRPr="00AF2384" w:rsidRDefault="007733D8" w:rsidP="00CB0905">
            <w:pPr>
              <w:jc w:val="both"/>
              <w:rPr>
                <w:lang w:eastAsia="de-DE" w:bidi="de-DE"/>
              </w:rPr>
            </w:pPr>
            <w:r w:rsidRPr="00AF2384">
              <w:rPr>
                <w:lang w:eastAsia="de-DE" w:bidi="de-DE"/>
              </w:rPr>
              <w:t>Hat der Wirtschaftsteilnehmer selbstreini</w:t>
            </w:r>
            <w:r w:rsidR="006468D7" w:rsidRPr="00AF2384">
              <w:rPr>
                <w:lang w:eastAsia="de-DE" w:bidi="de-DE"/>
              </w:rPr>
              <w:t>g</w:t>
            </w:r>
            <w:r w:rsidRPr="00AF2384">
              <w:rPr>
                <w:lang w:eastAsia="de-DE" w:bidi="de-DE"/>
              </w:rPr>
              <w:t>ende Maßnahmen getroffen?</w:t>
            </w:r>
          </w:p>
          <w:p w14:paraId="2B1E831C" w14:textId="77777777" w:rsidR="002A2715" w:rsidRPr="00AF2384" w:rsidRDefault="002A2715" w:rsidP="00CB0905">
            <w:pPr>
              <w:jc w:val="both"/>
              <w:rPr>
                <w:lang w:eastAsia="de-DE" w:bidi="de-DE"/>
              </w:rPr>
            </w:pPr>
          </w:p>
          <w:p w14:paraId="4C989C58" w14:textId="77777777" w:rsidR="003D754E" w:rsidRPr="00AF2384" w:rsidRDefault="007733D8" w:rsidP="006468D7">
            <w:pPr>
              <w:rPr>
                <w:lang w:eastAsia="de-DE" w:bidi="de-DE"/>
              </w:rPr>
            </w:pPr>
            <w:r w:rsidRPr="00AF2384">
              <w:rPr>
                <w:rFonts w:ascii="Barlow SemiBold" w:hAnsi="Barlow SemiBold"/>
                <w:lang w:eastAsia="de-DE" w:bidi="de-DE"/>
              </w:rPr>
              <w:t>Falls ja,</w:t>
            </w:r>
            <w:r w:rsidRPr="00AF2384">
              <w:rPr>
                <w:lang w:eastAsia="de-DE" w:bidi="de-DE"/>
              </w:rPr>
              <w:t xml:space="preserve"> beschreiben Sie bitte die Maßnahme(n):</w:t>
            </w:r>
          </w:p>
        </w:tc>
        <w:tc>
          <w:tcPr>
            <w:tcW w:w="5244" w:type="dxa"/>
            <w:tcBorders>
              <w:bottom w:val="single" w:sz="24" w:space="0" w:color="FFFFFF" w:themeColor="background1"/>
            </w:tcBorders>
            <w:shd w:val="clear" w:color="auto" w:fill="F2F2F2" w:themeFill="background1" w:themeFillShade="F2"/>
          </w:tcPr>
          <w:p w14:paraId="15B2A746" w14:textId="508D2C20" w:rsidR="00902A3A" w:rsidRPr="00AF2384" w:rsidRDefault="008C0B55" w:rsidP="00902A3A">
            <w:sdt>
              <w:sdtPr>
                <w:id w:val="-1068646249"/>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902A3A" w:rsidRPr="00AF2384">
              <w:t xml:space="preserve"> ja </w:t>
            </w:r>
            <w:r w:rsidR="00902A3A" w:rsidRPr="00AF2384">
              <w:tab/>
            </w:r>
            <w:r w:rsidR="00902A3A" w:rsidRPr="00AF2384">
              <w:tab/>
            </w:r>
            <w:r w:rsidR="00902A3A" w:rsidRPr="00AF2384">
              <w:tab/>
            </w:r>
            <w:r w:rsidR="00902A3A" w:rsidRPr="00AF2384">
              <w:tab/>
            </w:r>
            <w:sdt>
              <w:sdtPr>
                <w:id w:val="-1064096439"/>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902A3A" w:rsidRPr="00AF2384">
              <w:t xml:space="preserve"> nein</w:t>
            </w:r>
          </w:p>
          <w:p w14:paraId="01C7F0F7" w14:textId="77777777" w:rsidR="003D754E" w:rsidRPr="00AF2384" w:rsidRDefault="003D754E" w:rsidP="004263E2">
            <w:pPr>
              <w:rPr>
                <w:rFonts w:cs="Segoe UI Symbol"/>
              </w:rPr>
            </w:pPr>
          </w:p>
          <w:p w14:paraId="6E73E09C" w14:textId="77777777" w:rsidR="002A2715" w:rsidRPr="00AF2384" w:rsidRDefault="002A2715" w:rsidP="004263E2">
            <w:pPr>
              <w:rPr>
                <w:rFonts w:cs="Segoe UI Symbol"/>
                <w:szCs w:val="20"/>
              </w:rPr>
            </w:pPr>
          </w:p>
          <w:p w14:paraId="6E7CB94E" w14:textId="77777777" w:rsidR="00902A3A" w:rsidRPr="00AF2384" w:rsidRDefault="00902A3A" w:rsidP="004263E2">
            <w:pPr>
              <w:rPr>
                <w:rFonts w:cs="Arial"/>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p w14:paraId="41DDE730" w14:textId="77777777" w:rsidR="00902A3A" w:rsidRPr="00AF2384" w:rsidRDefault="00902A3A" w:rsidP="004263E2">
            <w:pPr>
              <w:rPr>
                <w:rFonts w:ascii="Segoe UI Symbol" w:hAnsi="Segoe UI Symbol" w:cs="Segoe UI Symbol"/>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r>
      <w:bookmarkEnd w:id="4"/>
    </w:tbl>
    <w:p w14:paraId="4D8AA1B1" w14:textId="77777777" w:rsidR="00395F68" w:rsidRPr="00AF2384" w:rsidRDefault="00395F68" w:rsidP="00604F99"/>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95CA1" w:rsidRPr="00AF2384" w14:paraId="29360CAF" w14:textId="77777777" w:rsidTr="000046C3">
        <w:trPr>
          <w:trHeight w:val="317"/>
        </w:trPr>
        <w:tc>
          <w:tcPr>
            <w:tcW w:w="9639" w:type="dxa"/>
            <w:tcBorders>
              <w:left w:val="nil"/>
            </w:tcBorders>
            <w:shd w:val="clear" w:color="auto" w:fill="C5F7FF" w:themeFill="accent1" w:themeFillTint="33"/>
            <w:vAlign w:val="center"/>
          </w:tcPr>
          <w:p w14:paraId="5A69D5A5" w14:textId="77777777" w:rsidR="00495CA1" w:rsidRPr="00AF2384" w:rsidRDefault="0020194B" w:rsidP="000046C3">
            <w:pPr>
              <w:rPr>
                <w:rFonts w:ascii="Barlow SemiBold" w:hAnsi="Barlow SemiBold"/>
                <w:bCs/>
              </w:rPr>
            </w:pPr>
            <w:bookmarkStart w:id="5" w:name="_Hlk174009925"/>
            <w:r w:rsidRPr="00AF2384">
              <w:rPr>
                <w:rFonts w:ascii="Barlow SemiBold" w:hAnsi="Barlow SemiBold" w:cs="Arial"/>
                <w:bCs/>
                <w:szCs w:val="20"/>
              </w:rPr>
              <w:t>Eigenerklärung Ausschlussgründe gemäß § 124 (2) GWB</w:t>
            </w:r>
          </w:p>
        </w:tc>
      </w:tr>
      <w:tr w:rsidR="00C43296" w:rsidRPr="00AF2384" w14:paraId="59C1843A" w14:textId="77777777" w:rsidTr="002D753F">
        <w:trPr>
          <w:trHeight w:val="317"/>
        </w:trPr>
        <w:tc>
          <w:tcPr>
            <w:tcW w:w="9639" w:type="dxa"/>
            <w:tcBorders>
              <w:left w:val="nil"/>
            </w:tcBorders>
            <w:shd w:val="clear" w:color="auto" w:fill="F2F2F2" w:themeFill="background1" w:themeFillShade="F2"/>
          </w:tcPr>
          <w:p w14:paraId="19916513" w14:textId="77777777" w:rsidR="00C43296" w:rsidRPr="00AF2384" w:rsidRDefault="00C43296" w:rsidP="008C61A5">
            <w:pPr>
              <w:spacing w:after="100"/>
              <w:rPr>
                <w:lang w:eastAsia="de-DE" w:bidi="de-DE"/>
              </w:rPr>
            </w:pPr>
            <w:r w:rsidRPr="00AF2384">
              <w:rPr>
                <w:lang w:eastAsia="de-DE" w:bidi="de-DE"/>
              </w:rPr>
              <w:t>Ich/Wir erkläre(n), dass ich/wir in den letzten zwei Jahren nicht</w:t>
            </w:r>
          </w:p>
          <w:p w14:paraId="79DF5906" w14:textId="77777777" w:rsidR="00C43296" w:rsidRPr="00AF2384" w:rsidRDefault="00C43296" w:rsidP="00861C6F">
            <w:pPr>
              <w:pStyle w:val="Listenabsatz"/>
              <w:tabs>
                <w:tab w:val="clear" w:pos="170"/>
                <w:tab w:val="left" w:pos="447"/>
              </w:tabs>
              <w:spacing w:after="40"/>
              <w:ind w:left="164" w:hanging="164"/>
              <w:contextualSpacing w:val="0"/>
              <w:rPr>
                <w:lang w:eastAsia="de-DE" w:bidi="de-DE"/>
              </w:rPr>
            </w:pPr>
            <w:r w:rsidRPr="00AF2384">
              <w:rPr>
                <w:lang w:eastAsia="de-DE" w:bidi="de-DE"/>
              </w:rPr>
              <w:t>gemäß § 21 Abs. 1 Satz 1 oder 2 Schwarzarbeitsbekämpfungsgesetz oder</w:t>
            </w:r>
          </w:p>
          <w:p w14:paraId="08673431" w14:textId="77777777" w:rsidR="00C43296" w:rsidRPr="00AF2384" w:rsidRDefault="00C43296" w:rsidP="008C61A5">
            <w:pPr>
              <w:pStyle w:val="Listenabsatz"/>
              <w:spacing w:after="40"/>
              <w:contextualSpacing w:val="0"/>
              <w:rPr>
                <w:lang w:eastAsia="de-DE" w:bidi="de-DE"/>
              </w:rPr>
            </w:pPr>
            <w:r w:rsidRPr="00AF2384">
              <w:rPr>
                <w:lang w:eastAsia="de-DE" w:bidi="de-DE"/>
              </w:rPr>
              <w:t>gemäß § 21 Abs. 1 Arbeitnehmerentsendegesetz oder</w:t>
            </w:r>
          </w:p>
          <w:p w14:paraId="7A49FCC3" w14:textId="77777777" w:rsidR="00C43296" w:rsidRPr="00AF2384" w:rsidRDefault="00C43296" w:rsidP="008C61A5">
            <w:pPr>
              <w:pStyle w:val="Listenabsatz"/>
              <w:spacing w:after="100"/>
              <w:rPr>
                <w:lang w:eastAsia="de-DE" w:bidi="de-DE"/>
              </w:rPr>
            </w:pPr>
            <w:r w:rsidRPr="00AF2384">
              <w:rPr>
                <w:lang w:eastAsia="de-DE" w:bidi="de-DE"/>
              </w:rPr>
              <w:t>gemäß § 19 Abs. 1 Mindestlohngesetz</w:t>
            </w:r>
          </w:p>
          <w:p w14:paraId="0372B131" w14:textId="77777777" w:rsidR="00C43296" w:rsidRPr="00AF2384" w:rsidRDefault="00C43296" w:rsidP="00C43296">
            <w:pPr>
              <w:rPr>
                <w:lang w:eastAsia="de-DE" w:bidi="de-DE"/>
              </w:rPr>
            </w:pPr>
            <w:r w:rsidRPr="00AF2384">
              <w:rPr>
                <w:lang w:eastAsia="de-DE" w:bidi="de-DE"/>
              </w:rPr>
              <w:t>mit einer Freiheitsstrafe von mehr als drei Monaten oder einer Geldstrafe von mehr als 90 Tagessätzen oder</w:t>
            </w:r>
          </w:p>
          <w:p w14:paraId="62044B16" w14:textId="77777777" w:rsidR="00C43296" w:rsidRPr="00AF2384" w:rsidRDefault="00C43296" w:rsidP="00C43296">
            <w:r w:rsidRPr="00AF2384">
              <w:rPr>
                <w:lang w:eastAsia="de-DE" w:bidi="de-DE"/>
              </w:rPr>
              <w:t>einer Geldbuße von mehr als 2.500 Euro belegt worden bin/sind.</w:t>
            </w:r>
          </w:p>
        </w:tc>
      </w:tr>
      <w:tr w:rsidR="00C43296" w:rsidRPr="00AF2384" w14:paraId="7748494C" w14:textId="77777777" w:rsidTr="00AA1014">
        <w:trPr>
          <w:trHeight w:val="317"/>
        </w:trPr>
        <w:tc>
          <w:tcPr>
            <w:tcW w:w="9639" w:type="dxa"/>
            <w:tcBorders>
              <w:left w:val="nil"/>
            </w:tcBorders>
            <w:shd w:val="clear" w:color="auto" w:fill="F2F2F2" w:themeFill="background1" w:themeFillShade="F2"/>
          </w:tcPr>
          <w:p w14:paraId="6FFA7ADC" w14:textId="77777777" w:rsidR="00090D4E" w:rsidRPr="00AF2384" w:rsidRDefault="00AA1014" w:rsidP="009A4F8A">
            <w:pPr>
              <w:jc w:val="both"/>
              <w:rPr>
                <w:rFonts w:ascii="Barlow SemiBold" w:hAnsi="Barlow SemiBold"/>
              </w:rPr>
            </w:pPr>
            <w:r w:rsidRPr="00AF2384">
              <w:rPr>
                <w:rFonts w:ascii="Barlow SemiBold" w:hAnsi="Barlow SemiBold"/>
              </w:rPr>
              <w:t>Ab einer Auftragssumme von 30.000 Euro wird der Auftraggeber für den Bieter, auf dessen Angebot der Zuschlag erteilt werden soll, einen Auszug aus dem Wettbewerbsregister beim Bundeskartellamt anfordern.</w:t>
            </w:r>
          </w:p>
        </w:tc>
      </w:tr>
    </w:tbl>
    <w:bookmarkEnd w:id="5"/>
    <w:p w14:paraId="2B30E0B9" w14:textId="6D91C2AB" w:rsidR="00495CA1" w:rsidRPr="00AF2384" w:rsidRDefault="00C82B63" w:rsidP="009B14F5">
      <w:pPr>
        <w:pStyle w:val="berschrift2"/>
      </w:pPr>
      <w:r>
        <w:t>D</w:t>
      </w:r>
      <w:r w:rsidR="009B14F5" w:rsidRPr="00AF2384">
        <w:t xml:space="preserve">: Gründe im </w:t>
      </w:r>
      <w:r>
        <w:t>Z</w:t>
      </w:r>
      <w:r w:rsidR="009B14F5" w:rsidRPr="00AF2384">
        <w:t xml:space="preserve">usammenhang mit </w:t>
      </w:r>
      <w:r>
        <w:t>S</w:t>
      </w:r>
      <w:r w:rsidR="009B14F5" w:rsidRPr="00AF2384">
        <w:t xml:space="preserve">anktionen gegen </w:t>
      </w:r>
      <w:r>
        <w:t>R</w:t>
      </w:r>
      <w:r w:rsidR="009B14F5" w:rsidRPr="00AF2384">
        <w:t xml:space="preserve">ussland im </w:t>
      </w:r>
      <w:r>
        <w:t>B</w:t>
      </w:r>
      <w:r w:rsidR="009B14F5" w:rsidRPr="00AF2384">
        <w:t xml:space="preserve">ereich der </w:t>
      </w:r>
      <w:r>
        <w:t>V</w:t>
      </w:r>
      <w:r w:rsidR="009B14F5" w:rsidRPr="00AF2384">
        <w:t xml:space="preserve">ergabe öffentlicher </w:t>
      </w:r>
      <w:r>
        <w:t>A</w:t>
      </w:r>
      <w:r w:rsidR="009B14F5" w:rsidRPr="00AF2384">
        <w:t xml:space="preserve">ufträge und </w:t>
      </w:r>
      <w:r>
        <w:t>K</w:t>
      </w:r>
      <w:r w:rsidR="009B14F5" w:rsidRPr="00AF2384">
        <w:t>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505AEB" w:rsidRPr="00AF2384" w14:paraId="189B1BDE" w14:textId="77777777" w:rsidTr="004263E2">
        <w:trPr>
          <w:trHeight w:val="317"/>
        </w:trPr>
        <w:tc>
          <w:tcPr>
            <w:tcW w:w="9639" w:type="dxa"/>
            <w:tcBorders>
              <w:left w:val="nil"/>
            </w:tcBorders>
            <w:shd w:val="clear" w:color="auto" w:fill="C5F7FF" w:themeFill="accent1" w:themeFillTint="33"/>
          </w:tcPr>
          <w:p w14:paraId="0D29D348" w14:textId="77777777" w:rsidR="00505AEB" w:rsidRPr="00AF2384" w:rsidRDefault="000B78B5" w:rsidP="009A4F8A">
            <w:pPr>
              <w:jc w:val="both"/>
              <w:rPr>
                <w:bCs/>
              </w:rPr>
            </w:pPr>
            <w:r w:rsidRPr="00AF2384">
              <w:rPr>
                <w:rFonts w:cs="Arial"/>
                <w:bCs/>
                <w:szCs w:val="20"/>
              </w:rPr>
              <w:t xml:space="preserve">Mit der am 8. April 2022 im EU-Amtsblatt veröffentlichten </w:t>
            </w:r>
            <w:r w:rsidRPr="00AF2384">
              <w:rPr>
                <w:rFonts w:cs="Arial"/>
                <w:b/>
                <w:szCs w:val="20"/>
              </w:rPr>
              <w:t>Verordnung (EU) 2022/576</w:t>
            </w:r>
            <w:r w:rsidRPr="00AF2384">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006B6A00" w14:textId="77777777" w:rsidR="00280548" w:rsidRDefault="00280548" w:rsidP="00505AEB"/>
    <w:p w14:paraId="3498A5FF" w14:textId="77777777" w:rsidR="00B52334" w:rsidRPr="00AF2384" w:rsidRDefault="00B52334" w:rsidP="00505AEB"/>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0B78B5" w:rsidRPr="00AF2384" w14:paraId="066277F7" w14:textId="77777777" w:rsidTr="000046C3">
        <w:trPr>
          <w:trHeight w:val="317"/>
        </w:trPr>
        <w:tc>
          <w:tcPr>
            <w:tcW w:w="9639" w:type="dxa"/>
            <w:tcBorders>
              <w:left w:val="nil"/>
            </w:tcBorders>
            <w:shd w:val="clear" w:color="auto" w:fill="C5F7FF" w:themeFill="accent1" w:themeFillTint="33"/>
            <w:vAlign w:val="center"/>
          </w:tcPr>
          <w:p w14:paraId="33CE24B1" w14:textId="77777777" w:rsidR="000B78B5" w:rsidRPr="00AF2384" w:rsidRDefault="008F225D" w:rsidP="000046C3">
            <w:pPr>
              <w:rPr>
                <w:rFonts w:ascii="Barlow SemiBold" w:hAnsi="Barlow SemiBold"/>
                <w:bCs/>
              </w:rPr>
            </w:pPr>
            <w:bookmarkStart w:id="6" w:name="_Hlk174018562"/>
            <w:r w:rsidRPr="00AF2384">
              <w:rPr>
                <w:rFonts w:ascii="Barlow SemiBold" w:hAnsi="Barlow SemiBold" w:cs="Arial"/>
                <w:bCs/>
                <w:szCs w:val="20"/>
              </w:rPr>
              <w:lastRenderedPageBreak/>
              <w:t>Eigenerklärung zur Verordnung (EU) Nr. 2022/576</w:t>
            </w:r>
          </w:p>
        </w:tc>
      </w:tr>
      <w:tr w:rsidR="000B78B5" w:rsidRPr="00AF2384" w14:paraId="76183ACB" w14:textId="77777777" w:rsidTr="004263E2">
        <w:trPr>
          <w:trHeight w:val="317"/>
        </w:trPr>
        <w:tc>
          <w:tcPr>
            <w:tcW w:w="9639" w:type="dxa"/>
            <w:tcBorders>
              <w:left w:val="nil"/>
            </w:tcBorders>
            <w:shd w:val="clear" w:color="auto" w:fill="F2F2F2" w:themeFill="background1" w:themeFillShade="F2"/>
          </w:tcPr>
          <w:p w14:paraId="0AA0FFA9" w14:textId="77777777" w:rsidR="00F1181D" w:rsidRPr="00AF2384" w:rsidRDefault="00F1181D" w:rsidP="002D72B1">
            <w:pPr>
              <w:spacing w:after="100"/>
              <w:jc w:val="both"/>
              <w:rPr>
                <w:lang w:eastAsia="de-DE" w:bidi="de-DE"/>
              </w:rPr>
            </w:pPr>
            <w:r w:rsidRPr="00AF2384">
              <w:rPr>
                <w:lang w:eastAsia="de-DE" w:bidi="de-DE"/>
              </w:rPr>
              <w:t xml:space="preserve">Ich erkläre / wir erklären, dass ich / mein Unternehmen nicht zu den in </w:t>
            </w:r>
            <w:r w:rsidRPr="00AF2384">
              <w:rPr>
                <w:rFonts w:ascii="Barlow SemiBold" w:hAnsi="Barlow SemiBold"/>
                <w:lang w:eastAsia="de-DE" w:bidi="de-DE"/>
              </w:rPr>
              <w:t>Artikel 5 k)</w:t>
            </w:r>
            <w:r w:rsidRPr="00AF2384">
              <w:rPr>
                <w:lang w:eastAsia="de-DE" w:bidi="de-DE"/>
              </w:rPr>
              <w:t xml:space="preserve"> Absatz 1 der Verordnung (EU) Nr. 833/2014 in der aktuellen Fassung des Art. 1 Ziff. 23 der Verordnung (EU) 2022/576 genannten Personen und Unternehmen gehören, die einen </w:t>
            </w:r>
            <w:r w:rsidRPr="00AF2384">
              <w:rPr>
                <w:rFonts w:ascii="Barlow SemiBold" w:hAnsi="Barlow SemiBold"/>
                <w:u w:val="single"/>
                <w:lang w:eastAsia="de-DE" w:bidi="de-DE"/>
              </w:rPr>
              <w:t>Bezug zu Russland</w:t>
            </w:r>
            <w:r w:rsidRPr="00AF2384">
              <w:rPr>
                <w:rFonts w:ascii="Barlow SemiBold" w:hAnsi="Barlow SemiBold"/>
                <w:lang w:eastAsia="de-DE" w:bidi="de-DE"/>
              </w:rPr>
              <w:t xml:space="preserve"> im Sinne der Vorschrift aufweisen</w:t>
            </w:r>
            <w:r w:rsidRPr="00AF2384">
              <w:rPr>
                <w:lang w:eastAsia="de-DE" w:bidi="de-DE"/>
              </w:rPr>
              <w:t>, insbesondere</w:t>
            </w:r>
          </w:p>
          <w:p w14:paraId="5D7CA5B6" w14:textId="77777777" w:rsidR="002B2DAE" w:rsidRPr="00AF2384" w:rsidRDefault="00F1181D" w:rsidP="00FF52AA">
            <w:pPr>
              <w:pStyle w:val="Listenabsatz"/>
              <w:numPr>
                <w:ilvl w:val="0"/>
                <w:numId w:val="21"/>
              </w:numPr>
              <w:tabs>
                <w:tab w:val="clear" w:pos="170"/>
              </w:tabs>
              <w:spacing w:before="40" w:after="40"/>
              <w:ind w:left="589" w:hanging="357"/>
              <w:contextualSpacing w:val="0"/>
              <w:jc w:val="both"/>
              <w:rPr>
                <w:lang w:eastAsia="de-DE" w:bidi="de-DE"/>
              </w:rPr>
            </w:pPr>
            <w:r w:rsidRPr="00AF2384">
              <w:rPr>
                <w:lang w:eastAsia="de-DE" w:bidi="de-DE"/>
              </w:rPr>
              <w:t xml:space="preserve">durch die </w:t>
            </w:r>
            <w:r w:rsidRPr="00AF2384">
              <w:rPr>
                <w:rFonts w:ascii="Barlow SemiBold" w:hAnsi="Barlow SemiBold"/>
                <w:lang w:eastAsia="de-DE" w:bidi="de-DE"/>
              </w:rPr>
              <w:t>russische Staatsangehörigkeit</w:t>
            </w:r>
            <w:r w:rsidRPr="00AF2384">
              <w:rPr>
                <w:lang w:eastAsia="de-DE" w:bidi="de-DE"/>
              </w:rPr>
              <w:t xml:space="preserve"> oder die </w:t>
            </w:r>
            <w:r w:rsidRPr="00AF2384">
              <w:rPr>
                <w:rFonts w:ascii="Barlow SemiBold" w:hAnsi="Barlow SemiBold"/>
                <w:lang w:eastAsia="de-DE" w:bidi="de-DE"/>
              </w:rPr>
              <w:t>Niederlassung in Russland</w:t>
            </w:r>
            <w:r w:rsidRPr="00AF2384">
              <w:rPr>
                <w:lang w:eastAsia="de-DE" w:bidi="de-DE"/>
              </w:rPr>
              <w:t>,</w:t>
            </w:r>
          </w:p>
          <w:p w14:paraId="11EE18DD" w14:textId="77777777" w:rsidR="002B2DAE" w:rsidRPr="00AF2384" w:rsidRDefault="00F1181D" w:rsidP="00FF52AA">
            <w:pPr>
              <w:pStyle w:val="Listenabsatz"/>
              <w:numPr>
                <w:ilvl w:val="0"/>
                <w:numId w:val="21"/>
              </w:numPr>
              <w:spacing w:before="40" w:after="40"/>
              <w:ind w:left="589" w:hanging="357"/>
              <w:contextualSpacing w:val="0"/>
              <w:jc w:val="both"/>
              <w:rPr>
                <w:lang w:eastAsia="de-DE" w:bidi="de-DE"/>
              </w:rPr>
            </w:pPr>
            <w:r w:rsidRPr="00AF2384">
              <w:rPr>
                <w:lang w:eastAsia="de-DE" w:bidi="de-DE"/>
              </w:rPr>
              <w:t xml:space="preserve">dessen </w:t>
            </w:r>
            <w:r w:rsidRPr="00AF2384">
              <w:rPr>
                <w:rFonts w:ascii="Barlow SemiBold" w:hAnsi="Barlow SemiBold"/>
                <w:lang w:eastAsia="de-DE" w:bidi="de-DE"/>
              </w:rPr>
              <w:t>Anteile zu über 50%</w:t>
            </w:r>
            <w:r w:rsidRPr="00AF2384">
              <w:rPr>
                <w:lang w:eastAsia="de-DE" w:bidi="de-DE"/>
              </w:rPr>
              <w:t xml:space="preserve"> unmittelbar oder mittelbar von einem unter Buchstabe a) genannten Personen/Unternehmen etc. gehalten werden,</w:t>
            </w:r>
          </w:p>
          <w:p w14:paraId="763C9B11" w14:textId="77777777" w:rsidR="00F1181D" w:rsidRPr="00AF2384" w:rsidRDefault="00F1181D" w:rsidP="00FF52AA">
            <w:pPr>
              <w:pStyle w:val="Listenabsatz"/>
              <w:numPr>
                <w:ilvl w:val="0"/>
                <w:numId w:val="21"/>
              </w:numPr>
              <w:spacing w:before="40" w:after="100"/>
              <w:ind w:left="589" w:hanging="357"/>
              <w:contextualSpacing w:val="0"/>
              <w:jc w:val="both"/>
              <w:rPr>
                <w:rFonts w:ascii="Barlow SemiBold" w:hAnsi="Barlow SemiBold"/>
                <w:lang w:eastAsia="de-DE" w:bidi="de-DE"/>
              </w:rPr>
            </w:pPr>
            <w:r w:rsidRPr="00AF2384">
              <w:rPr>
                <w:lang w:eastAsia="de-DE" w:bidi="de-DE"/>
              </w:rPr>
              <w:t xml:space="preserve">die </w:t>
            </w:r>
            <w:r w:rsidRPr="00AF2384">
              <w:rPr>
                <w:rFonts w:ascii="Barlow SemiBold" w:hAnsi="Barlow SemiBold"/>
                <w:lang w:eastAsia="de-DE" w:bidi="de-DE"/>
              </w:rPr>
              <w:t>im Namen oder auf Anweisung</w:t>
            </w:r>
            <w:r w:rsidRPr="00AF2384">
              <w:rPr>
                <w:lang w:eastAsia="de-DE" w:bidi="de-DE"/>
              </w:rPr>
              <w:t xml:space="preserve"> einer </w:t>
            </w:r>
            <w:r w:rsidRPr="00AF2384">
              <w:rPr>
                <w:rFonts w:ascii="Barlow SemiBold" w:hAnsi="Barlow SemiBold"/>
                <w:lang w:eastAsia="de-DE" w:bidi="de-DE"/>
              </w:rPr>
              <w:t>der</w:t>
            </w:r>
            <w:r w:rsidRPr="00AF2384">
              <w:rPr>
                <w:lang w:eastAsia="de-DE" w:bidi="de-DE"/>
              </w:rPr>
              <w:t xml:space="preserve"> unter Buchstabe a) oder b) </w:t>
            </w:r>
            <w:r w:rsidRPr="00AF2384">
              <w:rPr>
                <w:rFonts w:ascii="Barlow SemiBold" w:hAnsi="Barlow SemiBold"/>
                <w:lang w:eastAsia="de-DE" w:bidi="de-DE"/>
              </w:rPr>
              <w:t>genannten Organisationen etc. handeln.</w:t>
            </w:r>
          </w:p>
          <w:p w14:paraId="0E15D1A4" w14:textId="77777777" w:rsidR="000B78B5" w:rsidRPr="00AF2384" w:rsidRDefault="00F1181D" w:rsidP="002D72B1">
            <w:pPr>
              <w:jc w:val="both"/>
            </w:pPr>
            <w:r w:rsidRPr="00AF2384">
              <w:rPr>
                <w:lang w:eastAsia="de-DE" w:bidi="de-DE"/>
              </w:rPr>
              <w:t xml:space="preserve">Ich / Wir erkläre/n weiterhin, dass auch </w:t>
            </w:r>
            <w:r w:rsidRPr="00AF2384">
              <w:rPr>
                <w:rFonts w:ascii="Barlow SemiBold" w:hAnsi="Barlow SemiBold"/>
                <w:lang w:eastAsia="de-DE" w:bidi="de-DE"/>
              </w:rPr>
              <w:t>keine Unterauftragnehmer, Lieferanten oder Eignungsverleiher beauftragt werden oder in Anspruch genommen werden, die zu den in Buchstabe a) bis c) genannten Unternehmen gehören bzw.</w:t>
            </w:r>
            <w:r w:rsidRPr="00AF2384">
              <w:rPr>
                <w:lang w:eastAsia="de-DE" w:bidi="de-DE"/>
              </w:rPr>
              <w:t xml:space="preserve"> dass </w:t>
            </w:r>
            <w:r w:rsidRPr="00AF2384">
              <w:rPr>
                <w:rFonts w:ascii="Barlow SemiBold" w:hAnsi="Barlow SemiBold"/>
                <w:lang w:eastAsia="de-DE" w:bidi="de-DE"/>
              </w:rPr>
              <w:t>diese beauftragten Leistungen weniger als 10 % des Auftragswertes</w:t>
            </w:r>
            <w:r w:rsidRPr="00AF2384">
              <w:rPr>
                <w:lang w:eastAsia="de-DE" w:bidi="de-DE"/>
              </w:rPr>
              <w:t xml:space="preserve"> betragen. Dies wird bestätigt und sichergestellt, auch während der gesamten Vertragslaufzeit.</w:t>
            </w:r>
          </w:p>
        </w:tc>
      </w:tr>
      <w:bookmarkEnd w:id="6"/>
    </w:tbl>
    <w:p w14:paraId="1A94831F" w14:textId="77777777" w:rsidR="007C7904" w:rsidRPr="00AF2384" w:rsidRDefault="007C7904">
      <w:pPr>
        <w:spacing w:line="300" w:lineRule="auto"/>
      </w:pPr>
    </w:p>
    <w:p w14:paraId="7A5A99D4" w14:textId="77777777" w:rsidR="00200531" w:rsidRDefault="00200531" w:rsidP="00200531">
      <w:pPr>
        <w:pStyle w:val="berschrift2"/>
      </w:pPr>
      <w:r>
        <w:t>E: Zertifizierung nach ISO 27001</w:t>
      </w:r>
    </w:p>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6380"/>
        <w:gridCol w:w="3260"/>
      </w:tblGrid>
      <w:tr w:rsidR="003062E9" w:rsidRPr="00AF2458" w14:paraId="667A582E" w14:textId="77777777" w:rsidTr="00627094">
        <w:trPr>
          <w:trHeight w:val="317"/>
        </w:trPr>
        <w:tc>
          <w:tcPr>
            <w:tcW w:w="5000" w:type="pct"/>
            <w:gridSpan w:val="2"/>
            <w:tcBorders>
              <w:left w:val="nil"/>
            </w:tcBorders>
            <w:shd w:val="clear" w:color="auto" w:fill="D9D9D9" w:themeFill="background1" w:themeFillShade="D9"/>
          </w:tcPr>
          <w:p w14:paraId="69A7D3EF" w14:textId="44EDC8DD" w:rsidR="003062E9" w:rsidRPr="00AF2458" w:rsidRDefault="008B7A19" w:rsidP="00627094">
            <w:pPr>
              <w:rPr>
                <w:bCs/>
              </w:rPr>
            </w:pPr>
            <w:r>
              <w:rPr>
                <w:rFonts w:cs="Arial"/>
                <w:b/>
                <w:szCs w:val="20"/>
              </w:rPr>
              <w:t>Zertifizierung nach ISO 27001</w:t>
            </w:r>
          </w:p>
        </w:tc>
      </w:tr>
      <w:tr w:rsidR="009A7FEA" w:rsidRPr="009A7FEA" w14:paraId="4ABF369D" w14:textId="77777777" w:rsidTr="009A7FEA">
        <w:trPr>
          <w:trHeight w:val="317"/>
        </w:trPr>
        <w:tc>
          <w:tcPr>
            <w:tcW w:w="5000" w:type="pct"/>
            <w:gridSpan w:val="2"/>
            <w:tcBorders>
              <w:left w:val="nil"/>
            </w:tcBorders>
            <w:shd w:val="clear" w:color="auto" w:fill="C5F7FF" w:themeFill="accent1" w:themeFillTint="33"/>
          </w:tcPr>
          <w:p w14:paraId="1F6D9A25" w14:textId="271CA153" w:rsidR="009A7FEA" w:rsidRPr="008B7A19" w:rsidRDefault="008B7A19" w:rsidP="00627094">
            <w:pPr>
              <w:rPr>
                <w:rFonts w:cs="Arial"/>
                <w:bCs/>
                <w:color w:val="F2F2F2" w:themeColor="background1" w:themeShade="F2"/>
                <w:szCs w:val="20"/>
              </w:rPr>
            </w:pPr>
            <w:r w:rsidRPr="008B7A19">
              <w:rPr>
                <w:rFonts w:cs="Arial"/>
                <w:bCs/>
                <w:szCs w:val="20"/>
              </w:rPr>
              <w:t xml:space="preserve">Durch den Bewerber ist nachzuweisen, </w:t>
            </w:r>
            <w:r>
              <w:rPr>
                <w:rFonts w:cs="Arial"/>
                <w:bCs/>
                <w:szCs w:val="20"/>
              </w:rPr>
              <w:t xml:space="preserve">dass er zum </w:t>
            </w:r>
            <w:r w:rsidRPr="008B7A19">
              <w:rPr>
                <w:rFonts w:cs="Arial"/>
                <w:bCs/>
                <w:szCs w:val="20"/>
              </w:rPr>
              <w:t>Zeitpunkt der Bewe</w:t>
            </w:r>
            <w:r>
              <w:rPr>
                <w:rFonts w:cs="Arial"/>
                <w:bCs/>
                <w:szCs w:val="20"/>
              </w:rPr>
              <w:t>r</w:t>
            </w:r>
            <w:r w:rsidRPr="008B7A19">
              <w:rPr>
                <w:rFonts w:cs="Arial"/>
                <w:bCs/>
                <w:szCs w:val="20"/>
              </w:rPr>
              <w:t xml:space="preserve">bungsfrist der Ausschreibung nachweislich nach ISO 27001, im für Cyber Security relevanten Anwendungsbereich, zertifiziert ist und </w:t>
            </w:r>
            <w:r>
              <w:rPr>
                <w:rFonts w:cs="Arial"/>
                <w:bCs/>
                <w:szCs w:val="20"/>
              </w:rPr>
              <w:t>zu b</w:t>
            </w:r>
            <w:r w:rsidRPr="008B7A19">
              <w:rPr>
                <w:rFonts w:cs="Arial"/>
                <w:bCs/>
                <w:szCs w:val="20"/>
              </w:rPr>
              <w:t>estätig</w:t>
            </w:r>
            <w:r>
              <w:rPr>
                <w:rFonts w:cs="Arial"/>
                <w:bCs/>
                <w:szCs w:val="20"/>
              </w:rPr>
              <w:t>en</w:t>
            </w:r>
            <w:r w:rsidRPr="008B7A19">
              <w:rPr>
                <w:rFonts w:cs="Arial"/>
                <w:bCs/>
                <w:szCs w:val="20"/>
              </w:rPr>
              <w:t>, dass die Rezertifizierung über die gesamte Dauer der LTSA ange</w:t>
            </w:r>
            <w:r>
              <w:rPr>
                <w:rFonts w:cs="Arial"/>
                <w:bCs/>
                <w:szCs w:val="20"/>
              </w:rPr>
              <w:t>s</w:t>
            </w:r>
            <w:r w:rsidRPr="008B7A19">
              <w:rPr>
                <w:rFonts w:cs="Arial"/>
                <w:bCs/>
                <w:szCs w:val="20"/>
              </w:rPr>
              <w:t>trebt wird. Die Zertifizierung muss durch eine akkreditierte Zertifizierungsstelle ausgestellt sein.</w:t>
            </w:r>
          </w:p>
        </w:tc>
      </w:tr>
      <w:tr w:rsidR="003062E9" w:rsidRPr="00AF2458" w14:paraId="4C6AE590" w14:textId="77777777" w:rsidTr="00627094">
        <w:trPr>
          <w:trHeight w:val="317"/>
        </w:trPr>
        <w:tc>
          <w:tcPr>
            <w:tcW w:w="3309" w:type="pct"/>
            <w:tcBorders>
              <w:left w:val="nil"/>
            </w:tcBorders>
            <w:shd w:val="clear" w:color="auto" w:fill="F2F2F2" w:themeFill="background1" w:themeFillShade="F2"/>
          </w:tcPr>
          <w:p w14:paraId="7E95CD2D" w14:textId="77777777" w:rsidR="003062E9" w:rsidRPr="00AF2458" w:rsidRDefault="003062E9" w:rsidP="00627094">
            <w:r w:rsidRPr="006D5AE6">
              <w:rPr>
                <w:lang w:eastAsia="de-DE" w:bidi="de-DE"/>
              </w:rPr>
              <w:t>Nachweis der Zertifizierung mittels Kopie des Zertifikates.</w:t>
            </w:r>
          </w:p>
        </w:tc>
        <w:tc>
          <w:tcPr>
            <w:tcW w:w="1691" w:type="pct"/>
            <w:tcBorders>
              <w:left w:val="nil"/>
            </w:tcBorders>
            <w:shd w:val="clear" w:color="auto" w:fill="F2F2F2" w:themeFill="background1" w:themeFillShade="F2"/>
          </w:tcPr>
          <w:p w14:paraId="53ED29D6" w14:textId="77777777" w:rsidR="003062E9" w:rsidRPr="006D5AE6" w:rsidRDefault="003062E9" w:rsidP="00627094">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bl>
    <w:p w14:paraId="3DFB49EE" w14:textId="77777777" w:rsidR="008B7A19" w:rsidRDefault="008B7A19" w:rsidP="003062E9"/>
    <w:p w14:paraId="356B2FFF" w14:textId="77777777" w:rsidR="008B7A19" w:rsidRDefault="008B7A19" w:rsidP="003062E9"/>
    <w:p w14:paraId="3633FDB9" w14:textId="77777777" w:rsidR="008B7A19" w:rsidRDefault="008B7A19" w:rsidP="003062E9"/>
    <w:p w14:paraId="229EFC65" w14:textId="078A2541" w:rsidR="008B7A19" w:rsidRDefault="004432FA" w:rsidP="008B7A19">
      <w:pPr>
        <w:pStyle w:val="berschrift2"/>
      </w:pPr>
      <w:r>
        <w:t>F</w:t>
      </w:r>
      <w:r w:rsidR="008B7A19">
        <w:t>: bergrechtlich</w:t>
      </w:r>
      <w:r w:rsidR="00D76E2F">
        <w:t>e</w:t>
      </w:r>
      <w:r w:rsidR="008B7A19">
        <w:t xml:space="preserve"> bestell</w:t>
      </w:r>
      <w:r w:rsidR="00D76E2F">
        <w:t xml:space="preserve">ung der </w:t>
      </w:r>
      <w:r w:rsidR="00096201">
        <w:t>Mitarbeiter</w:t>
      </w:r>
      <w:r w:rsidR="00D65D29">
        <w:t xml:space="preserve"> bei Vorort</w:t>
      </w:r>
      <w:r w:rsidR="00CA560D">
        <w:t>t</w:t>
      </w:r>
      <w:r w:rsidR="00D65D29">
        <w:t>ätigkeit</w:t>
      </w:r>
    </w:p>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40"/>
      </w:tblGrid>
      <w:tr w:rsidR="008B7A19" w:rsidRPr="00AF2458" w14:paraId="2A7D4A28" w14:textId="77777777" w:rsidTr="00627094">
        <w:trPr>
          <w:trHeight w:val="317"/>
        </w:trPr>
        <w:tc>
          <w:tcPr>
            <w:tcW w:w="5000" w:type="pct"/>
            <w:tcBorders>
              <w:left w:val="nil"/>
            </w:tcBorders>
            <w:shd w:val="clear" w:color="auto" w:fill="D9D9D9" w:themeFill="background1" w:themeFillShade="D9"/>
          </w:tcPr>
          <w:p w14:paraId="48456D42" w14:textId="32272CE0" w:rsidR="008B7A19" w:rsidRPr="00AF2458" w:rsidRDefault="00C54C93" w:rsidP="00627094">
            <w:pPr>
              <w:rPr>
                <w:bCs/>
              </w:rPr>
            </w:pPr>
            <w:r>
              <w:rPr>
                <w:rFonts w:cs="Arial"/>
                <w:b/>
                <w:szCs w:val="20"/>
              </w:rPr>
              <w:t>B</w:t>
            </w:r>
            <w:r w:rsidRPr="00C54C93">
              <w:rPr>
                <w:rFonts w:cs="Arial"/>
                <w:b/>
                <w:szCs w:val="20"/>
              </w:rPr>
              <w:t xml:space="preserve">ergrechtliche </w:t>
            </w:r>
            <w:r>
              <w:rPr>
                <w:rFonts w:cs="Arial"/>
                <w:b/>
                <w:szCs w:val="20"/>
              </w:rPr>
              <w:t>B</w:t>
            </w:r>
            <w:r w:rsidRPr="00C54C93">
              <w:rPr>
                <w:rFonts w:cs="Arial"/>
                <w:b/>
                <w:szCs w:val="20"/>
              </w:rPr>
              <w:t>estellung der Mitarbeiter bei Vorort</w:t>
            </w:r>
            <w:r w:rsidR="00CA560D">
              <w:rPr>
                <w:rFonts w:cs="Arial"/>
                <w:b/>
                <w:szCs w:val="20"/>
              </w:rPr>
              <w:t>t</w:t>
            </w:r>
            <w:r w:rsidRPr="00C54C93">
              <w:rPr>
                <w:rFonts w:cs="Arial"/>
                <w:b/>
                <w:szCs w:val="20"/>
              </w:rPr>
              <w:t>ätigkeit</w:t>
            </w:r>
          </w:p>
        </w:tc>
      </w:tr>
      <w:tr w:rsidR="008B7A19" w:rsidRPr="009A7FEA" w14:paraId="49C91C73" w14:textId="77777777" w:rsidTr="00627094">
        <w:trPr>
          <w:trHeight w:val="317"/>
        </w:trPr>
        <w:tc>
          <w:tcPr>
            <w:tcW w:w="5000" w:type="pct"/>
            <w:tcBorders>
              <w:left w:val="nil"/>
            </w:tcBorders>
            <w:shd w:val="clear" w:color="auto" w:fill="C5F7FF" w:themeFill="accent1" w:themeFillTint="33"/>
          </w:tcPr>
          <w:p w14:paraId="23929775" w14:textId="413FA56F" w:rsidR="008B7A19" w:rsidRPr="008B7A19" w:rsidRDefault="008B7A19" w:rsidP="00627094">
            <w:pPr>
              <w:rPr>
                <w:rFonts w:cs="Arial"/>
                <w:bCs/>
                <w:color w:val="F2F2F2" w:themeColor="background1" w:themeShade="F2"/>
                <w:szCs w:val="20"/>
              </w:rPr>
            </w:pPr>
            <w:r w:rsidRPr="008B7A19">
              <w:rPr>
                <w:rFonts w:cs="Arial"/>
                <w:bCs/>
                <w:szCs w:val="20"/>
              </w:rPr>
              <w:t xml:space="preserve">Der AN bestätigt, dass </w:t>
            </w:r>
            <w:r>
              <w:rPr>
                <w:rFonts w:cs="Arial"/>
                <w:bCs/>
                <w:szCs w:val="20"/>
              </w:rPr>
              <w:t>er</w:t>
            </w:r>
            <w:r w:rsidRPr="008B7A19">
              <w:rPr>
                <w:rFonts w:cs="Arial"/>
                <w:bCs/>
                <w:szCs w:val="20"/>
              </w:rPr>
              <w:t xml:space="preserve"> für die eigenständige Umsetzung von Arbeiten vor Ort sicherstellt, dass während der Arbeiten des AN, oder im Auftrag des AN durchgeführten Arbeiten, vor Ort durchgehend eine durch ihn bergrechtlich bestellte Person auf dem Gasspeicher</w:t>
            </w:r>
            <w:r w:rsidR="00D65D21">
              <w:rPr>
                <w:rFonts w:cs="Arial"/>
                <w:bCs/>
                <w:szCs w:val="20"/>
              </w:rPr>
              <w:t xml:space="preserve"> die Tätigkeiten ausführt</w:t>
            </w:r>
            <w:r w:rsidR="006C7F0F">
              <w:rPr>
                <w:rFonts w:cs="Arial"/>
                <w:bCs/>
                <w:szCs w:val="20"/>
              </w:rPr>
              <w:t>.</w:t>
            </w:r>
          </w:p>
        </w:tc>
      </w:tr>
      <w:tr w:rsidR="008B7A19" w:rsidRPr="00AF2458" w14:paraId="390818F8" w14:textId="77777777" w:rsidTr="00627094">
        <w:trPr>
          <w:trHeight w:val="317"/>
        </w:trPr>
        <w:tc>
          <w:tcPr>
            <w:tcW w:w="5000" w:type="pct"/>
            <w:tcBorders>
              <w:left w:val="nil"/>
            </w:tcBorders>
            <w:shd w:val="clear" w:color="auto" w:fill="F2F2F2" w:themeFill="background1" w:themeFillShade="F2"/>
          </w:tcPr>
          <w:p w14:paraId="4355436A" w14:textId="77777777" w:rsidR="008B7A19" w:rsidRPr="006D5AE6" w:rsidRDefault="008C0B55" w:rsidP="00627094">
            <w:pPr>
              <w:rPr>
                <w:rFonts w:cs="Arial"/>
              </w:rPr>
            </w:pPr>
            <w:sdt>
              <w:sdtPr>
                <w:id w:val="-1406075207"/>
                <w14:checkbox>
                  <w14:checked w14:val="0"/>
                  <w14:checkedState w14:val="2612" w14:font="MS Gothic"/>
                  <w14:uncheckedState w14:val="2610" w14:font="MS Gothic"/>
                </w14:checkbox>
              </w:sdtPr>
              <w:sdtEndPr/>
              <w:sdtContent>
                <w:r w:rsidR="008B7A19">
                  <w:rPr>
                    <w:rFonts w:ascii="MS Gothic" w:eastAsia="MS Gothic" w:hAnsi="MS Gothic" w:hint="eastAsia"/>
                  </w:rPr>
                  <w:t>☐</w:t>
                </w:r>
              </w:sdtContent>
            </w:sdt>
            <w:r w:rsidR="008B7A19" w:rsidRPr="00AF2384">
              <w:t xml:space="preserve"> ja </w:t>
            </w:r>
            <w:r w:rsidR="008B7A19" w:rsidRPr="00AF2384">
              <w:tab/>
            </w:r>
            <w:r w:rsidR="008B7A19">
              <w:t xml:space="preserve">               </w:t>
            </w:r>
            <w:sdt>
              <w:sdtPr>
                <w:id w:val="1869713772"/>
                <w14:checkbox>
                  <w14:checked w14:val="0"/>
                  <w14:checkedState w14:val="2612" w14:font="MS Gothic"/>
                  <w14:uncheckedState w14:val="2610" w14:font="MS Gothic"/>
                </w14:checkbox>
              </w:sdtPr>
              <w:sdtEndPr/>
              <w:sdtContent>
                <w:r w:rsidR="008B7A19">
                  <w:rPr>
                    <w:rFonts w:ascii="MS Gothic" w:eastAsia="MS Gothic" w:hAnsi="MS Gothic" w:hint="eastAsia"/>
                  </w:rPr>
                  <w:t>☐</w:t>
                </w:r>
              </w:sdtContent>
            </w:sdt>
            <w:r w:rsidR="008B7A19" w:rsidRPr="00AF2384">
              <w:t xml:space="preserve"> nein</w:t>
            </w:r>
          </w:p>
        </w:tc>
      </w:tr>
    </w:tbl>
    <w:p w14:paraId="4E76FC06" w14:textId="039970BC" w:rsidR="007C7904" w:rsidRPr="00AF2384" w:rsidRDefault="007C7904" w:rsidP="003062E9"/>
    <w:p w14:paraId="45AF621F" w14:textId="6A01835C" w:rsidR="000B78B5" w:rsidRPr="00AF2384" w:rsidRDefault="00C82B63" w:rsidP="00DC7FD0">
      <w:pPr>
        <w:pStyle w:val="berschrift1"/>
      </w:pPr>
      <w:r>
        <w:lastRenderedPageBreak/>
        <w:t>T</w:t>
      </w:r>
      <w:r w:rsidR="00DC7FD0" w:rsidRPr="00AF2384">
        <w:t xml:space="preserve">eil </w:t>
      </w:r>
      <w:r>
        <w:t>IV</w:t>
      </w:r>
      <w:r w:rsidR="00A53289" w:rsidRPr="00AF2384">
        <w:t>: Eignungskriterien</w:t>
      </w:r>
    </w:p>
    <w:p w14:paraId="74542756" w14:textId="42A44A21" w:rsidR="00A53289" w:rsidRPr="00AF2384" w:rsidRDefault="00C82B63" w:rsidP="00A53289">
      <w:pPr>
        <w:pStyle w:val="berschrift2"/>
      </w:pPr>
      <w:r>
        <w:t>A</w:t>
      </w:r>
      <w:r w:rsidR="00A53289" w:rsidRPr="00AF2384">
        <w:t xml:space="preserve">: Befähigung zur </w:t>
      </w:r>
      <w:r>
        <w:t>B</w:t>
      </w:r>
      <w:r w:rsidR="00A53289" w:rsidRPr="00AF2384">
        <w:t xml:space="preserve">erufsausübung </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812"/>
        <w:gridCol w:w="3827"/>
      </w:tblGrid>
      <w:tr w:rsidR="00297DE0" w:rsidRPr="00AF2384" w14:paraId="2E87E35F" w14:textId="77777777" w:rsidTr="00241020">
        <w:trPr>
          <w:trHeight w:val="317"/>
        </w:trPr>
        <w:tc>
          <w:tcPr>
            <w:tcW w:w="9639" w:type="dxa"/>
            <w:gridSpan w:val="2"/>
            <w:tcBorders>
              <w:left w:val="nil"/>
            </w:tcBorders>
            <w:shd w:val="clear" w:color="auto" w:fill="D9D9D9" w:themeFill="background1" w:themeFillShade="D9"/>
            <w:vAlign w:val="center"/>
          </w:tcPr>
          <w:p w14:paraId="6E181FC6" w14:textId="5E907F24" w:rsidR="00297DE0" w:rsidRPr="00AF2384" w:rsidRDefault="00297DE0" w:rsidP="00241020">
            <w:pPr>
              <w:rPr>
                <w:rFonts w:ascii="Barlow SemiBold" w:hAnsi="Barlow SemiBold"/>
                <w:bCs/>
              </w:rPr>
            </w:pPr>
            <w:r w:rsidRPr="00AF2384">
              <w:rPr>
                <w:rFonts w:ascii="Barlow SemiBold" w:hAnsi="Barlow SemiBold" w:cs="Arial"/>
                <w:bCs/>
                <w:szCs w:val="20"/>
              </w:rPr>
              <w:t xml:space="preserve">Nachweis </w:t>
            </w:r>
            <w:r w:rsidR="00203453" w:rsidRPr="00AF2384">
              <w:rPr>
                <w:rFonts w:ascii="Barlow SemiBold" w:hAnsi="Barlow SemiBold" w:cs="Arial"/>
                <w:bCs/>
                <w:szCs w:val="20"/>
              </w:rPr>
              <w:t xml:space="preserve">Eintragung in ein </w:t>
            </w:r>
            <w:r w:rsidR="00C82B63">
              <w:rPr>
                <w:rFonts w:ascii="Barlow SemiBold" w:hAnsi="Barlow SemiBold" w:cs="Arial"/>
                <w:bCs/>
                <w:szCs w:val="20"/>
              </w:rPr>
              <w:t>Berufs- oder Handelsregister oder sonstiger Nachweis der erlaubten Berufsausübung</w:t>
            </w:r>
          </w:p>
        </w:tc>
      </w:tr>
      <w:tr w:rsidR="00297DE0" w:rsidRPr="00AF2384" w14:paraId="796D1B35" w14:textId="77777777" w:rsidTr="00241020">
        <w:trPr>
          <w:trHeight w:val="397"/>
        </w:trPr>
        <w:tc>
          <w:tcPr>
            <w:tcW w:w="5812" w:type="dxa"/>
            <w:tcBorders>
              <w:left w:val="nil"/>
            </w:tcBorders>
            <w:shd w:val="clear" w:color="auto" w:fill="F2F2F2" w:themeFill="background1" w:themeFillShade="F2"/>
            <w:vAlign w:val="center"/>
          </w:tcPr>
          <w:p w14:paraId="2E2A717B" w14:textId="0EE15F4E" w:rsidR="00297DE0" w:rsidRPr="00AF2384" w:rsidRDefault="00203453" w:rsidP="00241020">
            <w:pPr>
              <w:rPr>
                <w:lang w:eastAsia="de-DE" w:bidi="de-DE"/>
              </w:rPr>
            </w:pPr>
            <w:r w:rsidRPr="00AF2384">
              <w:rPr>
                <w:lang w:eastAsia="de-DE" w:bidi="de-DE"/>
              </w:rPr>
              <w:t>Eintrag in</w:t>
            </w:r>
            <w:r w:rsidR="00C82B63">
              <w:rPr>
                <w:lang w:eastAsia="de-DE" w:bidi="de-DE"/>
              </w:rPr>
              <w:t xml:space="preserve"> ein </w:t>
            </w:r>
            <w:r w:rsidR="00C82B63" w:rsidRPr="00C82B63">
              <w:rPr>
                <w:rFonts w:ascii="Barlow SemiBold" w:hAnsi="Barlow SemiBold"/>
                <w:lang w:eastAsia="de-DE" w:bidi="de-DE"/>
              </w:rPr>
              <w:t>Berufs- oder Handelsregister</w:t>
            </w:r>
            <w:r w:rsidRPr="00AF2384">
              <w:rPr>
                <w:rFonts w:ascii="Barlow SemiBold" w:hAnsi="Barlow SemiBold"/>
                <w:lang w:eastAsia="de-DE" w:bidi="de-DE"/>
              </w:rPr>
              <w:t>?</w:t>
            </w:r>
          </w:p>
        </w:tc>
        <w:tc>
          <w:tcPr>
            <w:tcW w:w="3827" w:type="dxa"/>
            <w:shd w:val="clear" w:color="auto" w:fill="F2F2F2" w:themeFill="background1" w:themeFillShade="F2"/>
            <w:vAlign w:val="center"/>
          </w:tcPr>
          <w:p w14:paraId="2D50377A" w14:textId="3584DD5F" w:rsidR="00297DE0" w:rsidRPr="00AF2384" w:rsidRDefault="008C0B55" w:rsidP="00241020">
            <w:sdt>
              <w:sdtPr>
                <w:id w:val="1424677438"/>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675CD4" w:rsidRPr="00AF2384">
              <w:t xml:space="preserve"> ja </w:t>
            </w:r>
            <w:r w:rsidR="00675CD4" w:rsidRPr="00AF2384">
              <w:tab/>
            </w:r>
            <w:r w:rsidR="00675CD4" w:rsidRPr="00AF2384">
              <w:tab/>
            </w:r>
            <w:r w:rsidR="00675CD4" w:rsidRPr="00AF2384">
              <w:tab/>
            </w:r>
            <w:sdt>
              <w:sdtPr>
                <w:id w:val="-1442920139"/>
                <w14:checkbox>
                  <w14:checked w14:val="0"/>
                  <w14:checkedState w14:val="2612" w14:font="MS Gothic"/>
                  <w14:uncheckedState w14:val="2610" w14:font="MS Gothic"/>
                </w14:checkbox>
              </w:sdtPr>
              <w:sdtEndPr/>
              <w:sdtContent>
                <w:r w:rsidR="00826C0F">
                  <w:rPr>
                    <w:rFonts w:ascii="MS Gothic" w:eastAsia="MS Gothic" w:hAnsi="MS Gothic" w:hint="eastAsia"/>
                  </w:rPr>
                  <w:t>☐</w:t>
                </w:r>
              </w:sdtContent>
            </w:sdt>
            <w:r w:rsidR="00675CD4" w:rsidRPr="00AF2384">
              <w:t xml:space="preserve"> nein</w:t>
            </w:r>
          </w:p>
        </w:tc>
      </w:tr>
      <w:tr w:rsidR="00297DE0" w:rsidRPr="00AF2384" w14:paraId="1321B022" w14:textId="77777777" w:rsidTr="00241020">
        <w:trPr>
          <w:trHeight w:val="680"/>
        </w:trPr>
        <w:tc>
          <w:tcPr>
            <w:tcW w:w="5812" w:type="dxa"/>
            <w:tcBorders>
              <w:left w:val="nil"/>
            </w:tcBorders>
            <w:shd w:val="clear" w:color="auto" w:fill="F2F2F2" w:themeFill="background1" w:themeFillShade="F2"/>
            <w:vAlign w:val="center"/>
          </w:tcPr>
          <w:p w14:paraId="69B9C2ED" w14:textId="680DAD6D" w:rsidR="00297DE0" w:rsidRPr="00AF2384" w:rsidRDefault="002E2566" w:rsidP="00241020">
            <w:pPr>
              <w:rPr>
                <w:lang w:eastAsia="de-DE" w:bidi="de-DE"/>
              </w:rPr>
            </w:pPr>
            <w:r w:rsidRPr="00AF2384">
              <w:rPr>
                <w:rFonts w:cs="Arial"/>
                <w:szCs w:val="20"/>
              </w:rPr>
              <w:t xml:space="preserve">Bei </w:t>
            </w:r>
            <w:r w:rsidRPr="00AF2384">
              <w:rPr>
                <w:rFonts w:ascii="Barlow SemiBold" w:hAnsi="Barlow SemiBold"/>
                <w:lang w:eastAsia="de-DE" w:bidi="de-DE"/>
              </w:rPr>
              <w:t>nein:</w:t>
            </w:r>
            <w:r w:rsidRPr="00AF2384">
              <w:rPr>
                <w:rFonts w:cs="Arial"/>
                <w:szCs w:val="20"/>
              </w:rPr>
              <w:t xml:space="preserve"> Begründung</w:t>
            </w:r>
            <w:r w:rsidRPr="00AF2384">
              <w:rPr>
                <w:rFonts w:cs="Arial"/>
                <w:b/>
                <w:szCs w:val="20"/>
              </w:rPr>
              <w:t xml:space="preserve"> </w:t>
            </w:r>
            <w:r w:rsidRPr="00AF2384">
              <w:rPr>
                <w:rFonts w:cs="Arial"/>
                <w:szCs w:val="20"/>
              </w:rPr>
              <w:t xml:space="preserve">(z.B. freiberuflicher Ingenieur, Ingenieur- </w:t>
            </w:r>
            <w:r w:rsidR="00A35990" w:rsidRPr="00AF2384">
              <w:rPr>
                <w:rFonts w:cs="Arial"/>
                <w:szCs w:val="20"/>
              </w:rPr>
              <w:t>kammer</w:t>
            </w:r>
            <w:r w:rsidRPr="00AF2384">
              <w:rPr>
                <w:rFonts w:cs="Arial"/>
                <w:szCs w:val="20"/>
              </w:rPr>
              <w:t>)</w:t>
            </w:r>
          </w:p>
        </w:tc>
        <w:tc>
          <w:tcPr>
            <w:tcW w:w="3827" w:type="dxa"/>
            <w:shd w:val="clear" w:color="auto" w:fill="F2F2F2" w:themeFill="background1" w:themeFillShade="F2"/>
            <w:vAlign w:val="center"/>
          </w:tcPr>
          <w:p w14:paraId="1677F5E9" w14:textId="77777777" w:rsidR="00297DE0" w:rsidRPr="00AF2384" w:rsidRDefault="00494A6E" w:rsidP="00241020">
            <w:pPr>
              <w:rPr>
                <w:rFonts w:ascii="Segoe UI Symbol" w:hAnsi="Segoe UI Symbol" w:cs="Segoe UI Symbol"/>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r>
      <w:tr w:rsidR="00297DE0" w:rsidRPr="00AF2384" w14:paraId="015DAD3D" w14:textId="77777777" w:rsidTr="00241020">
        <w:trPr>
          <w:trHeight w:val="680"/>
        </w:trPr>
        <w:tc>
          <w:tcPr>
            <w:tcW w:w="5812" w:type="dxa"/>
            <w:tcBorders>
              <w:left w:val="nil"/>
            </w:tcBorders>
            <w:shd w:val="clear" w:color="auto" w:fill="F2F2F2" w:themeFill="background1" w:themeFillShade="F2"/>
            <w:vAlign w:val="center"/>
          </w:tcPr>
          <w:p w14:paraId="0E6EBC94" w14:textId="08DF420A" w:rsidR="00297DE0" w:rsidRPr="00AF2384" w:rsidRDefault="00662A05" w:rsidP="00241020">
            <w:pPr>
              <w:rPr>
                <w:lang w:eastAsia="de-DE" w:bidi="de-DE"/>
              </w:rPr>
            </w:pPr>
            <w:r w:rsidRPr="00AF2384">
              <w:rPr>
                <w:szCs w:val="20"/>
              </w:rPr>
              <w:t xml:space="preserve">Bei </w:t>
            </w:r>
            <w:r w:rsidRPr="00AF2384">
              <w:rPr>
                <w:rFonts w:ascii="Barlow SemiBold" w:hAnsi="Barlow SemiBold"/>
                <w:lang w:eastAsia="de-DE" w:bidi="de-DE"/>
              </w:rPr>
              <w:t>ja:</w:t>
            </w:r>
            <w:r w:rsidRPr="00AF2384">
              <w:rPr>
                <w:b/>
                <w:szCs w:val="20"/>
              </w:rPr>
              <w:t xml:space="preserve"> </w:t>
            </w:r>
            <w:r w:rsidRPr="00AF2384">
              <w:rPr>
                <w:szCs w:val="20"/>
              </w:rPr>
              <w:t xml:space="preserve">Kopie des aktuellen </w:t>
            </w:r>
            <w:r w:rsidR="00C82B63">
              <w:rPr>
                <w:szCs w:val="20"/>
              </w:rPr>
              <w:t>Berufs-/ Handelsregisteraus</w:t>
            </w:r>
            <w:r w:rsidRPr="00AF2384">
              <w:rPr>
                <w:szCs w:val="20"/>
              </w:rPr>
              <w:t>zuges ist als Anlage</w:t>
            </w:r>
            <w:r w:rsidR="001E165C">
              <w:rPr>
                <w:szCs w:val="20"/>
              </w:rPr>
              <w:t xml:space="preserve"> </w:t>
            </w:r>
            <w:r w:rsidRPr="00AF2384">
              <w:rPr>
                <w:szCs w:val="20"/>
              </w:rPr>
              <w:t>beizufügen.</w:t>
            </w:r>
          </w:p>
        </w:tc>
        <w:tc>
          <w:tcPr>
            <w:tcW w:w="3827" w:type="dxa"/>
            <w:shd w:val="clear" w:color="auto" w:fill="F2F2F2" w:themeFill="background1" w:themeFillShade="F2"/>
            <w:vAlign w:val="center"/>
          </w:tcPr>
          <w:p w14:paraId="49454465" w14:textId="77777777" w:rsidR="00297DE0" w:rsidRPr="00AF2384" w:rsidRDefault="00297DE0" w:rsidP="00241020">
            <w:pPr>
              <w:rPr>
                <w:rFonts w:cs="Arial"/>
              </w:rPr>
            </w:pPr>
            <w:r w:rsidRPr="00AF2384">
              <w:rPr>
                <w:rFonts w:ascii="Barlow SemiBold" w:hAnsi="Barlow SemiBold"/>
                <w:lang w:eastAsia="de-DE" w:bidi="de-DE"/>
              </w:rPr>
              <w:t>Anlage Nr.:</w:t>
            </w:r>
            <w:r w:rsidRPr="00AF2384">
              <w:rPr>
                <w:rFonts w:cs="Arial"/>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r>
      <w:tr w:rsidR="00494A6E" w:rsidRPr="00AF2384" w14:paraId="7D165C77" w14:textId="77777777" w:rsidTr="00CA0D68">
        <w:trPr>
          <w:trHeight w:val="680"/>
        </w:trPr>
        <w:tc>
          <w:tcPr>
            <w:tcW w:w="9639" w:type="dxa"/>
            <w:gridSpan w:val="2"/>
            <w:tcBorders>
              <w:left w:val="nil"/>
              <w:bottom w:val="single" w:sz="24" w:space="0" w:color="FFFFFF" w:themeColor="background1"/>
            </w:tcBorders>
            <w:shd w:val="clear" w:color="auto" w:fill="F2F2F2" w:themeFill="background1" w:themeFillShade="F2"/>
            <w:vAlign w:val="center"/>
          </w:tcPr>
          <w:p w14:paraId="01CBA8C6" w14:textId="34234030" w:rsidR="00494A6E" w:rsidRPr="00AF2384" w:rsidRDefault="00494A6E" w:rsidP="00241020">
            <w:pPr>
              <w:rPr>
                <w:rFonts w:cs="Arial"/>
                <w:b/>
                <w:bCs/>
              </w:rPr>
            </w:pPr>
            <w:r w:rsidRPr="00AF2384">
              <w:rPr>
                <w:rFonts w:cs="Arial"/>
              </w:rPr>
              <w:t xml:space="preserve">Der </w:t>
            </w:r>
            <w:r w:rsidR="00C82B63">
              <w:rPr>
                <w:rFonts w:cs="Arial"/>
              </w:rPr>
              <w:t>Registerauszug</w:t>
            </w:r>
            <w:r w:rsidRPr="00AF2384">
              <w:rPr>
                <w:rFonts w:cs="Arial"/>
              </w:rPr>
              <w:t xml:space="preserve"> muss die</w:t>
            </w:r>
            <w:r w:rsidRPr="00AF2384">
              <w:rPr>
                <w:rFonts w:cs="Arial"/>
                <w:b/>
                <w:bCs/>
              </w:rPr>
              <w:t xml:space="preserve"> </w:t>
            </w:r>
            <w:r w:rsidRPr="00AF2384">
              <w:rPr>
                <w:rFonts w:ascii="Barlow SemiBold" w:hAnsi="Barlow SemiBold"/>
                <w:lang w:eastAsia="de-DE" w:bidi="de-DE"/>
              </w:rPr>
              <w:t>aktuellen</w:t>
            </w:r>
            <w:r w:rsidRPr="00AF2384">
              <w:rPr>
                <w:rFonts w:cs="Arial"/>
                <w:b/>
                <w:bCs/>
              </w:rPr>
              <w:t xml:space="preserve"> </w:t>
            </w:r>
            <w:r w:rsidRPr="00AF2384">
              <w:rPr>
                <w:rFonts w:cs="Arial"/>
              </w:rPr>
              <w:t>Verhältnisse widerspiegeln, darf jedoch</w:t>
            </w:r>
            <w:r w:rsidRPr="00AF2384">
              <w:rPr>
                <w:rFonts w:cs="Arial"/>
                <w:b/>
                <w:bCs/>
              </w:rPr>
              <w:t xml:space="preserve"> </w:t>
            </w:r>
            <w:r w:rsidRPr="00AF2384">
              <w:rPr>
                <w:rFonts w:ascii="Barlow SemiBold" w:hAnsi="Barlow SemiBold"/>
                <w:lang w:eastAsia="de-DE" w:bidi="de-DE"/>
              </w:rPr>
              <w:t>nicht älter als 12 Monate</w:t>
            </w:r>
            <w:r w:rsidRPr="00AF2384">
              <w:rPr>
                <w:rFonts w:cs="Arial"/>
                <w:b/>
                <w:bCs/>
              </w:rPr>
              <w:t xml:space="preserve"> </w:t>
            </w:r>
            <w:r w:rsidRPr="00AF2384">
              <w:rPr>
                <w:rFonts w:cs="Arial"/>
              </w:rPr>
              <w:t>ab dem Zeitpunkt des Ablaufes der Bewerbungsfrist sein.</w:t>
            </w:r>
          </w:p>
        </w:tc>
      </w:tr>
    </w:tbl>
    <w:p w14:paraId="5DE630D5" w14:textId="5C03BF1E" w:rsidR="00297DE0" w:rsidRPr="00AF2384" w:rsidRDefault="00C82B63" w:rsidP="00280548">
      <w:pPr>
        <w:pStyle w:val="berschrift2"/>
      </w:pPr>
      <w:r>
        <w:t>B</w:t>
      </w:r>
      <w:r w:rsidR="00280548" w:rsidRPr="00AF2384">
        <w:t xml:space="preserve">: Wirtschaftliche und finanzielle </w:t>
      </w:r>
      <w:r>
        <w:t>L</w:t>
      </w:r>
      <w:r w:rsidR="00280548" w:rsidRPr="00AF2384">
        <w:t>eistungsfähigkeit</w:t>
      </w:r>
    </w:p>
    <w:tbl>
      <w:tblPr>
        <w:tblStyle w:val="Tabellenraster"/>
        <w:tblW w:w="950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1701"/>
        <w:gridCol w:w="3834"/>
        <w:gridCol w:w="3969"/>
      </w:tblGrid>
      <w:tr w:rsidR="008D78B8" w:rsidRPr="00AF2384" w14:paraId="1D6318C1" w14:textId="77777777" w:rsidTr="717DAA97">
        <w:trPr>
          <w:trHeight w:val="317"/>
        </w:trPr>
        <w:tc>
          <w:tcPr>
            <w:tcW w:w="9504" w:type="dxa"/>
            <w:gridSpan w:val="3"/>
            <w:tcBorders>
              <w:left w:val="nil"/>
            </w:tcBorders>
            <w:shd w:val="clear" w:color="auto" w:fill="D9D9D9" w:themeFill="accent6" w:themeFillShade="D9"/>
          </w:tcPr>
          <w:p w14:paraId="52FD2C39" w14:textId="1F485D34" w:rsidR="008D78B8" w:rsidRDefault="00100306" w:rsidP="009A5577">
            <w:pPr>
              <w:jc w:val="both"/>
              <w:rPr>
                <w:rFonts w:ascii="Barlow SemiBold" w:hAnsi="Barlow SemiBold" w:cs="Arial"/>
                <w:bCs/>
              </w:rPr>
            </w:pPr>
            <w:r w:rsidRPr="00AF2384">
              <w:rPr>
                <w:rFonts w:ascii="Barlow SemiBold" w:hAnsi="Barlow SemiBold" w:cs="Arial"/>
                <w:bCs/>
                <w:szCs w:val="20"/>
              </w:rPr>
              <w:t xml:space="preserve">Erklärung zu den durchschnittlichen </w:t>
            </w:r>
            <w:r w:rsidR="002B48F6">
              <w:rPr>
                <w:rFonts w:ascii="Barlow SemiBold" w:hAnsi="Barlow SemiBold" w:cs="Arial"/>
                <w:bCs/>
                <w:szCs w:val="20"/>
              </w:rPr>
              <w:t>U</w:t>
            </w:r>
            <w:r w:rsidRPr="00AF2384">
              <w:rPr>
                <w:rFonts w:ascii="Barlow SemiBold" w:hAnsi="Barlow SemiBold" w:cs="Arial"/>
                <w:bCs/>
                <w:szCs w:val="20"/>
              </w:rPr>
              <w:t xml:space="preserve">msätzen des Wirtschaftsteilnehmers, soweit sie die Leistungen </w:t>
            </w:r>
            <w:r w:rsidRPr="00AF2384">
              <w:rPr>
                <w:rFonts w:ascii="Barlow SemiBold" w:hAnsi="Barlow SemiBold" w:cs="Arial"/>
                <w:bCs/>
                <w:szCs w:val="20"/>
                <w:u w:val="single"/>
              </w:rPr>
              <w:t>der letzten 3 abgeschlossenen Geschäftsjahre</w:t>
            </w:r>
            <w:r w:rsidRPr="00AF2384">
              <w:rPr>
                <w:rFonts w:ascii="Barlow SemiBold" w:hAnsi="Barlow SemiBold" w:cs="Arial"/>
                <w:bCs/>
                <w:szCs w:val="20"/>
              </w:rPr>
              <w:t xml:space="preserve"> betreffen (in EUR brutto)</w:t>
            </w:r>
            <w:r w:rsidR="00952D34" w:rsidRPr="00AF2384">
              <w:rPr>
                <w:rFonts w:ascii="Barlow SemiBold" w:hAnsi="Barlow SemiBold" w:cs="Arial"/>
                <w:bCs/>
                <w:szCs w:val="20"/>
              </w:rPr>
              <w:t xml:space="preserve"> </w:t>
            </w:r>
          </w:p>
          <w:p w14:paraId="62EC46C0" w14:textId="519C657D" w:rsidR="006D1203" w:rsidRPr="006D1203" w:rsidRDefault="006D1203" w:rsidP="009A5577">
            <w:pPr>
              <w:jc w:val="both"/>
            </w:pPr>
            <w:r w:rsidRPr="717DAA97">
              <w:rPr>
                <w:rFonts w:ascii="Barlow SemiBold" w:hAnsi="Barlow SemiBold" w:cs="Arial"/>
              </w:rPr>
              <w:t xml:space="preserve">(Hinweis: Der durchschnittliche jährliche </w:t>
            </w:r>
            <w:r w:rsidR="002B48F6">
              <w:rPr>
                <w:rFonts w:ascii="Barlow SemiBold" w:hAnsi="Barlow SemiBold" w:cs="Arial"/>
              </w:rPr>
              <w:t>U</w:t>
            </w:r>
            <w:r w:rsidRPr="717DAA97">
              <w:rPr>
                <w:rFonts w:ascii="Barlow SemiBold" w:hAnsi="Barlow SemiBold" w:cs="Arial"/>
              </w:rPr>
              <w:t xml:space="preserve">msatz im Bereich </w:t>
            </w:r>
            <w:r w:rsidR="008E2D53">
              <w:rPr>
                <w:rFonts w:ascii="Barlow SemiBold" w:hAnsi="Barlow SemiBold" w:cs="Arial"/>
              </w:rPr>
              <w:t>der industriellen Prozessleit- und Netzwerktechnik</w:t>
            </w:r>
            <w:r w:rsidRPr="717DAA97">
              <w:rPr>
                <w:rFonts w:ascii="Barlow SemiBold" w:hAnsi="Barlow SemiBold" w:cs="Arial"/>
              </w:rPr>
              <w:t xml:space="preserve"> </w:t>
            </w:r>
            <w:r w:rsidR="008E2D53">
              <w:rPr>
                <w:rFonts w:ascii="Barlow SemiBold" w:hAnsi="Barlow SemiBold" w:cs="Arial"/>
              </w:rPr>
              <w:t xml:space="preserve">für Service- und Projektaufgaben </w:t>
            </w:r>
            <w:r w:rsidRPr="717DAA97">
              <w:rPr>
                <w:rFonts w:ascii="Barlow SemiBold" w:hAnsi="Barlow SemiBold" w:cs="Arial"/>
              </w:rPr>
              <w:t xml:space="preserve">wird mit </w:t>
            </w:r>
            <w:r w:rsidR="006D4A96">
              <w:rPr>
                <w:rFonts w:ascii="Barlow SemiBold" w:hAnsi="Barlow SemiBold" w:cs="Arial"/>
                <w:u w:val="single"/>
              </w:rPr>
              <w:t>1</w:t>
            </w:r>
            <w:r w:rsidR="002B3B35" w:rsidRPr="717DAA97">
              <w:rPr>
                <w:rFonts w:ascii="Barlow SemiBold" w:hAnsi="Barlow SemiBold" w:cs="Arial"/>
                <w:u w:val="single"/>
              </w:rPr>
              <w:t xml:space="preserve"> Mio.</w:t>
            </w:r>
            <w:r w:rsidRPr="717DAA97">
              <w:rPr>
                <w:rFonts w:ascii="Barlow SemiBold" w:hAnsi="Barlow SemiBold" w:cs="Arial"/>
                <w:u w:val="single"/>
              </w:rPr>
              <w:t xml:space="preserve"> € brutto</w:t>
            </w:r>
            <w:r w:rsidRPr="717DAA97">
              <w:rPr>
                <w:rFonts w:ascii="Barlow SemiBold" w:hAnsi="Barlow SemiBold" w:cs="Arial"/>
              </w:rPr>
              <w:t xml:space="preserve"> festgelegt.)</w:t>
            </w:r>
          </w:p>
        </w:tc>
      </w:tr>
      <w:tr w:rsidR="00177878" w:rsidRPr="00AF2384" w14:paraId="7AAD41B2" w14:textId="77777777" w:rsidTr="717DAA97">
        <w:trPr>
          <w:trHeight w:val="317"/>
        </w:trPr>
        <w:tc>
          <w:tcPr>
            <w:tcW w:w="1701" w:type="dxa"/>
            <w:tcBorders>
              <w:left w:val="nil"/>
            </w:tcBorders>
            <w:shd w:val="clear" w:color="auto" w:fill="F2F2F2" w:themeFill="accent6" w:themeFillShade="F2"/>
            <w:vAlign w:val="center"/>
          </w:tcPr>
          <w:p w14:paraId="7DB97841" w14:textId="77777777" w:rsidR="00177878" w:rsidRPr="00AF2384" w:rsidRDefault="00177878" w:rsidP="006D6A2F">
            <w:pPr>
              <w:jc w:val="center"/>
              <w:rPr>
                <w:lang w:eastAsia="de-DE" w:bidi="de-DE"/>
              </w:rPr>
            </w:pPr>
            <w:r w:rsidRPr="00AF2384">
              <w:rPr>
                <w:lang w:eastAsia="de-DE" w:bidi="de-DE"/>
              </w:rPr>
              <w:t>Jahr</w:t>
            </w:r>
          </w:p>
        </w:tc>
        <w:tc>
          <w:tcPr>
            <w:tcW w:w="3834" w:type="dxa"/>
            <w:tcBorders>
              <w:left w:val="nil"/>
            </w:tcBorders>
            <w:shd w:val="clear" w:color="auto" w:fill="F2F2F2" w:themeFill="accent6" w:themeFillShade="F2"/>
            <w:vAlign w:val="center"/>
          </w:tcPr>
          <w:p w14:paraId="4F475524" w14:textId="1FE69AF0" w:rsidR="00177878" w:rsidRPr="00AF2384" w:rsidRDefault="008E2D53" w:rsidP="006D6A2F">
            <w:pPr>
              <w:jc w:val="center"/>
            </w:pPr>
            <w:r w:rsidRPr="008E2D53">
              <w:t xml:space="preserve">Gesamtumsatz im Bereich der industriellen Prozessleit- und Netzwerktechnik für </w:t>
            </w:r>
            <w:r w:rsidRPr="008E2D53">
              <w:rPr>
                <w:u w:val="single"/>
              </w:rPr>
              <w:t>Service- und Wartungstätigkeiten</w:t>
            </w:r>
          </w:p>
        </w:tc>
        <w:tc>
          <w:tcPr>
            <w:tcW w:w="3969" w:type="dxa"/>
            <w:tcBorders>
              <w:left w:val="nil"/>
            </w:tcBorders>
            <w:shd w:val="clear" w:color="auto" w:fill="F2F2F2" w:themeFill="accent6" w:themeFillShade="F2"/>
            <w:vAlign w:val="center"/>
          </w:tcPr>
          <w:p w14:paraId="7B7AC30A" w14:textId="77777777" w:rsidR="008E2D53" w:rsidRDefault="008E2D53" w:rsidP="006D6A2F">
            <w:pPr>
              <w:jc w:val="center"/>
            </w:pPr>
            <w:r w:rsidRPr="008E2D53">
              <w:t xml:space="preserve">Gesamtumsatz im Bereich der industriellen Prozessleit- und Netzwerktechnik für </w:t>
            </w:r>
          </w:p>
          <w:p w14:paraId="7E9A25E8" w14:textId="6D373F0D" w:rsidR="00177878" w:rsidRPr="008E2D53" w:rsidRDefault="008E2D53" w:rsidP="006D6A2F">
            <w:pPr>
              <w:jc w:val="center"/>
              <w:rPr>
                <w:u w:val="single"/>
              </w:rPr>
            </w:pPr>
            <w:r w:rsidRPr="008E2D53">
              <w:rPr>
                <w:u w:val="single"/>
              </w:rPr>
              <w:t>Projektaufgaben</w:t>
            </w:r>
          </w:p>
        </w:tc>
      </w:tr>
      <w:tr w:rsidR="00177878" w:rsidRPr="00AF2384" w14:paraId="330A0860" w14:textId="77777777" w:rsidTr="717DAA97">
        <w:trPr>
          <w:trHeight w:val="317"/>
        </w:trPr>
        <w:tc>
          <w:tcPr>
            <w:tcW w:w="1701" w:type="dxa"/>
            <w:tcBorders>
              <w:left w:val="nil"/>
            </w:tcBorders>
            <w:shd w:val="clear" w:color="auto" w:fill="F2F2F2" w:themeFill="accent6" w:themeFillShade="F2"/>
          </w:tcPr>
          <w:p w14:paraId="63BE32C9" w14:textId="309B1CBA" w:rsidR="00177878" w:rsidRPr="00AF2384" w:rsidRDefault="008E2D53" w:rsidP="004E040D">
            <w:pPr>
              <w:jc w:val="center"/>
              <w:rPr>
                <w:lang w:eastAsia="de-DE" w:bidi="de-DE"/>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3834" w:type="dxa"/>
            <w:tcBorders>
              <w:left w:val="nil"/>
            </w:tcBorders>
            <w:shd w:val="clear" w:color="auto" w:fill="F2F2F2" w:themeFill="accent6" w:themeFillShade="F2"/>
          </w:tcPr>
          <w:p w14:paraId="12AF433B" w14:textId="77777777" w:rsidR="00177878" w:rsidRPr="00AF2384" w:rsidRDefault="004E040D" w:rsidP="004E040D">
            <w:pPr>
              <w:jc w:val="center"/>
              <w:rPr>
                <w:rFonts w:ascii="Segoe UI Symbol" w:hAnsi="Segoe UI Symbol" w:cs="Segoe UI Symbol"/>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r w:rsidRPr="00AF2384">
              <w:rPr>
                <w:rFonts w:cs="Arial"/>
              </w:rPr>
              <w:t xml:space="preserve"> €</w:t>
            </w:r>
          </w:p>
        </w:tc>
        <w:tc>
          <w:tcPr>
            <w:tcW w:w="3969" w:type="dxa"/>
            <w:tcBorders>
              <w:left w:val="nil"/>
            </w:tcBorders>
            <w:shd w:val="clear" w:color="auto" w:fill="F2F2F2" w:themeFill="accent6" w:themeFillShade="F2"/>
          </w:tcPr>
          <w:p w14:paraId="68B2EBB9" w14:textId="77777777" w:rsidR="00177878" w:rsidRPr="00AF2384" w:rsidRDefault="004E040D" w:rsidP="004E040D">
            <w:pPr>
              <w:jc w:val="cente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r w:rsidRPr="00AF2384">
              <w:rPr>
                <w:rFonts w:cs="Arial"/>
              </w:rPr>
              <w:t xml:space="preserve"> €</w:t>
            </w:r>
          </w:p>
        </w:tc>
      </w:tr>
      <w:tr w:rsidR="00177878" w:rsidRPr="00AF2384" w14:paraId="6A90729A" w14:textId="77777777" w:rsidTr="717DAA97">
        <w:trPr>
          <w:trHeight w:val="317"/>
        </w:trPr>
        <w:tc>
          <w:tcPr>
            <w:tcW w:w="1701" w:type="dxa"/>
            <w:tcBorders>
              <w:left w:val="nil"/>
            </w:tcBorders>
            <w:shd w:val="clear" w:color="auto" w:fill="F2F2F2" w:themeFill="accent6" w:themeFillShade="F2"/>
          </w:tcPr>
          <w:p w14:paraId="22F0217F" w14:textId="6C338B46" w:rsidR="00177878" w:rsidRPr="00AF2384" w:rsidRDefault="008E2D53" w:rsidP="004E040D">
            <w:pPr>
              <w:jc w:val="center"/>
              <w:rPr>
                <w:lang w:eastAsia="de-DE" w:bidi="de-DE"/>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3834" w:type="dxa"/>
            <w:tcBorders>
              <w:left w:val="nil"/>
            </w:tcBorders>
            <w:shd w:val="clear" w:color="auto" w:fill="F2F2F2" w:themeFill="accent6" w:themeFillShade="F2"/>
          </w:tcPr>
          <w:p w14:paraId="7141B7B6" w14:textId="77777777" w:rsidR="00177878" w:rsidRPr="00AF2384" w:rsidRDefault="004E040D" w:rsidP="004E040D">
            <w:pPr>
              <w:jc w:val="center"/>
              <w:rPr>
                <w:rFonts w:ascii="Segoe UI Symbol" w:hAnsi="Segoe UI Symbol" w:cs="Segoe UI Symbol"/>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r w:rsidRPr="00AF2384">
              <w:rPr>
                <w:rFonts w:cs="Arial"/>
              </w:rPr>
              <w:t xml:space="preserve"> €</w:t>
            </w:r>
          </w:p>
        </w:tc>
        <w:tc>
          <w:tcPr>
            <w:tcW w:w="3969" w:type="dxa"/>
            <w:tcBorders>
              <w:left w:val="nil"/>
            </w:tcBorders>
            <w:shd w:val="clear" w:color="auto" w:fill="F2F2F2" w:themeFill="accent6" w:themeFillShade="F2"/>
          </w:tcPr>
          <w:p w14:paraId="0131B243" w14:textId="77777777" w:rsidR="00177878" w:rsidRPr="00AF2384" w:rsidRDefault="004E040D" w:rsidP="004E040D">
            <w:pPr>
              <w:jc w:val="cente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r w:rsidRPr="00AF2384">
              <w:rPr>
                <w:rFonts w:cs="Arial"/>
              </w:rPr>
              <w:t xml:space="preserve"> €</w:t>
            </w:r>
          </w:p>
        </w:tc>
      </w:tr>
      <w:tr w:rsidR="00177878" w:rsidRPr="00AF2384" w14:paraId="572C95BC" w14:textId="77777777" w:rsidTr="717DAA97">
        <w:trPr>
          <w:trHeight w:val="317"/>
        </w:trPr>
        <w:tc>
          <w:tcPr>
            <w:tcW w:w="1701" w:type="dxa"/>
            <w:tcBorders>
              <w:left w:val="nil"/>
            </w:tcBorders>
            <w:shd w:val="clear" w:color="auto" w:fill="F2F2F2" w:themeFill="accent6" w:themeFillShade="F2"/>
          </w:tcPr>
          <w:p w14:paraId="42897BFA" w14:textId="6CA3AA90" w:rsidR="00177878" w:rsidRPr="00AF2384" w:rsidRDefault="008E2D53" w:rsidP="004E040D">
            <w:pPr>
              <w:jc w:val="center"/>
              <w:rPr>
                <w:lang w:eastAsia="de-DE" w:bidi="de-DE"/>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3834" w:type="dxa"/>
            <w:tcBorders>
              <w:left w:val="nil"/>
            </w:tcBorders>
            <w:shd w:val="clear" w:color="auto" w:fill="F2F2F2" w:themeFill="accent6" w:themeFillShade="F2"/>
          </w:tcPr>
          <w:p w14:paraId="2F65F8B1" w14:textId="77777777" w:rsidR="00177878" w:rsidRPr="00AF2384" w:rsidRDefault="004E040D" w:rsidP="004E040D">
            <w:pPr>
              <w:jc w:val="center"/>
              <w:rPr>
                <w:rFonts w:ascii="Segoe UI Symbol" w:hAnsi="Segoe UI Symbol" w:cs="Segoe UI Symbol"/>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r w:rsidRPr="00AF2384">
              <w:rPr>
                <w:rFonts w:cs="Arial"/>
              </w:rPr>
              <w:t xml:space="preserve"> €</w:t>
            </w:r>
          </w:p>
        </w:tc>
        <w:tc>
          <w:tcPr>
            <w:tcW w:w="3969" w:type="dxa"/>
            <w:tcBorders>
              <w:left w:val="nil"/>
            </w:tcBorders>
            <w:shd w:val="clear" w:color="auto" w:fill="F2F2F2" w:themeFill="accent6" w:themeFillShade="F2"/>
          </w:tcPr>
          <w:p w14:paraId="76027417" w14:textId="77777777" w:rsidR="00177878" w:rsidRPr="00AF2384" w:rsidRDefault="004E040D" w:rsidP="004E040D">
            <w:pPr>
              <w:jc w:val="cente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r w:rsidRPr="00AF2384">
              <w:rPr>
                <w:rFonts w:cs="Arial"/>
              </w:rPr>
              <w:t xml:space="preserve"> €</w:t>
            </w:r>
          </w:p>
        </w:tc>
      </w:tr>
    </w:tbl>
    <w:p w14:paraId="03862A34" w14:textId="77777777" w:rsidR="00603F47" w:rsidRDefault="00603F47"/>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6380"/>
        <w:gridCol w:w="3260"/>
      </w:tblGrid>
      <w:tr w:rsidR="00603F47" w:rsidRPr="00AF2458" w14:paraId="198C7855" w14:textId="77777777" w:rsidTr="00627094">
        <w:trPr>
          <w:trHeight w:val="317"/>
        </w:trPr>
        <w:tc>
          <w:tcPr>
            <w:tcW w:w="5000" w:type="pct"/>
            <w:gridSpan w:val="2"/>
            <w:tcBorders>
              <w:left w:val="nil"/>
            </w:tcBorders>
            <w:shd w:val="clear" w:color="auto" w:fill="D9D9D9" w:themeFill="background1" w:themeFillShade="D9"/>
          </w:tcPr>
          <w:p w14:paraId="6721DF9D" w14:textId="77777777" w:rsidR="00603F47" w:rsidRPr="00AF2458" w:rsidRDefault="00603F47" w:rsidP="00627094">
            <w:pPr>
              <w:rPr>
                <w:bCs/>
              </w:rPr>
            </w:pPr>
            <w:bookmarkStart w:id="7" w:name="_Hlk204094784"/>
            <w:r w:rsidRPr="00AF2458">
              <w:rPr>
                <w:rFonts w:cs="Arial"/>
                <w:b/>
                <w:szCs w:val="20"/>
              </w:rPr>
              <w:t>Angaben zur Berufshaftpflichtversicherung gemäß § 6a EU Nr. 2.a)</w:t>
            </w:r>
          </w:p>
        </w:tc>
      </w:tr>
      <w:tr w:rsidR="00603F47" w:rsidRPr="00AF2458" w14:paraId="75A6A44E" w14:textId="77777777" w:rsidTr="00627094">
        <w:trPr>
          <w:trHeight w:val="317"/>
        </w:trPr>
        <w:tc>
          <w:tcPr>
            <w:tcW w:w="3309" w:type="pct"/>
            <w:tcBorders>
              <w:left w:val="nil"/>
            </w:tcBorders>
            <w:shd w:val="clear" w:color="auto" w:fill="F2F2F2" w:themeFill="background1" w:themeFillShade="F2"/>
          </w:tcPr>
          <w:p w14:paraId="3CF116BE" w14:textId="77777777" w:rsidR="00603F47" w:rsidRPr="00AF2458" w:rsidRDefault="00603F47" w:rsidP="00627094">
            <w:r w:rsidRPr="00AF2458">
              <w:rPr>
                <w:lang w:eastAsia="de-DE" w:bidi="de-DE"/>
              </w:rPr>
              <w:t>Hiermit wird erklärt, dass die im Vertragsentwurf genannten Anforderungen an die Berufshaftpflichtversicherung erfüllt werden.</w:t>
            </w:r>
          </w:p>
        </w:tc>
        <w:tc>
          <w:tcPr>
            <w:tcW w:w="1691" w:type="pct"/>
            <w:tcBorders>
              <w:left w:val="nil"/>
            </w:tcBorders>
            <w:shd w:val="clear" w:color="auto" w:fill="F2F2F2" w:themeFill="background1" w:themeFillShade="F2"/>
          </w:tcPr>
          <w:p w14:paraId="080243E7" w14:textId="77777777" w:rsidR="00603F47" w:rsidRPr="00AF2458" w:rsidRDefault="008C0B55" w:rsidP="00627094">
            <w:sdt>
              <w:sdtPr>
                <w:id w:val="390313188"/>
                <w14:checkbox>
                  <w14:checked w14:val="0"/>
                  <w14:checkedState w14:val="2612" w14:font="MS Gothic"/>
                  <w14:uncheckedState w14:val="2610" w14:font="MS Gothic"/>
                </w14:checkbox>
              </w:sdtPr>
              <w:sdtEndPr/>
              <w:sdtContent>
                <w:r w:rsidR="00603F47" w:rsidRPr="00AF2458">
                  <w:rPr>
                    <w:rFonts w:ascii="MS Gothic" w:eastAsia="MS Gothic" w:hAnsi="MS Gothic"/>
                  </w:rPr>
                  <w:t>☐</w:t>
                </w:r>
              </w:sdtContent>
            </w:sdt>
            <w:r w:rsidR="00603F47" w:rsidRPr="00AF2458">
              <w:t xml:space="preserve"> ja</w:t>
            </w:r>
          </w:p>
          <w:p w14:paraId="59F3B654" w14:textId="77777777" w:rsidR="00603F47" w:rsidRPr="00AF2458" w:rsidRDefault="008C0B55" w:rsidP="00627094">
            <w:sdt>
              <w:sdtPr>
                <w:id w:val="16673292"/>
                <w14:checkbox>
                  <w14:checked w14:val="0"/>
                  <w14:checkedState w14:val="2612" w14:font="MS Gothic"/>
                  <w14:uncheckedState w14:val="2610" w14:font="MS Gothic"/>
                </w14:checkbox>
              </w:sdtPr>
              <w:sdtEndPr/>
              <w:sdtContent>
                <w:r w:rsidR="00603F47" w:rsidRPr="00AF2458">
                  <w:rPr>
                    <w:rFonts w:ascii="MS Gothic" w:eastAsia="MS Gothic" w:hAnsi="MS Gothic"/>
                  </w:rPr>
                  <w:t>☐</w:t>
                </w:r>
              </w:sdtContent>
            </w:sdt>
            <w:r w:rsidR="00603F47" w:rsidRPr="00AF2458">
              <w:t xml:space="preserve"> nein</w:t>
            </w:r>
          </w:p>
        </w:tc>
      </w:tr>
      <w:tr w:rsidR="00603F47" w:rsidRPr="00AF2458" w14:paraId="602FB35C" w14:textId="77777777" w:rsidTr="00627094">
        <w:trPr>
          <w:trHeight w:val="317"/>
        </w:trPr>
        <w:tc>
          <w:tcPr>
            <w:tcW w:w="5000" w:type="pct"/>
            <w:gridSpan w:val="2"/>
            <w:tcBorders>
              <w:left w:val="nil"/>
            </w:tcBorders>
            <w:shd w:val="clear" w:color="auto" w:fill="C5F7FF" w:themeFill="accent1" w:themeFillTint="33"/>
          </w:tcPr>
          <w:p w14:paraId="14FA44D7" w14:textId="77777777" w:rsidR="00603F47" w:rsidRPr="00AF2458" w:rsidRDefault="00603F47" w:rsidP="00627094">
            <w:pPr>
              <w:rPr>
                <w:rFonts w:cs="Arial"/>
              </w:rPr>
            </w:pPr>
            <w:r w:rsidRPr="00AF2458">
              <w:rPr>
                <w:rFonts w:cs="Arial"/>
              </w:rPr>
              <w:lastRenderedPageBreak/>
              <w:t>Bei Bewerbergemeinschaften sind die Anforderungen von jedem Mitglied der Bewerbergemeinschaften zu erbringen. Für geplante Nachunternehmer muss keine Versicherungsbestätigung vorliegen.</w:t>
            </w:r>
          </w:p>
        </w:tc>
      </w:tr>
      <w:bookmarkEnd w:id="7"/>
    </w:tbl>
    <w:p w14:paraId="33B5F918" w14:textId="77777777" w:rsidR="00603F47" w:rsidRDefault="00603F47" w:rsidP="00305197"/>
    <w:tbl>
      <w:tblPr>
        <w:tblStyle w:val="Tabellenraster"/>
        <w:tblW w:w="958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430"/>
        <w:gridCol w:w="5145"/>
        <w:gridCol w:w="9"/>
      </w:tblGrid>
      <w:tr w:rsidR="00152FEE" w:rsidRPr="00AF2384" w14:paraId="6077143D" w14:textId="77777777" w:rsidTr="00603F47">
        <w:trPr>
          <w:trHeight w:val="403"/>
        </w:trPr>
        <w:tc>
          <w:tcPr>
            <w:tcW w:w="9584" w:type="dxa"/>
            <w:gridSpan w:val="3"/>
            <w:tcBorders>
              <w:left w:val="nil"/>
            </w:tcBorders>
            <w:shd w:val="clear" w:color="auto" w:fill="D9D9D9" w:themeFill="background1" w:themeFillShade="D9"/>
          </w:tcPr>
          <w:p w14:paraId="54727E81" w14:textId="01660C5A" w:rsidR="00152FEE" w:rsidRDefault="00152FEE" w:rsidP="00C70253">
            <w:pPr>
              <w:jc w:val="both"/>
              <w:rPr>
                <w:rFonts w:ascii="Barlow SemiBold" w:hAnsi="Barlow SemiBold" w:cs="Arial"/>
                <w:bCs/>
                <w:szCs w:val="20"/>
              </w:rPr>
            </w:pPr>
            <w:r>
              <w:rPr>
                <w:rFonts w:ascii="Barlow SemiBold" w:hAnsi="Barlow SemiBold" w:cs="Arial"/>
                <w:bCs/>
                <w:szCs w:val="20"/>
              </w:rPr>
              <w:t xml:space="preserve">Bonitätsnachweis mittels Creditreform (Bonitätsindex &lt;/= 290) </w:t>
            </w:r>
          </w:p>
          <w:p w14:paraId="514F0B73" w14:textId="399B7234" w:rsidR="00152FEE" w:rsidRPr="006D1203" w:rsidRDefault="00152FEE" w:rsidP="00152FEE">
            <w:pPr>
              <w:jc w:val="both"/>
              <w:rPr>
                <w:bCs/>
              </w:rPr>
            </w:pPr>
            <w:r w:rsidRPr="00152FEE">
              <w:rPr>
                <w:bCs/>
              </w:rPr>
              <w:t>Der Bonitätsnachweis darf nicht älter als 12 Monate zum Tag der Abgabefrist der Teilnahmeanträge sein.</w:t>
            </w:r>
          </w:p>
        </w:tc>
      </w:tr>
      <w:tr w:rsidR="00152FEE" w:rsidRPr="00AF2384" w14:paraId="5C7380D8" w14:textId="77777777" w:rsidTr="00603F47">
        <w:trPr>
          <w:gridAfter w:val="1"/>
          <w:wAfter w:w="9" w:type="dxa"/>
          <w:trHeight w:val="403"/>
        </w:trPr>
        <w:tc>
          <w:tcPr>
            <w:tcW w:w="4430" w:type="dxa"/>
            <w:tcBorders>
              <w:left w:val="nil"/>
            </w:tcBorders>
            <w:shd w:val="clear" w:color="auto" w:fill="F2F2F2" w:themeFill="background1" w:themeFillShade="F2"/>
            <w:vAlign w:val="center"/>
          </w:tcPr>
          <w:p w14:paraId="535063B7" w14:textId="6832AA3C" w:rsidR="00152FEE" w:rsidRPr="00AF2384" w:rsidRDefault="00152FEE" w:rsidP="00152FEE">
            <w:pPr>
              <w:rPr>
                <w:lang w:eastAsia="de-DE" w:bidi="de-DE"/>
              </w:rPr>
            </w:pPr>
            <w:r>
              <w:rPr>
                <w:lang w:eastAsia="de-DE" w:bidi="de-DE"/>
              </w:rPr>
              <w:t xml:space="preserve">Kopie Bonitätsnachweis </w:t>
            </w:r>
          </w:p>
        </w:tc>
        <w:tc>
          <w:tcPr>
            <w:tcW w:w="5145" w:type="dxa"/>
            <w:tcBorders>
              <w:left w:val="nil"/>
            </w:tcBorders>
            <w:shd w:val="clear" w:color="auto" w:fill="F2F2F2" w:themeFill="background1" w:themeFillShade="F2"/>
            <w:vAlign w:val="center"/>
          </w:tcPr>
          <w:p w14:paraId="165881AD" w14:textId="23886AA6" w:rsidR="00152FEE" w:rsidRPr="00AF2384" w:rsidRDefault="00152FEE" w:rsidP="00152FEE">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52D6B319" w14:textId="5552FC29" w:rsidR="008D78B8" w:rsidRPr="00AF2384" w:rsidRDefault="00C82B63" w:rsidP="00A26A48">
      <w:pPr>
        <w:pStyle w:val="berschrift2"/>
      </w:pPr>
      <w:r>
        <w:t>C</w:t>
      </w:r>
      <w:r w:rsidR="00A26A48">
        <w:t xml:space="preserve">: Technische und berufliche </w:t>
      </w:r>
      <w:r w:rsidR="00442AEC">
        <w:t>L</w:t>
      </w:r>
      <w:r w:rsidR="00A26A48">
        <w:t>eistungsfähigkeit</w:t>
      </w:r>
      <w:r>
        <w:t>: referenzen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B606EC" w:rsidRPr="00AF2384" w14:paraId="019655F6" w14:textId="77777777" w:rsidTr="00B606EC">
        <w:trPr>
          <w:trHeight w:val="317"/>
        </w:trPr>
        <w:tc>
          <w:tcPr>
            <w:tcW w:w="9639" w:type="dxa"/>
            <w:tcBorders>
              <w:left w:val="nil"/>
            </w:tcBorders>
            <w:shd w:val="clear" w:color="auto" w:fill="D9D9D9" w:themeFill="background1" w:themeFillShade="D9"/>
          </w:tcPr>
          <w:p w14:paraId="42744560" w14:textId="77777777" w:rsidR="00B606EC" w:rsidRPr="00AF2384" w:rsidRDefault="00B606EC" w:rsidP="004263E2">
            <w:pPr>
              <w:rPr>
                <w:rFonts w:ascii="Barlow SemiBold" w:hAnsi="Barlow SemiBold" w:cs="Arial"/>
                <w:bCs/>
                <w:szCs w:val="20"/>
              </w:rPr>
            </w:pPr>
            <w:r w:rsidRPr="00AF2384">
              <w:rPr>
                <w:rFonts w:ascii="Barlow SemiBold" w:hAnsi="Barlow SemiBold" w:cs="Arial"/>
                <w:bCs/>
                <w:szCs w:val="20"/>
              </w:rPr>
              <w:t>Mindestreferenzen</w:t>
            </w:r>
          </w:p>
        </w:tc>
      </w:tr>
      <w:tr w:rsidR="00E91DD1" w:rsidRPr="00AF2384" w14:paraId="6866559E" w14:textId="77777777" w:rsidTr="00D11415">
        <w:trPr>
          <w:trHeight w:val="317"/>
        </w:trPr>
        <w:tc>
          <w:tcPr>
            <w:tcW w:w="9639" w:type="dxa"/>
            <w:tcBorders>
              <w:left w:val="nil"/>
            </w:tcBorders>
            <w:shd w:val="clear" w:color="auto" w:fill="C5F7FF" w:themeFill="accent1" w:themeFillTint="33"/>
          </w:tcPr>
          <w:p w14:paraId="732187DE" w14:textId="2B46BD08" w:rsidR="00CB7202" w:rsidRPr="00047C2F" w:rsidRDefault="00FE28F7" w:rsidP="00337DE3">
            <w:pPr>
              <w:pStyle w:val="Listenabsatz"/>
              <w:tabs>
                <w:tab w:val="clear" w:pos="170"/>
                <w:tab w:val="left" w:pos="22"/>
              </w:tabs>
              <w:spacing w:before="40" w:after="40"/>
              <w:ind w:left="164" w:hanging="164"/>
              <w:contextualSpacing w:val="0"/>
              <w:jc w:val="both"/>
              <w:rPr>
                <w:lang w:eastAsia="de-DE" w:bidi="de-DE"/>
              </w:rPr>
            </w:pPr>
            <w:r>
              <w:rPr>
                <w:lang w:eastAsia="de-DE" w:bidi="de-DE"/>
              </w:rPr>
              <w:t>siehe separates Formblatt Referenzen</w:t>
            </w:r>
          </w:p>
        </w:tc>
      </w:tr>
    </w:tbl>
    <w:p w14:paraId="382CDF96" w14:textId="7C5F91B7" w:rsidR="00C70EBF" w:rsidRDefault="00C70EBF" w:rsidP="002B3B35">
      <w:pPr>
        <w:pStyle w:val="berschrift2"/>
      </w:pPr>
      <w:r>
        <w:t>D</w:t>
      </w:r>
      <w:r w:rsidR="002B3B35" w:rsidRPr="00AF2384">
        <w:t xml:space="preserve">: </w:t>
      </w:r>
      <w:r>
        <w:t>Technische und Berufliche Leistungsfähigkeit: Personal</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819"/>
        <w:gridCol w:w="4820"/>
      </w:tblGrid>
      <w:tr w:rsidR="00C70EBF" w:rsidRPr="00AF2384" w14:paraId="3B0291C1" w14:textId="77777777" w:rsidTr="00627094">
        <w:trPr>
          <w:trHeight w:val="317"/>
        </w:trPr>
        <w:tc>
          <w:tcPr>
            <w:tcW w:w="9639" w:type="dxa"/>
            <w:gridSpan w:val="2"/>
            <w:tcBorders>
              <w:left w:val="nil"/>
            </w:tcBorders>
            <w:shd w:val="clear" w:color="auto" w:fill="D9D9D9" w:themeFill="background1" w:themeFillShade="D9"/>
          </w:tcPr>
          <w:p w14:paraId="3440F4F8" w14:textId="569C621B" w:rsidR="00C70EBF" w:rsidRPr="00AF2384" w:rsidRDefault="00C70EBF" w:rsidP="00627094">
            <w:pPr>
              <w:rPr>
                <w:rFonts w:ascii="Barlow SemiBold" w:hAnsi="Barlow SemiBold" w:cs="Arial"/>
                <w:bCs/>
                <w:szCs w:val="20"/>
              </w:rPr>
            </w:pPr>
            <w:r>
              <w:rPr>
                <w:rFonts w:ascii="Barlow SemiBold" w:hAnsi="Barlow SemiBold" w:cs="Arial"/>
                <w:bCs/>
                <w:szCs w:val="20"/>
              </w:rPr>
              <w:t>Teamleiter</w:t>
            </w:r>
          </w:p>
        </w:tc>
      </w:tr>
      <w:tr w:rsidR="00C70EBF" w:rsidRPr="00AF2384" w14:paraId="15CC6AE5" w14:textId="77777777" w:rsidTr="00C70EBF">
        <w:trPr>
          <w:trHeight w:val="317"/>
        </w:trPr>
        <w:tc>
          <w:tcPr>
            <w:tcW w:w="9639" w:type="dxa"/>
            <w:gridSpan w:val="2"/>
            <w:tcBorders>
              <w:left w:val="nil"/>
            </w:tcBorders>
            <w:shd w:val="clear" w:color="auto" w:fill="F2F2F2" w:themeFill="background1" w:themeFillShade="F2"/>
          </w:tcPr>
          <w:p w14:paraId="6C9E73C6" w14:textId="05DF9F56" w:rsidR="00C70EBF" w:rsidRPr="00047C2F" w:rsidRDefault="00C70EBF" w:rsidP="00C70EBF">
            <w:pPr>
              <w:tabs>
                <w:tab w:val="left" w:pos="22"/>
              </w:tabs>
              <w:spacing w:before="40" w:after="40"/>
              <w:jc w:val="both"/>
              <w:rPr>
                <w:lang w:eastAsia="de-DE" w:bidi="de-DE"/>
              </w:rPr>
            </w:pPr>
            <w:r w:rsidRPr="00C70EBF">
              <w:rPr>
                <w:lang w:eastAsia="de-DE" w:bidi="de-DE"/>
              </w:rPr>
              <w:t>Kenntnisse und praktische Erfahrungen des Teamleiter</w:t>
            </w:r>
            <w:r>
              <w:rPr>
                <w:lang w:eastAsia="de-DE" w:bidi="de-DE"/>
              </w:rPr>
              <w:t>s</w:t>
            </w:r>
            <w:r w:rsidRPr="00C70EBF">
              <w:rPr>
                <w:lang w:eastAsia="de-DE" w:bidi="de-DE"/>
              </w:rPr>
              <w:t xml:space="preserve"> u. a. laut Kompetenzprofile des Lastenheftes, Kapitel </w:t>
            </w:r>
            <w:r w:rsidR="00396704" w:rsidRPr="00396704">
              <w:rPr>
                <w:color w:val="auto"/>
                <w:lang w:eastAsia="de-DE" w:bidi="de-DE"/>
              </w:rPr>
              <w:t>4</w:t>
            </w:r>
            <w:r w:rsidRPr="00396704">
              <w:rPr>
                <w:color w:val="auto"/>
                <w:lang w:eastAsia="de-DE" w:bidi="de-DE"/>
              </w:rPr>
              <w:t>.2.3</w:t>
            </w:r>
          </w:p>
        </w:tc>
      </w:tr>
      <w:tr w:rsidR="00C70EBF" w:rsidRPr="00AF2384" w14:paraId="6C50911A" w14:textId="77777777" w:rsidTr="00C70EBF">
        <w:trPr>
          <w:trHeight w:val="317"/>
        </w:trPr>
        <w:tc>
          <w:tcPr>
            <w:tcW w:w="4819" w:type="dxa"/>
            <w:tcBorders>
              <w:left w:val="nil"/>
            </w:tcBorders>
            <w:shd w:val="clear" w:color="auto" w:fill="F2F2F2" w:themeFill="background1" w:themeFillShade="F2"/>
          </w:tcPr>
          <w:p w14:paraId="4F9C4B52" w14:textId="316F4E04" w:rsidR="00C70EBF" w:rsidRDefault="00C70EBF" w:rsidP="00C70EBF">
            <w:pPr>
              <w:tabs>
                <w:tab w:val="left" w:pos="22"/>
              </w:tabs>
              <w:spacing w:before="40" w:after="40"/>
              <w:jc w:val="both"/>
              <w:rPr>
                <w:lang w:eastAsia="de-DE" w:bidi="de-DE"/>
              </w:rPr>
            </w:pPr>
            <w:r w:rsidRPr="00C70EBF">
              <w:rPr>
                <w:lang w:eastAsia="de-DE" w:bidi="de-DE"/>
              </w:rPr>
              <w:t xml:space="preserve">Nachweis </w:t>
            </w:r>
            <w:r w:rsidR="007A42DA">
              <w:rPr>
                <w:lang w:eastAsia="de-DE" w:bidi="de-DE"/>
              </w:rPr>
              <w:t xml:space="preserve">möglich </w:t>
            </w:r>
            <w:r w:rsidRPr="00C70EBF">
              <w:rPr>
                <w:lang w:eastAsia="de-DE" w:bidi="de-DE"/>
              </w:rPr>
              <w:t>mittels: Schulungszertifikate, Referenzen, kontinuierliche Weiterbildung</w:t>
            </w:r>
            <w:r w:rsidR="008925BC">
              <w:rPr>
                <w:lang w:eastAsia="de-DE" w:bidi="de-DE"/>
              </w:rPr>
              <w:t>, Lebenslauf</w:t>
            </w:r>
          </w:p>
        </w:tc>
        <w:tc>
          <w:tcPr>
            <w:tcW w:w="4820" w:type="dxa"/>
            <w:tcBorders>
              <w:left w:val="nil"/>
            </w:tcBorders>
            <w:shd w:val="clear" w:color="auto" w:fill="F2F2F2" w:themeFill="background1" w:themeFillShade="F2"/>
            <w:vAlign w:val="center"/>
          </w:tcPr>
          <w:p w14:paraId="21A5AFA8" w14:textId="5A5F28C5" w:rsidR="00C70EBF" w:rsidRDefault="00C70EBF" w:rsidP="00C70EBF">
            <w:pPr>
              <w:tabs>
                <w:tab w:val="left" w:pos="22"/>
              </w:tabs>
              <w:spacing w:before="40" w:after="40"/>
              <w:rPr>
                <w:lang w:eastAsia="de-DE" w:bidi="de-DE"/>
              </w:rPr>
            </w:pPr>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298FD26C" w14:textId="77777777" w:rsidR="00C70EBF" w:rsidRDefault="00C70EBF" w:rsidP="00C70EBF"/>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819"/>
        <w:gridCol w:w="4820"/>
      </w:tblGrid>
      <w:tr w:rsidR="00C70EBF" w:rsidRPr="00AF2384" w14:paraId="13DA7444" w14:textId="77777777" w:rsidTr="00627094">
        <w:trPr>
          <w:trHeight w:val="317"/>
        </w:trPr>
        <w:tc>
          <w:tcPr>
            <w:tcW w:w="9639" w:type="dxa"/>
            <w:gridSpan w:val="2"/>
            <w:tcBorders>
              <w:left w:val="nil"/>
            </w:tcBorders>
            <w:shd w:val="clear" w:color="auto" w:fill="D9D9D9" w:themeFill="background1" w:themeFillShade="D9"/>
          </w:tcPr>
          <w:p w14:paraId="1CE18C92" w14:textId="789A84F3" w:rsidR="00C70EBF" w:rsidRPr="00AF2384" w:rsidRDefault="00C70EBF" w:rsidP="00627094">
            <w:pPr>
              <w:rPr>
                <w:rFonts w:ascii="Barlow SemiBold" w:hAnsi="Barlow SemiBold" w:cs="Arial"/>
                <w:bCs/>
                <w:szCs w:val="20"/>
              </w:rPr>
            </w:pPr>
            <w:r w:rsidRPr="00C70EBF">
              <w:rPr>
                <w:rFonts w:ascii="Barlow SemiBold" w:hAnsi="Barlow SemiBold" w:cs="Arial"/>
                <w:bCs/>
                <w:szCs w:val="20"/>
              </w:rPr>
              <w:t>PLT-Techniker/Engineer</w:t>
            </w:r>
          </w:p>
        </w:tc>
      </w:tr>
      <w:tr w:rsidR="00C70EBF" w:rsidRPr="00AF2384" w14:paraId="41A5070C" w14:textId="77777777" w:rsidTr="00627094">
        <w:trPr>
          <w:trHeight w:val="317"/>
        </w:trPr>
        <w:tc>
          <w:tcPr>
            <w:tcW w:w="9639" w:type="dxa"/>
            <w:gridSpan w:val="2"/>
            <w:tcBorders>
              <w:left w:val="nil"/>
            </w:tcBorders>
            <w:shd w:val="clear" w:color="auto" w:fill="F2F2F2" w:themeFill="background1" w:themeFillShade="F2"/>
          </w:tcPr>
          <w:p w14:paraId="3EAB0329" w14:textId="0AEDF87C" w:rsidR="00C70EBF" w:rsidRPr="00047C2F" w:rsidRDefault="00C70EBF" w:rsidP="00627094">
            <w:pPr>
              <w:tabs>
                <w:tab w:val="left" w:pos="22"/>
              </w:tabs>
              <w:spacing w:before="40" w:after="40"/>
              <w:jc w:val="both"/>
              <w:rPr>
                <w:lang w:eastAsia="de-DE" w:bidi="de-DE"/>
              </w:rPr>
            </w:pPr>
            <w:r w:rsidRPr="00C70EBF">
              <w:rPr>
                <w:lang w:eastAsia="de-DE" w:bidi="de-DE"/>
              </w:rPr>
              <w:t xml:space="preserve">Kenntnisse und praktische Erfahrungen der PLT-Techniker/Engineer u. a. laut Kompetenzprofile des Lastenheftes, Kapitel </w:t>
            </w:r>
            <w:r w:rsidR="006D6000">
              <w:rPr>
                <w:lang w:eastAsia="de-DE" w:bidi="de-DE"/>
              </w:rPr>
              <w:t>4.3.1</w:t>
            </w:r>
            <w:r w:rsidRPr="00C70EBF">
              <w:rPr>
                <w:lang w:eastAsia="de-DE" w:bidi="de-DE"/>
              </w:rPr>
              <w:t xml:space="preserve"> sowie in den Bereichen Process Control System (PCS</w:t>
            </w:r>
            <w:r w:rsidRPr="00C70EBF">
              <w:rPr>
                <w:rFonts w:ascii="Times New Roman" w:hAnsi="Times New Roman" w:cs="Times New Roman"/>
                <w:lang w:eastAsia="de-DE" w:bidi="de-DE"/>
              </w:rPr>
              <w:t> </w:t>
            </w:r>
            <w:r w:rsidRPr="00C70EBF">
              <w:rPr>
                <w:lang w:eastAsia="de-DE" w:bidi="de-DE"/>
              </w:rPr>
              <w:t>7), Prozessinstrumentierung, Safety Integrated Systems (SIS)</w:t>
            </w:r>
          </w:p>
        </w:tc>
      </w:tr>
      <w:tr w:rsidR="00C70EBF" w:rsidRPr="00AF2384" w14:paraId="4AE8209B" w14:textId="77777777" w:rsidTr="00627094">
        <w:trPr>
          <w:trHeight w:val="317"/>
        </w:trPr>
        <w:tc>
          <w:tcPr>
            <w:tcW w:w="4819" w:type="dxa"/>
            <w:tcBorders>
              <w:left w:val="nil"/>
            </w:tcBorders>
            <w:shd w:val="clear" w:color="auto" w:fill="F2F2F2" w:themeFill="background1" w:themeFillShade="F2"/>
          </w:tcPr>
          <w:p w14:paraId="730C3850" w14:textId="25085525" w:rsidR="00C70EBF" w:rsidRDefault="00C70EBF" w:rsidP="00627094">
            <w:pPr>
              <w:tabs>
                <w:tab w:val="left" w:pos="22"/>
              </w:tabs>
              <w:spacing w:before="40" w:after="40"/>
              <w:jc w:val="both"/>
              <w:rPr>
                <w:lang w:eastAsia="de-DE" w:bidi="de-DE"/>
              </w:rPr>
            </w:pPr>
            <w:r w:rsidRPr="00C70EBF">
              <w:rPr>
                <w:lang w:eastAsia="de-DE" w:bidi="de-DE"/>
              </w:rPr>
              <w:t xml:space="preserve">Nachweis </w:t>
            </w:r>
            <w:r w:rsidR="00A66691">
              <w:rPr>
                <w:lang w:eastAsia="de-DE" w:bidi="de-DE"/>
              </w:rPr>
              <w:t xml:space="preserve">möglich </w:t>
            </w:r>
            <w:r w:rsidRPr="00C70EBF">
              <w:rPr>
                <w:lang w:eastAsia="de-DE" w:bidi="de-DE"/>
              </w:rPr>
              <w:t>mittels: Schulungszertifikate, Referenzen, kontinuierliche Weiterbildung</w:t>
            </w:r>
            <w:r w:rsidR="002D6030">
              <w:rPr>
                <w:lang w:eastAsia="de-DE" w:bidi="de-DE"/>
              </w:rPr>
              <w:t>, Lebenslauf</w:t>
            </w:r>
          </w:p>
        </w:tc>
        <w:tc>
          <w:tcPr>
            <w:tcW w:w="4820" w:type="dxa"/>
            <w:tcBorders>
              <w:left w:val="nil"/>
            </w:tcBorders>
            <w:shd w:val="clear" w:color="auto" w:fill="F2F2F2" w:themeFill="background1" w:themeFillShade="F2"/>
            <w:vAlign w:val="center"/>
          </w:tcPr>
          <w:p w14:paraId="36D956EA" w14:textId="77777777" w:rsidR="00C70EBF" w:rsidRDefault="00C70EBF" w:rsidP="00627094">
            <w:pPr>
              <w:tabs>
                <w:tab w:val="left" w:pos="22"/>
              </w:tabs>
              <w:spacing w:before="40" w:after="40"/>
              <w:rPr>
                <w:lang w:eastAsia="de-DE" w:bidi="de-DE"/>
              </w:rPr>
            </w:pPr>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5847E43E" w14:textId="77777777" w:rsidR="00C70EBF" w:rsidRDefault="00C70EBF" w:rsidP="00C70EBF"/>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819"/>
        <w:gridCol w:w="4820"/>
      </w:tblGrid>
      <w:tr w:rsidR="00C70EBF" w:rsidRPr="00AF2384" w14:paraId="5B49FD02" w14:textId="77777777" w:rsidTr="00627094">
        <w:trPr>
          <w:trHeight w:val="317"/>
        </w:trPr>
        <w:tc>
          <w:tcPr>
            <w:tcW w:w="9639" w:type="dxa"/>
            <w:gridSpan w:val="2"/>
            <w:tcBorders>
              <w:left w:val="nil"/>
            </w:tcBorders>
            <w:shd w:val="clear" w:color="auto" w:fill="D9D9D9" w:themeFill="background1" w:themeFillShade="D9"/>
          </w:tcPr>
          <w:p w14:paraId="63414D93" w14:textId="22275298" w:rsidR="00C70EBF" w:rsidRPr="00AF2384" w:rsidRDefault="00C70EBF" w:rsidP="00627094">
            <w:pPr>
              <w:rPr>
                <w:rFonts w:ascii="Barlow SemiBold" w:hAnsi="Barlow SemiBold" w:cs="Arial"/>
                <w:bCs/>
                <w:szCs w:val="20"/>
              </w:rPr>
            </w:pPr>
            <w:r>
              <w:rPr>
                <w:rFonts w:ascii="Barlow SemiBold" w:hAnsi="Barlow SemiBold" w:cs="Arial"/>
                <w:bCs/>
                <w:szCs w:val="20"/>
              </w:rPr>
              <w:t xml:space="preserve">Senior </w:t>
            </w:r>
            <w:r w:rsidRPr="00C70EBF">
              <w:rPr>
                <w:rFonts w:ascii="Barlow SemiBold" w:hAnsi="Barlow SemiBold" w:cs="Arial"/>
                <w:bCs/>
                <w:szCs w:val="20"/>
              </w:rPr>
              <w:t>PLT-Techniker/Engineer</w:t>
            </w:r>
          </w:p>
        </w:tc>
      </w:tr>
      <w:tr w:rsidR="00C70EBF" w:rsidRPr="00AF2384" w14:paraId="72D29AD2" w14:textId="77777777" w:rsidTr="00627094">
        <w:trPr>
          <w:trHeight w:val="317"/>
        </w:trPr>
        <w:tc>
          <w:tcPr>
            <w:tcW w:w="9639" w:type="dxa"/>
            <w:gridSpan w:val="2"/>
            <w:tcBorders>
              <w:left w:val="nil"/>
            </w:tcBorders>
            <w:shd w:val="clear" w:color="auto" w:fill="F2F2F2" w:themeFill="background1" w:themeFillShade="F2"/>
          </w:tcPr>
          <w:p w14:paraId="407C1230" w14:textId="1AB2DE19" w:rsidR="00C70EBF" w:rsidRPr="00047C2F" w:rsidRDefault="00C70EBF" w:rsidP="00627094">
            <w:pPr>
              <w:tabs>
                <w:tab w:val="left" w:pos="22"/>
              </w:tabs>
              <w:spacing w:before="40" w:after="40"/>
              <w:jc w:val="both"/>
              <w:rPr>
                <w:lang w:eastAsia="de-DE" w:bidi="de-DE"/>
              </w:rPr>
            </w:pPr>
            <w:r w:rsidRPr="00C70EBF">
              <w:rPr>
                <w:lang w:eastAsia="de-DE" w:bidi="de-DE"/>
              </w:rPr>
              <w:lastRenderedPageBreak/>
              <w:t xml:space="preserve">Kenntnisse und praktische Erfahrungen der PLT-Techniker/Engineer u. a. laut Kompetenzprofile des Lastenheftes, Kapitel </w:t>
            </w:r>
            <w:r w:rsidR="0045455E">
              <w:rPr>
                <w:lang w:eastAsia="de-DE" w:bidi="de-DE"/>
              </w:rPr>
              <w:t>4.3.2</w:t>
            </w:r>
            <w:r w:rsidRPr="00C70EBF">
              <w:rPr>
                <w:lang w:eastAsia="de-DE" w:bidi="de-DE"/>
              </w:rPr>
              <w:t xml:space="preserve"> sowie in den Bereichen Process Control System (PCS</w:t>
            </w:r>
            <w:r w:rsidRPr="00C70EBF">
              <w:rPr>
                <w:rFonts w:ascii="Times New Roman" w:hAnsi="Times New Roman" w:cs="Times New Roman"/>
                <w:lang w:eastAsia="de-DE" w:bidi="de-DE"/>
              </w:rPr>
              <w:t> </w:t>
            </w:r>
            <w:r w:rsidRPr="00C70EBF">
              <w:rPr>
                <w:lang w:eastAsia="de-DE" w:bidi="de-DE"/>
              </w:rPr>
              <w:t>7), Prozessinstrumentierung, Safety Integrated Systems (SIS)</w:t>
            </w:r>
          </w:p>
        </w:tc>
      </w:tr>
      <w:tr w:rsidR="00C70EBF" w:rsidRPr="00AF2384" w14:paraId="6A7DCCFD" w14:textId="77777777" w:rsidTr="00627094">
        <w:trPr>
          <w:trHeight w:val="317"/>
        </w:trPr>
        <w:tc>
          <w:tcPr>
            <w:tcW w:w="4819" w:type="dxa"/>
            <w:tcBorders>
              <w:left w:val="nil"/>
            </w:tcBorders>
            <w:shd w:val="clear" w:color="auto" w:fill="F2F2F2" w:themeFill="background1" w:themeFillShade="F2"/>
          </w:tcPr>
          <w:p w14:paraId="148A4CE6" w14:textId="1C8CFB0B" w:rsidR="00C70EBF" w:rsidRDefault="00C70EBF" w:rsidP="00627094">
            <w:pPr>
              <w:tabs>
                <w:tab w:val="left" w:pos="22"/>
              </w:tabs>
              <w:spacing w:before="40" w:after="40"/>
              <w:jc w:val="both"/>
              <w:rPr>
                <w:lang w:eastAsia="de-DE" w:bidi="de-DE"/>
              </w:rPr>
            </w:pPr>
            <w:r w:rsidRPr="00C70EBF">
              <w:rPr>
                <w:lang w:eastAsia="de-DE" w:bidi="de-DE"/>
              </w:rPr>
              <w:t xml:space="preserve">Nachweis </w:t>
            </w:r>
            <w:r w:rsidR="001B0F47">
              <w:rPr>
                <w:lang w:eastAsia="de-DE" w:bidi="de-DE"/>
              </w:rPr>
              <w:t xml:space="preserve">möglich </w:t>
            </w:r>
            <w:r w:rsidRPr="00C70EBF">
              <w:rPr>
                <w:lang w:eastAsia="de-DE" w:bidi="de-DE"/>
              </w:rPr>
              <w:t>mittels: Schulungszertifikate, Referenzen, kontinuierliche Weiterbildung</w:t>
            </w:r>
            <w:r w:rsidR="00EF0624">
              <w:rPr>
                <w:lang w:eastAsia="de-DE" w:bidi="de-DE"/>
              </w:rPr>
              <w:t>, Lebenslauf</w:t>
            </w:r>
          </w:p>
        </w:tc>
        <w:tc>
          <w:tcPr>
            <w:tcW w:w="4820" w:type="dxa"/>
            <w:tcBorders>
              <w:left w:val="nil"/>
            </w:tcBorders>
            <w:shd w:val="clear" w:color="auto" w:fill="F2F2F2" w:themeFill="background1" w:themeFillShade="F2"/>
            <w:vAlign w:val="center"/>
          </w:tcPr>
          <w:p w14:paraId="18B4C888" w14:textId="77777777" w:rsidR="00C70EBF" w:rsidRDefault="00C70EBF" w:rsidP="00627094">
            <w:pPr>
              <w:tabs>
                <w:tab w:val="left" w:pos="22"/>
              </w:tabs>
              <w:spacing w:before="40" w:after="40"/>
              <w:rPr>
                <w:lang w:eastAsia="de-DE" w:bidi="de-DE"/>
              </w:rPr>
            </w:pPr>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433855D3" w14:textId="77777777" w:rsidR="00C70EBF" w:rsidRDefault="00C70EBF" w:rsidP="00C70EBF"/>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819"/>
        <w:gridCol w:w="4820"/>
      </w:tblGrid>
      <w:tr w:rsidR="00C70EBF" w:rsidRPr="00AF2384" w14:paraId="2C6856EF" w14:textId="77777777" w:rsidTr="00627094">
        <w:trPr>
          <w:trHeight w:val="317"/>
        </w:trPr>
        <w:tc>
          <w:tcPr>
            <w:tcW w:w="9639" w:type="dxa"/>
            <w:gridSpan w:val="2"/>
            <w:tcBorders>
              <w:left w:val="nil"/>
            </w:tcBorders>
            <w:shd w:val="clear" w:color="auto" w:fill="D9D9D9" w:themeFill="background1" w:themeFillShade="D9"/>
          </w:tcPr>
          <w:p w14:paraId="5A3B34E0" w14:textId="4C194A81" w:rsidR="00C70EBF" w:rsidRPr="00AF2384" w:rsidRDefault="00C70EBF" w:rsidP="00627094">
            <w:pPr>
              <w:rPr>
                <w:rFonts w:ascii="Barlow SemiBold" w:hAnsi="Barlow SemiBold" w:cs="Arial"/>
                <w:bCs/>
                <w:szCs w:val="20"/>
              </w:rPr>
            </w:pPr>
            <w:r>
              <w:rPr>
                <w:rFonts w:ascii="Barlow SemiBold" w:hAnsi="Barlow SemiBold" w:cs="Arial"/>
                <w:bCs/>
                <w:szCs w:val="20"/>
              </w:rPr>
              <w:t>HW</w:t>
            </w:r>
            <w:r w:rsidRPr="00C70EBF">
              <w:rPr>
                <w:rFonts w:ascii="Barlow SemiBold" w:hAnsi="Barlow SemiBold" w:cs="Arial"/>
                <w:bCs/>
                <w:szCs w:val="20"/>
              </w:rPr>
              <w:t>-Techniker/Engineer</w:t>
            </w:r>
          </w:p>
        </w:tc>
      </w:tr>
      <w:tr w:rsidR="00C70EBF" w:rsidRPr="00AF2384" w14:paraId="4193F4CC" w14:textId="77777777" w:rsidTr="00627094">
        <w:trPr>
          <w:trHeight w:val="317"/>
        </w:trPr>
        <w:tc>
          <w:tcPr>
            <w:tcW w:w="9639" w:type="dxa"/>
            <w:gridSpan w:val="2"/>
            <w:tcBorders>
              <w:left w:val="nil"/>
            </w:tcBorders>
            <w:shd w:val="clear" w:color="auto" w:fill="F2F2F2" w:themeFill="background1" w:themeFillShade="F2"/>
          </w:tcPr>
          <w:p w14:paraId="39DBD555" w14:textId="02C43187" w:rsidR="00C70EBF" w:rsidRPr="00047C2F" w:rsidRDefault="00C70EBF" w:rsidP="00627094">
            <w:pPr>
              <w:tabs>
                <w:tab w:val="left" w:pos="22"/>
              </w:tabs>
              <w:spacing w:before="40" w:after="40"/>
              <w:jc w:val="both"/>
              <w:rPr>
                <w:lang w:eastAsia="de-DE" w:bidi="de-DE"/>
              </w:rPr>
            </w:pPr>
            <w:r w:rsidRPr="00C70EBF">
              <w:rPr>
                <w:lang w:eastAsia="de-DE" w:bidi="de-DE"/>
              </w:rPr>
              <w:t xml:space="preserve">Kenntnisse und praktische Erfahrungen der HW-Techniker/Engineer u. a. laut Kompetenzprofile des Lastenheftes, Kapitel </w:t>
            </w:r>
            <w:r w:rsidR="00141A0E">
              <w:rPr>
                <w:lang w:eastAsia="de-DE" w:bidi="de-DE"/>
              </w:rPr>
              <w:t>4.3.3</w:t>
            </w:r>
            <w:r w:rsidRPr="00C70EBF">
              <w:rPr>
                <w:lang w:eastAsia="de-DE" w:bidi="de-DE"/>
              </w:rPr>
              <w:t xml:space="preserve"> sowie in den Bereichen Control Panels / Schaltschränke, Steuerungstechnik (S7, IO, Antriebe), Feldverdrahtung / MSR</w:t>
            </w:r>
            <w:r w:rsidRPr="00C70EBF">
              <w:rPr>
                <w:rFonts w:ascii="Cambria Math" w:hAnsi="Cambria Math" w:cs="Cambria Math"/>
                <w:lang w:eastAsia="de-DE" w:bidi="de-DE"/>
              </w:rPr>
              <w:t>‑</w:t>
            </w:r>
            <w:r w:rsidRPr="00C70EBF">
              <w:rPr>
                <w:lang w:eastAsia="de-DE" w:bidi="de-DE"/>
              </w:rPr>
              <w:t>Technik</w:t>
            </w:r>
          </w:p>
        </w:tc>
      </w:tr>
      <w:tr w:rsidR="00C70EBF" w:rsidRPr="00AF2384" w14:paraId="03A09A4A" w14:textId="77777777" w:rsidTr="00627094">
        <w:trPr>
          <w:trHeight w:val="317"/>
        </w:trPr>
        <w:tc>
          <w:tcPr>
            <w:tcW w:w="4819" w:type="dxa"/>
            <w:tcBorders>
              <w:left w:val="nil"/>
            </w:tcBorders>
            <w:shd w:val="clear" w:color="auto" w:fill="F2F2F2" w:themeFill="background1" w:themeFillShade="F2"/>
          </w:tcPr>
          <w:p w14:paraId="6423048F" w14:textId="46435F90" w:rsidR="00C70EBF" w:rsidRDefault="00C70EBF" w:rsidP="00627094">
            <w:pPr>
              <w:tabs>
                <w:tab w:val="left" w:pos="22"/>
              </w:tabs>
              <w:spacing w:before="40" w:after="40"/>
              <w:jc w:val="both"/>
              <w:rPr>
                <w:lang w:eastAsia="de-DE" w:bidi="de-DE"/>
              </w:rPr>
            </w:pPr>
            <w:r w:rsidRPr="00C70EBF">
              <w:rPr>
                <w:lang w:eastAsia="de-DE" w:bidi="de-DE"/>
              </w:rPr>
              <w:t xml:space="preserve">Nachweis </w:t>
            </w:r>
            <w:r w:rsidR="001B0F47">
              <w:rPr>
                <w:lang w:eastAsia="de-DE" w:bidi="de-DE"/>
              </w:rPr>
              <w:t xml:space="preserve">möglich </w:t>
            </w:r>
            <w:r w:rsidRPr="00C70EBF">
              <w:rPr>
                <w:lang w:eastAsia="de-DE" w:bidi="de-DE"/>
              </w:rPr>
              <w:t>mittels: Schulungszertifikate, Referenzen, kontinuierliche Weiterbildung</w:t>
            </w:r>
            <w:r w:rsidR="007F7CFB">
              <w:rPr>
                <w:lang w:eastAsia="de-DE" w:bidi="de-DE"/>
              </w:rPr>
              <w:t>, Lebenslauf</w:t>
            </w:r>
          </w:p>
        </w:tc>
        <w:tc>
          <w:tcPr>
            <w:tcW w:w="4820" w:type="dxa"/>
            <w:tcBorders>
              <w:left w:val="nil"/>
            </w:tcBorders>
            <w:shd w:val="clear" w:color="auto" w:fill="F2F2F2" w:themeFill="background1" w:themeFillShade="F2"/>
            <w:vAlign w:val="center"/>
          </w:tcPr>
          <w:p w14:paraId="2E72C29C" w14:textId="77777777" w:rsidR="00C70EBF" w:rsidRDefault="00C70EBF" w:rsidP="00627094">
            <w:pPr>
              <w:tabs>
                <w:tab w:val="left" w:pos="22"/>
              </w:tabs>
              <w:spacing w:before="40" w:after="40"/>
              <w:rPr>
                <w:lang w:eastAsia="de-DE" w:bidi="de-DE"/>
              </w:rPr>
            </w:pPr>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08986A85" w14:textId="77777777" w:rsidR="00C70EBF" w:rsidRDefault="00C70EBF" w:rsidP="00C70EBF"/>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819"/>
        <w:gridCol w:w="4820"/>
      </w:tblGrid>
      <w:tr w:rsidR="00C70EBF" w:rsidRPr="00AF2384" w14:paraId="04E09AF6" w14:textId="77777777" w:rsidTr="00627094">
        <w:trPr>
          <w:trHeight w:val="317"/>
        </w:trPr>
        <w:tc>
          <w:tcPr>
            <w:tcW w:w="9639" w:type="dxa"/>
            <w:gridSpan w:val="2"/>
            <w:tcBorders>
              <w:left w:val="nil"/>
            </w:tcBorders>
            <w:shd w:val="clear" w:color="auto" w:fill="D9D9D9" w:themeFill="background1" w:themeFillShade="D9"/>
          </w:tcPr>
          <w:p w14:paraId="3A771154" w14:textId="252E53BF" w:rsidR="00C70EBF" w:rsidRPr="00AF2384" w:rsidRDefault="00C70EBF" w:rsidP="00627094">
            <w:pPr>
              <w:rPr>
                <w:rFonts w:ascii="Barlow SemiBold" w:hAnsi="Barlow SemiBold" w:cs="Arial"/>
                <w:bCs/>
                <w:szCs w:val="20"/>
              </w:rPr>
            </w:pPr>
            <w:r>
              <w:rPr>
                <w:rFonts w:ascii="Barlow SemiBold" w:hAnsi="Barlow SemiBold" w:cs="Arial"/>
                <w:bCs/>
                <w:szCs w:val="20"/>
              </w:rPr>
              <w:t>Senior HW</w:t>
            </w:r>
            <w:r w:rsidRPr="00C70EBF">
              <w:rPr>
                <w:rFonts w:ascii="Barlow SemiBold" w:hAnsi="Barlow SemiBold" w:cs="Arial"/>
                <w:bCs/>
                <w:szCs w:val="20"/>
              </w:rPr>
              <w:t>-Techniker/Engineer</w:t>
            </w:r>
          </w:p>
        </w:tc>
      </w:tr>
      <w:tr w:rsidR="00C70EBF" w:rsidRPr="00AF2384" w14:paraId="63740BD2" w14:textId="77777777" w:rsidTr="00627094">
        <w:trPr>
          <w:trHeight w:val="317"/>
        </w:trPr>
        <w:tc>
          <w:tcPr>
            <w:tcW w:w="9639" w:type="dxa"/>
            <w:gridSpan w:val="2"/>
            <w:tcBorders>
              <w:left w:val="nil"/>
            </w:tcBorders>
            <w:shd w:val="clear" w:color="auto" w:fill="F2F2F2" w:themeFill="background1" w:themeFillShade="F2"/>
          </w:tcPr>
          <w:p w14:paraId="37A581DF" w14:textId="39E98C9D" w:rsidR="00C70EBF" w:rsidRPr="00047C2F" w:rsidRDefault="00C70EBF" w:rsidP="00627094">
            <w:pPr>
              <w:tabs>
                <w:tab w:val="left" w:pos="22"/>
              </w:tabs>
              <w:spacing w:before="40" w:after="40"/>
              <w:jc w:val="both"/>
              <w:rPr>
                <w:lang w:eastAsia="de-DE" w:bidi="de-DE"/>
              </w:rPr>
            </w:pPr>
            <w:r w:rsidRPr="00C70EBF">
              <w:rPr>
                <w:lang w:eastAsia="de-DE" w:bidi="de-DE"/>
              </w:rPr>
              <w:t xml:space="preserve">Kenntnisse und praktische Erfahrungen der HW-Techniker/Engineer u. a. laut Kompetenzprofile des Lastenheftes, Kapitel </w:t>
            </w:r>
            <w:r w:rsidR="00ED6CC6">
              <w:rPr>
                <w:lang w:eastAsia="de-DE" w:bidi="de-DE"/>
              </w:rPr>
              <w:t>4.3.4</w:t>
            </w:r>
            <w:r w:rsidRPr="00C70EBF">
              <w:rPr>
                <w:lang w:eastAsia="de-DE" w:bidi="de-DE"/>
              </w:rPr>
              <w:t xml:space="preserve"> sowie in den Bereichen Control Panels / Schaltschränke, Steuerungstechnik (S7, IO, Antriebe), Feldverdrahtung / MSR</w:t>
            </w:r>
            <w:r w:rsidRPr="00C70EBF">
              <w:rPr>
                <w:rFonts w:ascii="Cambria Math" w:hAnsi="Cambria Math" w:cs="Cambria Math"/>
                <w:lang w:eastAsia="de-DE" w:bidi="de-DE"/>
              </w:rPr>
              <w:t>‑</w:t>
            </w:r>
            <w:r w:rsidRPr="00C70EBF">
              <w:rPr>
                <w:lang w:eastAsia="de-DE" w:bidi="de-DE"/>
              </w:rPr>
              <w:t>Technik</w:t>
            </w:r>
          </w:p>
        </w:tc>
      </w:tr>
      <w:tr w:rsidR="00C70EBF" w:rsidRPr="00AF2384" w14:paraId="56EE1952" w14:textId="77777777" w:rsidTr="00627094">
        <w:trPr>
          <w:trHeight w:val="317"/>
        </w:trPr>
        <w:tc>
          <w:tcPr>
            <w:tcW w:w="4819" w:type="dxa"/>
            <w:tcBorders>
              <w:left w:val="nil"/>
            </w:tcBorders>
            <w:shd w:val="clear" w:color="auto" w:fill="F2F2F2" w:themeFill="background1" w:themeFillShade="F2"/>
          </w:tcPr>
          <w:p w14:paraId="75F65FE3" w14:textId="22217FAB" w:rsidR="00C70EBF" w:rsidRDefault="00C70EBF" w:rsidP="00627094">
            <w:pPr>
              <w:tabs>
                <w:tab w:val="left" w:pos="22"/>
              </w:tabs>
              <w:spacing w:before="40" w:after="40"/>
              <w:jc w:val="both"/>
              <w:rPr>
                <w:lang w:eastAsia="de-DE" w:bidi="de-DE"/>
              </w:rPr>
            </w:pPr>
            <w:r w:rsidRPr="00C70EBF">
              <w:rPr>
                <w:lang w:eastAsia="de-DE" w:bidi="de-DE"/>
              </w:rPr>
              <w:t xml:space="preserve">Nachweis </w:t>
            </w:r>
            <w:r w:rsidR="00384A40">
              <w:rPr>
                <w:lang w:eastAsia="de-DE" w:bidi="de-DE"/>
              </w:rPr>
              <w:t xml:space="preserve">möglich </w:t>
            </w:r>
            <w:r w:rsidRPr="00C70EBF">
              <w:rPr>
                <w:lang w:eastAsia="de-DE" w:bidi="de-DE"/>
              </w:rPr>
              <w:t>mittels: Schulungszertifikate, Referenzen, kontinuierliche Weiterbildung</w:t>
            </w:r>
            <w:r w:rsidR="002A5EFC">
              <w:rPr>
                <w:lang w:eastAsia="de-DE" w:bidi="de-DE"/>
              </w:rPr>
              <w:t>, Lebenslauf</w:t>
            </w:r>
          </w:p>
        </w:tc>
        <w:tc>
          <w:tcPr>
            <w:tcW w:w="4820" w:type="dxa"/>
            <w:tcBorders>
              <w:left w:val="nil"/>
            </w:tcBorders>
            <w:shd w:val="clear" w:color="auto" w:fill="F2F2F2" w:themeFill="background1" w:themeFillShade="F2"/>
            <w:vAlign w:val="center"/>
          </w:tcPr>
          <w:p w14:paraId="07C97730" w14:textId="77777777" w:rsidR="00C70EBF" w:rsidRDefault="00C70EBF" w:rsidP="00627094">
            <w:pPr>
              <w:tabs>
                <w:tab w:val="left" w:pos="22"/>
              </w:tabs>
              <w:spacing w:before="40" w:after="40"/>
              <w:rPr>
                <w:lang w:eastAsia="de-DE" w:bidi="de-DE"/>
              </w:rPr>
            </w:pPr>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4779D022" w14:textId="77777777" w:rsidR="00C70EBF" w:rsidRDefault="00C70EBF" w:rsidP="00C70EBF"/>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819"/>
        <w:gridCol w:w="4820"/>
      </w:tblGrid>
      <w:tr w:rsidR="00C70EBF" w:rsidRPr="00AF2384" w14:paraId="4B6A86C4" w14:textId="77777777" w:rsidTr="00627094">
        <w:trPr>
          <w:trHeight w:val="317"/>
        </w:trPr>
        <w:tc>
          <w:tcPr>
            <w:tcW w:w="9639" w:type="dxa"/>
            <w:gridSpan w:val="2"/>
            <w:tcBorders>
              <w:left w:val="nil"/>
            </w:tcBorders>
            <w:shd w:val="clear" w:color="auto" w:fill="D9D9D9" w:themeFill="background1" w:themeFillShade="D9"/>
          </w:tcPr>
          <w:p w14:paraId="061414B1" w14:textId="3479A49F" w:rsidR="00C70EBF" w:rsidRPr="00AF2384" w:rsidRDefault="00C70EBF" w:rsidP="00627094">
            <w:pPr>
              <w:rPr>
                <w:rFonts w:ascii="Barlow SemiBold" w:hAnsi="Barlow SemiBold" w:cs="Arial"/>
                <w:bCs/>
                <w:szCs w:val="20"/>
              </w:rPr>
            </w:pPr>
            <w:r>
              <w:rPr>
                <w:rFonts w:ascii="Barlow SemiBold" w:hAnsi="Barlow SemiBold" w:cs="Arial"/>
                <w:bCs/>
                <w:szCs w:val="20"/>
              </w:rPr>
              <w:t xml:space="preserve">OT-Netzwerk </w:t>
            </w:r>
            <w:r w:rsidRPr="00C70EBF">
              <w:rPr>
                <w:rFonts w:ascii="Barlow SemiBold" w:hAnsi="Barlow SemiBold" w:cs="Arial"/>
                <w:bCs/>
                <w:szCs w:val="20"/>
              </w:rPr>
              <w:t>Techniker/Engineer</w:t>
            </w:r>
          </w:p>
        </w:tc>
      </w:tr>
      <w:tr w:rsidR="00C70EBF" w:rsidRPr="00AF2384" w14:paraId="16C7DC01" w14:textId="77777777" w:rsidTr="00627094">
        <w:trPr>
          <w:trHeight w:val="317"/>
        </w:trPr>
        <w:tc>
          <w:tcPr>
            <w:tcW w:w="9639" w:type="dxa"/>
            <w:gridSpan w:val="2"/>
            <w:tcBorders>
              <w:left w:val="nil"/>
            </w:tcBorders>
            <w:shd w:val="clear" w:color="auto" w:fill="F2F2F2" w:themeFill="background1" w:themeFillShade="F2"/>
          </w:tcPr>
          <w:p w14:paraId="50C0FD72" w14:textId="3239DAC6" w:rsidR="00C70EBF" w:rsidRPr="00C70EBF" w:rsidRDefault="00C70EBF" w:rsidP="00627094">
            <w:pPr>
              <w:tabs>
                <w:tab w:val="left" w:pos="22"/>
              </w:tabs>
              <w:spacing w:before="40" w:after="40"/>
              <w:jc w:val="both"/>
              <w:rPr>
                <w:lang w:eastAsia="de-DE" w:bidi="de-DE"/>
              </w:rPr>
            </w:pPr>
            <w:r w:rsidRPr="00C70EBF">
              <w:rPr>
                <w:lang w:eastAsia="de-DE" w:bidi="de-DE"/>
              </w:rPr>
              <w:t xml:space="preserve">Kenntnisse und praktische Erfahrungen der OT-Netzwerk Techniker/Engineer u. a. laut Kompetenzprofile des Lastenheftes Kapitel </w:t>
            </w:r>
            <w:r w:rsidR="00CA642D">
              <w:rPr>
                <w:lang w:eastAsia="de-DE" w:bidi="de-DE"/>
              </w:rPr>
              <w:t>4.5.1</w:t>
            </w:r>
            <w:r w:rsidRPr="00C70EBF">
              <w:rPr>
                <w:lang w:eastAsia="de-DE" w:bidi="de-DE"/>
              </w:rPr>
              <w:t xml:space="preserve"> sowie in den Bereichen Industrial Communication (PROFINET, Industrial Ethernet), Industrial Networking</w:t>
            </w:r>
            <w:r w:rsidR="00DB2DA0">
              <w:rPr>
                <w:lang w:eastAsia="de-DE" w:bidi="de-DE"/>
              </w:rPr>
              <w:t>,</w:t>
            </w:r>
            <w:r w:rsidRPr="00C70EBF">
              <w:rPr>
                <w:lang w:eastAsia="de-DE" w:bidi="de-DE"/>
              </w:rPr>
              <w:t xml:space="preserve"> Industrial Cybersecurity, Industrial Edge / Connectivity</w:t>
            </w:r>
          </w:p>
        </w:tc>
      </w:tr>
      <w:tr w:rsidR="00C70EBF" w:rsidRPr="00AF2384" w14:paraId="5781E702" w14:textId="77777777" w:rsidTr="00627094">
        <w:trPr>
          <w:trHeight w:val="317"/>
        </w:trPr>
        <w:tc>
          <w:tcPr>
            <w:tcW w:w="4819" w:type="dxa"/>
            <w:tcBorders>
              <w:left w:val="nil"/>
            </w:tcBorders>
            <w:shd w:val="clear" w:color="auto" w:fill="F2F2F2" w:themeFill="background1" w:themeFillShade="F2"/>
          </w:tcPr>
          <w:p w14:paraId="0C4FC0D3" w14:textId="650AC43E" w:rsidR="00C70EBF" w:rsidRDefault="00C70EBF" w:rsidP="00627094">
            <w:pPr>
              <w:tabs>
                <w:tab w:val="left" w:pos="22"/>
              </w:tabs>
              <w:spacing w:before="40" w:after="40"/>
              <w:jc w:val="both"/>
              <w:rPr>
                <w:lang w:eastAsia="de-DE" w:bidi="de-DE"/>
              </w:rPr>
            </w:pPr>
            <w:r w:rsidRPr="00C70EBF">
              <w:rPr>
                <w:lang w:eastAsia="de-DE" w:bidi="de-DE"/>
              </w:rPr>
              <w:t xml:space="preserve">Nachweis </w:t>
            </w:r>
            <w:r w:rsidR="00790C77">
              <w:rPr>
                <w:lang w:eastAsia="de-DE" w:bidi="de-DE"/>
              </w:rPr>
              <w:t xml:space="preserve">möglich </w:t>
            </w:r>
            <w:r w:rsidRPr="00C70EBF">
              <w:rPr>
                <w:lang w:eastAsia="de-DE" w:bidi="de-DE"/>
              </w:rPr>
              <w:t>mittels: Schulungszertifikate, Referenzen, kontinuierliche Weiterbildung</w:t>
            </w:r>
            <w:r w:rsidR="00D73AD6">
              <w:rPr>
                <w:lang w:eastAsia="de-DE" w:bidi="de-DE"/>
              </w:rPr>
              <w:t>, Lebenslauf</w:t>
            </w:r>
          </w:p>
        </w:tc>
        <w:tc>
          <w:tcPr>
            <w:tcW w:w="4820" w:type="dxa"/>
            <w:tcBorders>
              <w:left w:val="nil"/>
            </w:tcBorders>
            <w:shd w:val="clear" w:color="auto" w:fill="F2F2F2" w:themeFill="background1" w:themeFillShade="F2"/>
            <w:vAlign w:val="center"/>
          </w:tcPr>
          <w:p w14:paraId="6AA50371" w14:textId="77777777" w:rsidR="00C70EBF" w:rsidRDefault="00C70EBF" w:rsidP="00627094">
            <w:pPr>
              <w:tabs>
                <w:tab w:val="left" w:pos="22"/>
              </w:tabs>
              <w:spacing w:before="40" w:after="40"/>
              <w:rPr>
                <w:lang w:eastAsia="de-DE" w:bidi="de-DE"/>
              </w:rPr>
            </w:pPr>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72ABA3C6" w14:textId="77777777" w:rsidR="00C70EBF" w:rsidRDefault="00C70EBF" w:rsidP="00C70EBF"/>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819"/>
        <w:gridCol w:w="4820"/>
      </w:tblGrid>
      <w:tr w:rsidR="00C70EBF" w:rsidRPr="00C70EBF" w14:paraId="13003E6E" w14:textId="77777777" w:rsidTr="00627094">
        <w:trPr>
          <w:trHeight w:val="317"/>
        </w:trPr>
        <w:tc>
          <w:tcPr>
            <w:tcW w:w="9639" w:type="dxa"/>
            <w:gridSpan w:val="2"/>
            <w:tcBorders>
              <w:left w:val="nil"/>
            </w:tcBorders>
            <w:shd w:val="clear" w:color="auto" w:fill="D9D9D9" w:themeFill="background1" w:themeFillShade="D9"/>
          </w:tcPr>
          <w:p w14:paraId="2A04BE2B" w14:textId="4EF8011D" w:rsidR="00C70EBF" w:rsidRPr="00C70EBF" w:rsidRDefault="00C70EBF" w:rsidP="00627094">
            <w:pPr>
              <w:rPr>
                <w:rFonts w:ascii="Barlow SemiBold" w:hAnsi="Barlow SemiBold" w:cs="Arial"/>
                <w:bCs/>
                <w:szCs w:val="20"/>
                <w:lang w:val="en-US"/>
              </w:rPr>
            </w:pPr>
            <w:r w:rsidRPr="00C70EBF">
              <w:rPr>
                <w:rFonts w:ascii="Barlow SemiBold" w:hAnsi="Barlow SemiBold" w:cs="Arial"/>
                <w:bCs/>
                <w:szCs w:val="20"/>
                <w:lang w:val="en-US"/>
              </w:rPr>
              <w:t>Senior OT-Netzwerk Techniker/Engineer</w:t>
            </w:r>
          </w:p>
        </w:tc>
      </w:tr>
      <w:tr w:rsidR="00C70EBF" w:rsidRPr="00C70EBF" w14:paraId="2865904C" w14:textId="77777777" w:rsidTr="00627094">
        <w:trPr>
          <w:trHeight w:val="317"/>
        </w:trPr>
        <w:tc>
          <w:tcPr>
            <w:tcW w:w="9639" w:type="dxa"/>
            <w:gridSpan w:val="2"/>
            <w:tcBorders>
              <w:left w:val="nil"/>
            </w:tcBorders>
            <w:shd w:val="clear" w:color="auto" w:fill="F2F2F2" w:themeFill="background1" w:themeFillShade="F2"/>
          </w:tcPr>
          <w:p w14:paraId="0B67CE64" w14:textId="7C340268" w:rsidR="00C70EBF" w:rsidRPr="002B7200" w:rsidRDefault="00C70EBF" w:rsidP="00627094">
            <w:pPr>
              <w:tabs>
                <w:tab w:val="left" w:pos="22"/>
              </w:tabs>
              <w:spacing w:before="40" w:after="40"/>
              <w:jc w:val="both"/>
              <w:rPr>
                <w:lang w:eastAsia="de-DE" w:bidi="de-DE"/>
              </w:rPr>
            </w:pPr>
            <w:r w:rsidRPr="002B7200">
              <w:rPr>
                <w:lang w:eastAsia="de-DE" w:bidi="de-DE"/>
              </w:rPr>
              <w:lastRenderedPageBreak/>
              <w:t xml:space="preserve">Kenntnisse und praktische Erfahrungen der OT-Netzwerk Techniker/Engineer u. a. laut Kompetenzprofile des Lastenheftes Kapitel </w:t>
            </w:r>
            <w:r w:rsidR="00C66FB9">
              <w:rPr>
                <w:lang w:eastAsia="de-DE" w:bidi="de-DE"/>
              </w:rPr>
              <w:t>4.5.2</w:t>
            </w:r>
            <w:r w:rsidRPr="002B7200">
              <w:rPr>
                <w:lang w:eastAsia="de-DE" w:bidi="de-DE"/>
              </w:rPr>
              <w:t xml:space="preserve"> sowie in den Bereichen Industrial Communication (PROFINET, Industrial Ethernet), Industrial Networking, Industrial Cybersecurity, Industrial Edge / Connectivity</w:t>
            </w:r>
          </w:p>
        </w:tc>
      </w:tr>
      <w:tr w:rsidR="00C70EBF" w:rsidRPr="00AF2384" w14:paraId="2F37A503" w14:textId="77777777" w:rsidTr="00627094">
        <w:trPr>
          <w:trHeight w:val="317"/>
        </w:trPr>
        <w:tc>
          <w:tcPr>
            <w:tcW w:w="4819" w:type="dxa"/>
            <w:tcBorders>
              <w:left w:val="nil"/>
            </w:tcBorders>
            <w:shd w:val="clear" w:color="auto" w:fill="F2F2F2" w:themeFill="background1" w:themeFillShade="F2"/>
          </w:tcPr>
          <w:p w14:paraId="5B5D6F67" w14:textId="05DBE962" w:rsidR="00C70EBF" w:rsidRDefault="00C70EBF" w:rsidP="00627094">
            <w:pPr>
              <w:tabs>
                <w:tab w:val="left" w:pos="22"/>
              </w:tabs>
              <w:spacing w:before="40" w:after="40"/>
              <w:jc w:val="both"/>
              <w:rPr>
                <w:lang w:eastAsia="de-DE" w:bidi="de-DE"/>
              </w:rPr>
            </w:pPr>
            <w:r w:rsidRPr="00C70EBF">
              <w:rPr>
                <w:lang w:eastAsia="de-DE" w:bidi="de-DE"/>
              </w:rPr>
              <w:t xml:space="preserve">Nachweis </w:t>
            </w:r>
            <w:r w:rsidR="00A04E50">
              <w:rPr>
                <w:lang w:eastAsia="de-DE" w:bidi="de-DE"/>
              </w:rPr>
              <w:t xml:space="preserve">möglich </w:t>
            </w:r>
            <w:r w:rsidRPr="00C70EBF">
              <w:rPr>
                <w:lang w:eastAsia="de-DE" w:bidi="de-DE"/>
              </w:rPr>
              <w:t>mittels: Schulungszertifikate, Referenzen, kontinuierliche Weiterbildung</w:t>
            </w:r>
            <w:r w:rsidR="00EC2288">
              <w:rPr>
                <w:lang w:eastAsia="de-DE" w:bidi="de-DE"/>
              </w:rPr>
              <w:t>, Lebenslauf</w:t>
            </w:r>
          </w:p>
        </w:tc>
        <w:tc>
          <w:tcPr>
            <w:tcW w:w="4820" w:type="dxa"/>
            <w:tcBorders>
              <w:left w:val="nil"/>
            </w:tcBorders>
            <w:shd w:val="clear" w:color="auto" w:fill="F2F2F2" w:themeFill="background1" w:themeFillShade="F2"/>
            <w:vAlign w:val="center"/>
          </w:tcPr>
          <w:p w14:paraId="2A879A4F" w14:textId="77777777" w:rsidR="00C70EBF" w:rsidRDefault="00C70EBF" w:rsidP="00627094">
            <w:pPr>
              <w:tabs>
                <w:tab w:val="left" w:pos="22"/>
              </w:tabs>
              <w:spacing w:before="40" w:after="40"/>
              <w:rPr>
                <w:lang w:eastAsia="de-DE" w:bidi="de-DE"/>
              </w:rPr>
            </w:pPr>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479D9866" w14:textId="77777777" w:rsidR="00C70EBF" w:rsidRDefault="00C70EBF" w:rsidP="00C70EBF"/>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819"/>
        <w:gridCol w:w="4820"/>
      </w:tblGrid>
      <w:tr w:rsidR="00C70EBF" w:rsidRPr="00AF2384" w14:paraId="4FCC99F9" w14:textId="77777777" w:rsidTr="00627094">
        <w:trPr>
          <w:trHeight w:val="317"/>
        </w:trPr>
        <w:tc>
          <w:tcPr>
            <w:tcW w:w="9639" w:type="dxa"/>
            <w:gridSpan w:val="2"/>
            <w:tcBorders>
              <w:left w:val="nil"/>
            </w:tcBorders>
            <w:shd w:val="clear" w:color="auto" w:fill="D9D9D9" w:themeFill="background1" w:themeFillShade="D9"/>
          </w:tcPr>
          <w:p w14:paraId="704CDD24" w14:textId="0B852ABB" w:rsidR="00C70EBF" w:rsidRPr="00AF2384" w:rsidRDefault="00C70EBF" w:rsidP="00627094">
            <w:pPr>
              <w:rPr>
                <w:rFonts w:ascii="Barlow SemiBold" w:hAnsi="Barlow SemiBold" w:cs="Arial"/>
                <w:bCs/>
                <w:szCs w:val="20"/>
              </w:rPr>
            </w:pPr>
            <w:r>
              <w:rPr>
                <w:rFonts w:ascii="Barlow SemiBold" w:hAnsi="Barlow SemiBold" w:cs="Arial"/>
                <w:bCs/>
                <w:szCs w:val="20"/>
              </w:rPr>
              <w:t xml:space="preserve">System </w:t>
            </w:r>
            <w:r w:rsidRPr="00C70EBF">
              <w:rPr>
                <w:rFonts w:ascii="Barlow SemiBold" w:hAnsi="Barlow SemiBold" w:cs="Arial"/>
                <w:bCs/>
                <w:szCs w:val="20"/>
              </w:rPr>
              <w:t>Techniker/Engineer</w:t>
            </w:r>
          </w:p>
        </w:tc>
      </w:tr>
      <w:tr w:rsidR="00C70EBF" w:rsidRPr="00F429EA" w14:paraId="4D627309" w14:textId="77777777" w:rsidTr="00627094">
        <w:trPr>
          <w:trHeight w:val="317"/>
        </w:trPr>
        <w:tc>
          <w:tcPr>
            <w:tcW w:w="9639" w:type="dxa"/>
            <w:gridSpan w:val="2"/>
            <w:tcBorders>
              <w:left w:val="nil"/>
            </w:tcBorders>
            <w:shd w:val="clear" w:color="auto" w:fill="F2F2F2" w:themeFill="background1" w:themeFillShade="F2"/>
          </w:tcPr>
          <w:p w14:paraId="773BD4DF" w14:textId="1C91767E" w:rsidR="00C70EBF" w:rsidRPr="00F429EA" w:rsidRDefault="00C70EBF" w:rsidP="00627094">
            <w:pPr>
              <w:tabs>
                <w:tab w:val="left" w:pos="22"/>
              </w:tabs>
              <w:spacing w:before="40" w:after="40"/>
              <w:jc w:val="both"/>
              <w:rPr>
                <w:lang w:eastAsia="de-DE" w:bidi="de-DE"/>
              </w:rPr>
            </w:pPr>
            <w:r w:rsidRPr="00C70EBF">
              <w:rPr>
                <w:lang w:eastAsia="de-DE" w:bidi="de-DE"/>
              </w:rPr>
              <w:t xml:space="preserve">Kenntnisse und praktische Erfahrungen der System Techniker/Engineer u. a. laut Kompetenzprofile des Lastenheftes Kapitel </w:t>
            </w:r>
            <w:r w:rsidR="005A28BB">
              <w:rPr>
                <w:lang w:eastAsia="de-DE" w:bidi="de-DE"/>
              </w:rPr>
              <w:t>4.5.3</w:t>
            </w:r>
            <w:r w:rsidRPr="00C70EBF">
              <w:rPr>
                <w:lang w:eastAsia="de-DE" w:bidi="de-DE"/>
              </w:rPr>
              <w:t xml:space="preserve">  </w:t>
            </w:r>
            <w:r w:rsidRPr="00F429EA">
              <w:rPr>
                <w:lang w:eastAsia="de-DE" w:bidi="de-DE"/>
              </w:rPr>
              <w:t>sowie in den Bereichen Industrial Communication (PROFINET, Industrial Ethernet), Industrial Networking, Industrial Cybersecurity, Industrial Edge / Connectivity</w:t>
            </w:r>
          </w:p>
        </w:tc>
      </w:tr>
      <w:tr w:rsidR="00C70EBF" w:rsidRPr="00AF2384" w14:paraId="03122DCD" w14:textId="77777777" w:rsidTr="00627094">
        <w:trPr>
          <w:trHeight w:val="317"/>
        </w:trPr>
        <w:tc>
          <w:tcPr>
            <w:tcW w:w="4819" w:type="dxa"/>
            <w:tcBorders>
              <w:left w:val="nil"/>
            </w:tcBorders>
            <w:shd w:val="clear" w:color="auto" w:fill="F2F2F2" w:themeFill="background1" w:themeFillShade="F2"/>
          </w:tcPr>
          <w:p w14:paraId="54E3FC35" w14:textId="316AB359" w:rsidR="00C70EBF" w:rsidRDefault="00C70EBF" w:rsidP="00627094">
            <w:pPr>
              <w:tabs>
                <w:tab w:val="left" w:pos="22"/>
              </w:tabs>
              <w:spacing w:before="40" w:after="40"/>
              <w:jc w:val="both"/>
              <w:rPr>
                <w:lang w:eastAsia="de-DE" w:bidi="de-DE"/>
              </w:rPr>
            </w:pPr>
            <w:r w:rsidRPr="00C70EBF">
              <w:rPr>
                <w:lang w:eastAsia="de-DE" w:bidi="de-DE"/>
              </w:rPr>
              <w:t xml:space="preserve">Nachweis </w:t>
            </w:r>
            <w:r w:rsidR="00167CAB">
              <w:rPr>
                <w:lang w:eastAsia="de-DE" w:bidi="de-DE"/>
              </w:rPr>
              <w:t xml:space="preserve">möglich </w:t>
            </w:r>
            <w:r w:rsidRPr="00C70EBF">
              <w:rPr>
                <w:lang w:eastAsia="de-DE" w:bidi="de-DE"/>
              </w:rPr>
              <w:t>mittels: Schulungszertifikate, Referenzen, kontinuierliche Weiterbildung</w:t>
            </w:r>
            <w:r w:rsidR="00FE2F20">
              <w:rPr>
                <w:lang w:eastAsia="de-DE" w:bidi="de-DE"/>
              </w:rPr>
              <w:t>, Lebenslauf</w:t>
            </w:r>
          </w:p>
        </w:tc>
        <w:tc>
          <w:tcPr>
            <w:tcW w:w="4820" w:type="dxa"/>
            <w:tcBorders>
              <w:left w:val="nil"/>
            </w:tcBorders>
            <w:shd w:val="clear" w:color="auto" w:fill="F2F2F2" w:themeFill="background1" w:themeFillShade="F2"/>
            <w:vAlign w:val="center"/>
          </w:tcPr>
          <w:p w14:paraId="494F5239" w14:textId="77777777" w:rsidR="00C70EBF" w:rsidRDefault="00C70EBF" w:rsidP="00627094">
            <w:pPr>
              <w:tabs>
                <w:tab w:val="left" w:pos="22"/>
              </w:tabs>
              <w:spacing w:before="40" w:after="40"/>
              <w:rPr>
                <w:lang w:eastAsia="de-DE" w:bidi="de-DE"/>
              </w:rPr>
            </w:pPr>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1AC8273C" w14:textId="77777777" w:rsidR="00C70EBF" w:rsidRDefault="00C70EBF" w:rsidP="00C70EBF"/>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819"/>
        <w:gridCol w:w="4820"/>
      </w:tblGrid>
      <w:tr w:rsidR="00C70EBF" w:rsidRPr="00AF2384" w14:paraId="132E5E97" w14:textId="77777777" w:rsidTr="00627094">
        <w:trPr>
          <w:trHeight w:val="317"/>
        </w:trPr>
        <w:tc>
          <w:tcPr>
            <w:tcW w:w="9639" w:type="dxa"/>
            <w:gridSpan w:val="2"/>
            <w:tcBorders>
              <w:left w:val="nil"/>
            </w:tcBorders>
            <w:shd w:val="clear" w:color="auto" w:fill="D9D9D9" w:themeFill="background1" w:themeFillShade="D9"/>
          </w:tcPr>
          <w:p w14:paraId="4DD583CE" w14:textId="18FE1C58" w:rsidR="00C70EBF" w:rsidRPr="00AF2384" w:rsidRDefault="00C70EBF" w:rsidP="00627094">
            <w:pPr>
              <w:rPr>
                <w:rFonts w:ascii="Barlow SemiBold" w:hAnsi="Barlow SemiBold" w:cs="Arial"/>
                <w:bCs/>
                <w:szCs w:val="20"/>
              </w:rPr>
            </w:pPr>
            <w:r>
              <w:rPr>
                <w:rFonts w:ascii="Barlow SemiBold" w:hAnsi="Barlow SemiBold" w:cs="Arial"/>
                <w:bCs/>
                <w:szCs w:val="20"/>
              </w:rPr>
              <w:t xml:space="preserve">Senior System </w:t>
            </w:r>
            <w:r w:rsidRPr="00C70EBF">
              <w:rPr>
                <w:rFonts w:ascii="Barlow SemiBold" w:hAnsi="Barlow SemiBold" w:cs="Arial"/>
                <w:bCs/>
                <w:szCs w:val="20"/>
              </w:rPr>
              <w:t>Techniker/Engineer</w:t>
            </w:r>
          </w:p>
        </w:tc>
      </w:tr>
      <w:tr w:rsidR="00C70EBF" w:rsidRPr="000B41BC" w14:paraId="21D324F3" w14:textId="77777777" w:rsidTr="00627094">
        <w:trPr>
          <w:trHeight w:val="317"/>
        </w:trPr>
        <w:tc>
          <w:tcPr>
            <w:tcW w:w="9639" w:type="dxa"/>
            <w:gridSpan w:val="2"/>
            <w:tcBorders>
              <w:left w:val="nil"/>
            </w:tcBorders>
            <w:shd w:val="clear" w:color="auto" w:fill="F2F2F2" w:themeFill="background1" w:themeFillShade="F2"/>
          </w:tcPr>
          <w:p w14:paraId="74EF77C8" w14:textId="0D3026F0" w:rsidR="00C70EBF" w:rsidRPr="000B41BC" w:rsidRDefault="00C70EBF" w:rsidP="00627094">
            <w:pPr>
              <w:tabs>
                <w:tab w:val="left" w:pos="22"/>
              </w:tabs>
              <w:spacing w:before="40" w:after="40"/>
              <w:jc w:val="both"/>
              <w:rPr>
                <w:lang w:eastAsia="de-DE" w:bidi="de-DE"/>
              </w:rPr>
            </w:pPr>
            <w:r w:rsidRPr="00C70EBF">
              <w:rPr>
                <w:lang w:eastAsia="de-DE" w:bidi="de-DE"/>
              </w:rPr>
              <w:t xml:space="preserve">Kenntnisse und praktische Erfahrungen der System Techniker/Engineer u. a. laut Kompetenzprofile des Lastenheftes Kapitel </w:t>
            </w:r>
            <w:r w:rsidR="00EE4553">
              <w:rPr>
                <w:lang w:eastAsia="de-DE" w:bidi="de-DE"/>
              </w:rPr>
              <w:t>4.5.4</w:t>
            </w:r>
            <w:r w:rsidRPr="00C70EBF">
              <w:rPr>
                <w:lang w:eastAsia="de-DE" w:bidi="de-DE"/>
              </w:rPr>
              <w:t xml:space="preserve">  </w:t>
            </w:r>
            <w:r w:rsidRPr="000B41BC">
              <w:rPr>
                <w:lang w:eastAsia="de-DE" w:bidi="de-DE"/>
              </w:rPr>
              <w:t>sowie in den Bereichen Industrial Communication (PROFINET, Industrial Ethernet), Industrial Networking, Industrial Cybersecurity, Industrial Edge / Connectivity</w:t>
            </w:r>
          </w:p>
        </w:tc>
      </w:tr>
      <w:tr w:rsidR="00C70EBF" w:rsidRPr="00AF2384" w14:paraId="7DD2C68B" w14:textId="77777777" w:rsidTr="00627094">
        <w:trPr>
          <w:trHeight w:val="317"/>
        </w:trPr>
        <w:tc>
          <w:tcPr>
            <w:tcW w:w="4819" w:type="dxa"/>
            <w:tcBorders>
              <w:left w:val="nil"/>
            </w:tcBorders>
            <w:shd w:val="clear" w:color="auto" w:fill="F2F2F2" w:themeFill="background1" w:themeFillShade="F2"/>
          </w:tcPr>
          <w:p w14:paraId="3C3D4A55" w14:textId="0447FCBE" w:rsidR="00C70EBF" w:rsidRDefault="00C70EBF" w:rsidP="00627094">
            <w:pPr>
              <w:tabs>
                <w:tab w:val="left" w:pos="22"/>
              </w:tabs>
              <w:spacing w:before="40" w:after="40"/>
              <w:jc w:val="both"/>
              <w:rPr>
                <w:lang w:eastAsia="de-DE" w:bidi="de-DE"/>
              </w:rPr>
            </w:pPr>
            <w:r w:rsidRPr="00C70EBF">
              <w:rPr>
                <w:lang w:eastAsia="de-DE" w:bidi="de-DE"/>
              </w:rPr>
              <w:t xml:space="preserve">Nachweis </w:t>
            </w:r>
            <w:r w:rsidR="000F2AA8">
              <w:rPr>
                <w:lang w:eastAsia="de-DE" w:bidi="de-DE"/>
              </w:rPr>
              <w:t xml:space="preserve">möglich </w:t>
            </w:r>
            <w:r w:rsidRPr="00C70EBF">
              <w:rPr>
                <w:lang w:eastAsia="de-DE" w:bidi="de-DE"/>
              </w:rPr>
              <w:t>mittels: Schulungszertifikate, Referenzen, kontinuierliche Weiterbildung</w:t>
            </w:r>
            <w:r w:rsidR="005678A3">
              <w:rPr>
                <w:lang w:eastAsia="de-DE" w:bidi="de-DE"/>
              </w:rPr>
              <w:t>, Lebenslauf</w:t>
            </w:r>
          </w:p>
        </w:tc>
        <w:tc>
          <w:tcPr>
            <w:tcW w:w="4820" w:type="dxa"/>
            <w:tcBorders>
              <w:left w:val="nil"/>
            </w:tcBorders>
            <w:shd w:val="clear" w:color="auto" w:fill="F2F2F2" w:themeFill="background1" w:themeFillShade="F2"/>
            <w:vAlign w:val="center"/>
          </w:tcPr>
          <w:p w14:paraId="1659605E" w14:textId="77777777" w:rsidR="00C70EBF" w:rsidRDefault="00C70EBF" w:rsidP="00627094">
            <w:pPr>
              <w:tabs>
                <w:tab w:val="left" w:pos="22"/>
              </w:tabs>
              <w:spacing w:before="40" w:after="40"/>
              <w:rPr>
                <w:lang w:eastAsia="de-DE" w:bidi="de-DE"/>
              </w:rPr>
            </w:pPr>
            <w:r w:rsidRPr="00AF2384">
              <w:rPr>
                <w:rFonts w:ascii="Barlow SemiBold" w:hAnsi="Barlow SemiBold"/>
              </w:rPr>
              <w:t>Anlage Nr.:</w:t>
            </w:r>
            <w:r w:rsidRPr="00AF2384">
              <w:t xml:space="preserve"> </w:t>
            </w:r>
            <w:r w:rsidRPr="00AF2384">
              <w:fldChar w:fldCharType="begin">
                <w:ffData>
                  <w:name w:val="Text7"/>
                  <w:enabled/>
                  <w:calcOnExit w:val="0"/>
                  <w:textInput/>
                </w:ffData>
              </w:fldChar>
            </w:r>
            <w:r w:rsidRPr="00AF2384">
              <w:instrText xml:space="preserve"> FORMTEXT </w:instrText>
            </w:r>
            <w:r w:rsidRPr="00AF2384">
              <w:fldChar w:fldCharType="separate"/>
            </w:r>
            <w:r w:rsidRPr="00AF2384">
              <w:t> </w:t>
            </w:r>
            <w:r w:rsidRPr="00AF2384">
              <w:t> </w:t>
            </w:r>
            <w:r w:rsidRPr="00AF2384">
              <w:t> </w:t>
            </w:r>
            <w:r w:rsidRPr="00AF2384">
              <w:t> </w:t>
            </w:r>
            <w:r w:rsidRPr="00AF2384">
              <w:t> </w:t>
            </w:r>
            <w:r w:rsidRPr="00AF2384">
              <w:fldChar w:fldCharType="end"/>
            </w:r>
          </w:p>
        </w:tc>
      </w:tr>
    </w:tbl>
    <w:p w14:paraId="122CD8B4" w14:textId="77777777" w:rsidR="00C70EBF" w:rsidRPr="00C70EBF" w:rsidRDefault="00C70EBF" w:rsidP="00C70EBF"/>
    <w:p w14:paraId="57F8C179" w14:textId="24F6B6E8" w:rsidR="002B3B35" w:rsidRPr="00AF2384" w:rsidRDefault="00C70EBF" w:rsidP="002B3B35">
      <w:pPr>
        <w:pStyle w:val="berschrift2"/>
      </w:pPr>
      <w:r>
        <w:t xml:space="preserve">E: </w:t>
      </w:r>
      <w:r w:rsidR="002B3B35">
        <w:t>Weitere Nachweise der Technischen und beruflichen Leistungsfähigkeit</w:t>
      </w:r>
    </w:p>
    <w:tbl>
      <w:tblPr>
        <w:tblStyle w:val="Tabellenraster"/>
        <w:tblW w:w="963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96" w:type="dxa"/>
          <w:bottom w:w="96" w:type="dxa"/>
        </w:tblCellMar>
        <w:tblLook w:val="04A0" w:firstRow="1" w:lastRow="0" w:firstColumn="1" w:lastColumn="0" w:noHBand="0" w:noVBand="1"/>
      </w:tblPr>
      <w:tblGrid>
        <w:gridCol w:w="9638"/>
      </w:tblGrid>
      <w:tr w:rsidR="002B3B35" w:rsidRPr="00AF2384" w14:paraId="4A4C6FCF" w14:textId="77777777" w:rsidTr="00B06EA3">
        <w:tc>
          <w:tcPr>
            <w:tcW w:w="9638" w:type="dxa"/>
            <w:tcBorders>
              <w:bottom w:val="single" w:sz="24" w:space="0" w:color="FFFFFF" w:themeColor="background1"/>
            </w:tcBorders>
            <w:shd w:val="clear" w:color="auto" w:fill="D9D9D9" w:themeFill="background1" w:themeFillShade="D9"/>
          </w:tcPr>
          <w:p w14:paraId="7D233245" w14:textId="7885B5E3" w:rsidR="002B3B35" w:rsidRPr="00AF2384" w:rsidRDefault="002B3B35" w:rsidP="00B06EA3">
            <w:pPr>
              <w:rPr>
                <w:rFonts w:ascii="Barlow SemiBold" w:hAnsi="Barlow SemiBold"/>
              </w:rPr>
            </w:pPr>
            <w:r>
              <w:rPr>
                <w:rFonts w:ascii="Barlow SemiBold" w:hAnsi="Barlow SemiBold"/>
              </w:rPr>
              <w:t>Organigramm</w:t>
            </w:r>
          </w:p>
        </w:tc>
      </w:tr>
      <w:tr w:rsidR="00FE28F7" w:rsidRPr="00AF2384" w14:paraId="3C479F13" w14:textId="77777777" w:rsidTr="00FE28F7">
        <w:tc>
          <w:tcPr>
            <w:tcW w:w="9638" w:type="dxa"/>
            <w:tcBorders>
              <w:bottom w:val="single" w:sz="24" w:space="0" w:color="FFFFFF" w:themeColor="background1"/>
            </w:tcBorders>
            <w:shd w:val="clear" w:color="auto" w:fill="F2F2F2" w:themeFill="background1" w:themeFillShade="F2"/>
          </w:tcPr>
          <w:p w14:paraId="60EB41C9" w14:textId="26799837" w:rsidR="00FE28F7" w:rsidRDefault="00FE28F7" w:rsidP="00B06EA3">
            <w:pPr>
              <w:rPr>
                <w:rFonts w:ascii="Barlow SemiBold" w:hAnsi="Barlow SemiBold"/>
              </w:rPr>
            </w:pPr>
            <w:r w:rsidRPr="00FE28F7">
              <w:rPr>
                <w:rFonts w:asciiTheme="majorHAnsi" w:hAnsiTheme="majorHAnsi"/>
              </w:rPr>
              <w:t>Durch den Bewerber ist ein Organigramm zur Darstellung der Sicherstellung der Redundanzen für alle geforderten Expertenlevel (Angabe der Anzahl der Mitarbeiter pro Expertenlevel) einzureichen</w:t>
            </w:r>
            <w:r>
              <w:rPr>
                <w:rFonts w:ascii="Barlow SemiBold" w:hAnsi="Barlow SemiBold"/>
              </w:rPr>
              <w:t>.</w:t>
            </w:r>
          </w:p>
        </w:tc>
      </w:tr>
      <w:tr w:rsidR="00FE28F7" w:rsidRPr="00AF2384" w14:paraId="5226F633" w14:textId="77777777" w:rsidTr="006B1BC8">
        <w:trPr>
          <w:trHeight w:val="362"/>
        </w:trPr>
        <w:tc>
          <w:tcPr>
            <w:tcW w:w="9638" w:type="dxa"/>
            <w:tcBorders>
              <w:bottom w:val="single" w:sz="24" w:space="0" w:color="FFFFFF" w:themeColor="background1"/>
            </w:tcBorders>
            <w:shd w:val="clear" w:color="auto" w:fill="F2F2F2" w:themeFill="background1" w:themeFillShade="F2"/>
            <w:vAlign w:val="center"/>
          </w:tcPr>
          <w:p w14:paraId="32A07EA3" w14:textId="7EE28BA0" w:rsidR="00FE28F7" w:rsidRPr="002B3B35" w:rsidRDefault="00FE28F7" w:rsidP="006B1BC8">
            <w:pPr>
              <w:rPr>
                <w:rFonts w:cs="Arial"/>
              </w:rPr>
            </w:pPr>
            <w:r w:rsidRPr="00AF2384">
              <w:rPr>
                <w:rFonts w:ascii="Barlow SemiBold" w:hAnsi="Barlow SemiBold"/>
                <w:lang w:eastAsia="de-DE" w:bidi="de-DE"/>
              </w:rPr>
              <w:t>Anlage Nr.:</w:t>
            </w:r>
            <w:r w:rsidRPr="00AF2384">
              <w:rPr>
                <w:b/>
                <w:bCs/>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r>
    </w:tbl>
    <w:p w14:paraId="3BBFEB34" w14:textId="77777777" w:rsidR="002B3B35" w:rsidRPr="00AF2384" w:rsidRDefault="002B3B35" w:rsidP="002B3B35">
      <w:pPr>
        <w:spacing w:line="300" w:lineRule="auto"/>
        <w:rPr>
          <w:sz w:val="12"/>
          <w:szCs w:val="12"/>
        </w:rPr>
      </w:pPr>
    </w:p>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40"/>
      </w:tblGrid>
      <w:tr w:rsidR="006B1BC8" w:rsidRPr="00AF2458" w14:paraId="30C26FFF" w14:textId="77777777" w:rsidTr="00627094">
        <w:trPr>
          <w:trHeight w:val="317"/>
        </w:trPr>
        <w:tc>
          <w:tcPr>
            <w:tcW w:w="5000" w:type="pct"/>
            <w:tcBorders>
              <w:left w:val="nil"/>
            </w:tcBorders>
            <w:shd w:val="clear" w:color="auto" w:fill="D9D9D9" w:themeFill="background1" w:themeFillShade="D9"/>
          </w:tcPr>
          <w:p w14:paraId="5042E11A" w14:textId="04A5FA20" w:rsidR="006B1BC8" w:rsidRPr="00AF2458" w:rsidRDefault="006B1BC8" w:rsidP="00627094">
            <w:pPr>
              <w:rPr>
                <w:bCs/>
              </w:rPr>
            </w:pPr>
            <w:r>
              <w:rPr>
                <w:rFonts w:cs="Arial"/>
                <w:b/>
                <w:szCs w:val="20"/>
              </w:rPr>
              <w:t>Deutschkenntnisse</w:t>
            </w:r>
          </w:p>
        </w:tc>
      </w:tr>
      <w:tr w:rsidR="006B1BC8" w:rsidRPr="009A7FEA" w14:paraId="36A5311F" w14:textId="77777777" w:rsidTr="00627094">
        <w:trPr>
          <w:trHeight w:val="317"/>
        </w:trPr>
        <w:tc>
          <w:tcPr>
            <w:tcW w:w="5000" w:type="pct"/>
            <w:tcBorders>
              <w:left w:val="nil"/>
            </w:tcBorders>
            <w:shd w:val="clear" w:color="auto" w:fill="C5F7FF" w:themeFill="accent1" w:themeFillTint="33"/>
          </w:tcPr>
          <w:p w14:paraId="2E4F6367" w14:textId="7836579B" w:rsidR="006B1BC8" w:rsidRPr="008B7A19" w:rsidRDefault="006B1BC8" w:rsidP="00627094">
            <w:pPr>
              <w:rPr>
                <w:rFonts w:cs="Arial"/>
                <w:bCs/>
                <w:color w:val="F2F2F2" w:themeColor="background1" w:themeShade="F2"/>
                <w:szCs w:val="20"/>
              </w:rPr>
            </w:pPr>
            <w:r w:rsidRPr="008B7A19">
              <w:rPr>
                <w:rFonts w:cs="Arial"/>
                <w:bCs/>
                <w:szCs w:val="20"/>
              </w:rPr>
              <w:t xml:space="preserve">Der </w:t>
            </w:r>
            <w:r>
              <w:rPr>
                <w:rFonts w:cs="Arial"/>
                <w:bCs/>
                <w:szCs w:val="20"/>
              </w:rPr>
              <w:t>Bewerber</w:t>
            </w:r>
            <w:r w:rsidRPr="008B7A19">
              <w:rPr>
                <w:rFonts w:cs="Arial"/>
                <w:bCs/>
                <w:szCs w:val="20"/>
              </w:rPr>
              <w:t xml:space="preserve"> bestätigt, dass </w:t>
            </w:r>
            <w:r w:rsidRPr="006B1BC8">
              <w:rPr>
                <w:rFonts w:cs="Arial"/>
                <w:bCs/>
                <w:szCs w:val="20"/>
              </w:rPr>
              <w:t>alle im LTSA eingesetzte Mitarbeiter sehr gute deutsche Sprachfähigkeit in Wort und Schrift besitzen</w:t>
            </w:r>
            <w:r>
              <w:rPr>
                <w:rFonts w:cs="Arial"/>
                <w:bCs/>
                <w:szCs w:val="20"/>
              </w:rPr>
              <w:t>.</w:t>
            </w:r>
          </w:p>
        </w:tc>
      </w:tr>
      <w:tr w:rsidR="006B1BC8" w:rsidRPr="00AF2458" w14:paraId="75B32CC7" w14:textId="77777777" w:rsidTr="00627094">
        <w:trPr>
          <w:trHeight w:val="317"/>
        </w:trPr>
        <w:tc>
          <w:tcPr>
            <w:tcW w:w="5000" w:type="pct"/>
            <w:tcBorders>
              <w:left w:val="nil"/>
            </w:tcBorders>
            <w:shd w:val="clear" w:color="auto" w:fill="F2F2F2" w:themeFill="background1" w:themeFillShade="F2"/>
          </w:tcPr>
          <w:p w14:paraId="7A5A4FC5" w14:textId="77777777" w:rsidR="006B1BC8" w:rsidRPr="006D5AE6" w:rsidRDefault="008C0B55" w:rsidP="00627094">
            <w:pPr>
              <w:rPr>
                <w:rFonts w:cs="Arial"/>
              </w:rPr>
            </w:pPr>
            <w:sdt>
              <w:sdtPr>
                <w:id w:val="-2106173472"/>
                <w14:checkbox>
                  <w14:checked w14:val="0"/>
                  <w14:checkedState w14:val="2612" w14:font="MS Gothic"/>
                  <w14:uncheckedState w14:val="2610" w14:font="MS Gothic"/>
                </w14:checkbox>
              </w:sdtPr>
              <w:sdtEndPr/>
              <w:sdtContent>
                <w:r w:rsidR="006B1BC8">
                  <w:rPr>
                    <w:rFonts w:ascii="MS Gothic" w:eastAsia="MS Gothic" w:hAnsi="MS Gothic" w:hint="eastAsia"/>
                  </w:rPr>
                  <w:t>☐</w:t>
                </w:r>
              </w:sdtContent>
            </w:sdt>
            <w:r w:rsidR="006B1BC8" w:rsidRPr="00AF2384">
              <w:t xml:space="preserve"> ja </w:t>
            </w:r>
            <w:r w:rsidR="006B1BC8" w:rsidRPr="00AF2384">
              <w:tab/>
            </w:r>
            <w:r w:rsidR="006B1BC8">
              <w:t xml:space="preserve">               </w:t>
            </w:r>
            <w:sdt>
              <w:sdtPr>
                <w:id w:val="-2020149921"/>
                <w14:checkbox>
                  <w14:checked w14:val="0"/>
                  <w14:checkedState w14:val="2612" w14:font="MS Gothic"/>
                  <w14:uncheckedState w14:val="2610" w14:font="MS Gothic"/>
                </w14:checkbox>
              </w:sdtPr>
              <w:sdtEndPr/>
              <w:sdtContent>
                <w:r w:rsidR="006B1BC8">
                  <w:rPr>
                    <w:rFonts w:ascii="MS Gothic" w:eastAsia="MS Gothic" w:hAnsi="MS Gothic" w:hint="eastAsia"/>
                  </w:rPr>
                  <w:t>☐</w:t>
                </w:r>
              </w:sdtContent>
            </w:sdt>
            <w:r w:rsidR="006B1BC8" w:rsidRPr="00AF2384">
              <w:t xml:space="preserve"> nein</w:t>
            </w:r>
          </w:p>
        </w:tc>
      </w:tr>
    </w:tbl>
    <w:p w14:paraId="4D00F363" w14:textId="57CBD429" w:rsidR="00FB5F2B" w:rsidRDefault="00FB5F2B">
      <w:pPr>
        <w:spacing w:line="300" w:lineRule="auto"/>
      </w:pPr>
    </w:p>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40"/>
      </w:tblGrid>
      <w:tr w:rsidR="006B1BC8" w:rsidRPr="00AF2458" w14:paraId="539511BE" w14:textId="77777777" w:rsidTr="00627094">
        <w:trPr>
          <w:trHeight w:val="317"/>
        </w:trPr>
        <w:tc>
          <w:tcPr>
            <w:tcW w:w="5000" w:type="pct"/>
            <w:tcBorders>
              <w:left w:val="nil"/>
            </w:tcBorders>
            <w:shd w:val="clear" w:color="auto" w:fill="D9D9D9" w:themeFill="background1" w:themeFillShade="D9"/>
          </w:tcPr>
          <w:p w14:paraId="6538EAD0" w14:textId="65F18700" w:rsidR="006B1BC8" w:rsidRPr="00AF2458" w:rsidRDefault="006B1BC8" w:rsidP="00627094">
            <w:pPr>
              <w:rPr>
                <w:bCs/>
              </w:rPr>
            </w:pPr>
            <w:r>
              <w:rPr>
                <w:rFonts w:cs="Arial"/>
                <w:b/>
                <w:szCs w:val="20"/>
              </w:rPr>
              <w:t>24/7 Servicekonzept</w:t>
            </w:r>
          </w:p>
        </w:tc>
      </w:tr>
      <w:tr w:rsidR="006B1BC8" w:rsidRPr="009A7FEA" w14:paraId="771C7CA7" w14:textId="77777777" w:rsidTr="00627094">
        <w:trPr>
          <w:trHeight w:val="317"/>
        </w:trPr>
        <w:tc>
          <w:tcPr>
            <w:tcW w:w="5000" w:type="pct"/>
            <w:tcBorders>
              <w:left w:val="nil"/>
            </w:tcBorders>
            <w:shd w:val="clear" w:color="auto" w:fill="C5F7FF" w:themeFill="accent1" w:themeFillTint="33"/>
          </w:tcPr>
          <w:p w14:paraId="0B915EF6" w14:textId="1BCB733E" w:rsidR="006B1BC8" w:rsidRDefault="006B1BC8" w:rsidP="00627094">
            <w:pPr>
              <w:rPr>
                <w:rFonts w:cs="Arial"/>
                <w:bCs/>
                <w:szCs w:val="20"/>
              </w:rPr>
            </w:pPr>
            <w:r w:rsidRPr="008B7A19">
              <w:rPr>
                <w:rFonts w:cs="Arial"/>
                <w:bCs/>
                <w:szCs w:val="20"/>
              </w:rPr>
              <w:t xml:space="preserve">Der </w:t>
            </w:r>
            <w:r>
              <w:rPr>
                <w:rFonts w:cs="Arial"/>
                <w:bCs/>
                <w:szCs w:val="20"/>
              </w:rPr>
              <w:t>Bewerber</w:t>
            </w:r>
            <w:r w:rsidRPr="008B7A19">
              <w:rPr>
                <w:rFonts w:cs="Arial"/>
                <w:bCs/>
                <w:szCs w:val="20"/>
              </w:rPr>
              <w:t xml:space="preserve"> bestätigt</w:t>
            </w:r>
            <w:r>
              <w:rPr>
                <w:rFonts w:cs="Arial"/>
                <w:bCs/>
                <w:szCs w:val="20"/>
              </w:rPr>
              <w:t xml:space="preserve"> die Bereitstellung der 24/7-Rufbereitschaft &amp; Störungsanalyse/-beseitigung via Fernzugriff:</w:t>
            </w:r>
          </w:p>
          <w:p w14:paraId="45DDF886" w14:textId="1B54D898" w:rsidR="006B1BC8" w:rsidRPr="006B1BC8" w:rsidRDefault="006B1BC8" w:rsidP="006B1BC8">
            <w:pPr>
              <w:pStyle w:val="Listenabsatz"/>
              <w:numPr>
                <w:ilvl w:val="0"/>
                <w:numId w:val="26"/>
              </w:numPr>
              <w:rPr>
                <w:rFonts w:cs="Arial"/>
                <w:bCs/>
                <w:szCs w:val="20"/>
              </w:rPr>
            </w:pPr>
            <w:r w:rsidRPr="006B1BC8">
              <w:rPr>
                <w:rFonts w:cs="Arial"/>
                <w:bCs/>
                <w:szCs w:val="20"/>
              </w:rPr>
              <w:t xml:space="preserve">Bereitschaftslinie: Leitsystem PCS7/WinCC/Netzwerk- und Systemtechnik </w:t>
            </w:r>
          </w:p>
          <w:p w14:paraId="6F940B03" w14:textId="77777777" w:rsidR="006B1BC8" w:rsidRPr="006B1BC8" w:rsidRDefault="006B1BC8" w:rsidP="006B1BC8">
            <w:pPr>
              <w:rPr>
                <w:rFonts w:cs="Arial"/>
                <w:bCs/>
                <w:szCs w:val="20"/>
              </w:rPr>
            </w:pPr>
          </w:p>
          <w:p w14:paraId="1D77663B" w14:textId="05348600" w:rsidR="006B1BC8" w:rsidRPr="006B1BC8" w:rsidRDefault="006B1BC8" w:rsidP="006B1BC8">
            <w:pPr>
              <w:rPr>
                <w:rFonts w:cs="Arial"/>
                <w:bCs/>
                <w:szCs w:val="20"/>
              </w:rPr>
            </w:pPr>
            <w:r>
              <w:rPr>
                <w:rFonts w:cs="Arial"/>
                <w:bCs/>
                <w:szCs w:val="20"/>
              </w:rPr>
              <w:t xml:space="preserve">Der Bewerber bestätigt die </w:t>
            </w:r>
            <w:r w:rsidRPr="006B1BC8">
              <w:rPr>
                <w:rFonts w:cs="Arial"/>
                <w:bCs/>
                <w:szCs w:val="20"/>
              </w:rPr>
              <w:t>Rufbereitschaft Remote mit Antrittszeit</w:t>
            </w:r>
          </w:p>
          <w:p w14:paraId="0899ADE5" w14:textId="32FEDAA6" w:rsidR="006B1BC8" w:rsidRPr="006B1BC8" w:rsidRDefault="006B1BC8" w:rsidP="006B1BC8">
            <w:pPr>
              <w:pStyle w:val="Listenabsatz"/>
              <w:numPr>
                <w:ilvl w:val="0"/>
                <w:numId w:val="26"/>
              </w:numPr>
              <w:rPr>
                <w:rFonts w:cs="Arial"/>
                <w:bCs/>
                <w:szCs w:val="20"/>
              </w:rPr>
            </w:pPr>
            <w:r w:rsidRPr="006B1BC8">
              <w:rPr>
                <w:rFonts w:cs="Arial"/>
                <w:bCs/>
                <w:szCs w:val="20"/>
              </w:rPr>
              <w:t>Servicezeit: Mo-So 0-24 Uhr incl. Feiertage (24/7):</w:t>
            </w:r>
          </w:p>
          <w:p w14:paraId="3C2C7234" w14:textId="2E4AC381" w:rsidR="006B1BC8" w:rsidRPr="006B1BC8" w:rsidRDefault="006B1BC8" w:rsidP="006B1BC8">
            <w:pPr>
              <w:pStyle w:val="Listenabsatz"/>
              <w:numPr>
                <w:ilvl w:val="0"/>
                <w:numId w:val="26"/>
              </w:numPr>
              <w:rPr>
                <w:rFonts w:cs="Arial"/>
                <w:bCs/>
                <w:szCs w:val="20"/>
              </w:rPr>
            </w:pPr>
            <w:r w:rsidRPr="006B1BC8">
              <w:rPr>
                <w:rFonts w:cs="Arial"/>
                <w:bCs/>
                <w:szCs w:val="20"/>
              </w:rPr>
              <w:t xml:space="preserve">Remote Antrittszeit innerhalb der Servicezeit: 2 h </w:t>
            </w:r>
          </w:p>
          <w:p w14:paraId="18D67A3F" w14:textId="1025F8EE" w:rsidR="006B1BC8" w:rsidRPr="008B7A19" w:rsidRDefault="006B1BC8" w:rsidP="006B1BC8">
            <w:pPr>
              <w:rPr>
                <w:rFonts w:cs="Arial"/>
                <w:bCs/>
                <w:color w:val="F2F2F2" w:themeColor="background1" w:themeShade="F2"/>
                <w:szCs w:val="20"/>
              </w:rPr>
            </w:pPr>
            <w:r w:rsidRPr="006B1BC8">
              <w:rPr>
                <w:rFonts w:cs="Arial"/>
                <w:bCs/>
                <w:szCs w:val="20"/>
              </w:rPr>
              <w:t>Der Service „Rufbereitschaft per Fernzugriff mit Antrittszeit“ garantiert dem AG eine Rückrufzeit sowie die vereinbarte Antrittszeit für die Aufnahme einer Fernzugriff-Endstörung durch einen Servicemitarbeiter. Dazu stellt der AN eine Bereitschaftslinie mit qualifizierten und auf die Kundenstandorte eingewiesenen Personal zur Verfügung</w:t>
            </w:r>
          </w:p>
        </w:tc>
      </w:tr>
      <w:tr w:rsidR="006B1BC8" w:rsidRPr="00AF2458" w14:paraId="2E0DE3DC" w14:textId="77777777" w:rsidTr="00627094">
        <w:trPr>
          <w:trHeight w:val="317"/>
        </w:trPr>
        <w:tc>
          <w:tcPr>
            <w:tcW w:w="5000" w:type="pct"/>
            <w:tcBorders>
              <w:left w:val="nil"/>
            </w:tcBorders>
            <w:shd w:val="clear" w:color="auto" w:fill="F2F2F2" w:themeFill="background1" w:themeFillShade="F2"/>
          </w:tcPr>
          <w:p w14:paraId="1AE71499" w14:textId="77777777" w:rsidR="006B1BC8" w:rsidRPr="006D5AE6" w:rsidRDefault="008C0B55" w:rsidP="00627094">
            <w:pPr>
              <w:rPr>
                <w:rFonts w:cs="Arial"/>
              </w:rPr>
            </w:pPr>
            <w:sdt>
              <w:sdtPr>
                <w:id w:val="1447894225"/>
                <w14:checkbox>
                  <w14:checked w14:val="0"/>
                  <w14:checkedState w14:val="2612" w14:font="MS Gothic"/>
                  <w14:uncheckedState w14:val="2610" w14:font="MS Gothic"/>
                </w14:checkbox>
              </w:sdtPr>
              <w:sdtEndPr/>
              <w:sdtContent>
                <w:r w:rsidR="006B1BC8">
                  <w:rPr>
                    <w:rFonts w:ascii="MS Gothic" w:eastAsia="MS Gothic" w:hAnsi="MS Gothic" w:hint="eastAsia"/>
                  </w:rPr>
                  <w:t>☐</w:t>
                </w:r>
              </w:sdtContent>
            </w:sdt>
            <w:r w:rsidR="006B1BC8" w:rsidRPr="00AF2384">
              <w:t xml:space="preserve"> ja </w:t>
            </w:r>
            <w:r w:rsidR="006B1BC8" w:rsidRPr="00AF2384">
              <w:tab/>
            </w:r>
            <w:r w:rsidR="006B1BC8">
              <w:t xml:space="preserve">               </w:t>
            </w:r>
            <w:sdt>
              <w:sdtPr>
                <w:id w:val="1911418354"/>
                <w14:checkbox>
                  <w14:checked w14:val="0"/>
                  <w14:checkedState w14:val="2612" w14:font="MS Gothic"/>
                  <w14:uncheckedState w14:val="2610" w14:font="MS Gothic"/>
                </w14:checkbox>
              </w:sdtPr>
              <w:sdtEndPr/>
              <w:sdtContent>
                <w:r w:rsidR="006B1BC8">
                  <w:rPr>
                    <w:rFonts w:ascii="MS Gothic" w:eastAsia="MS Gothic" w:hAnsi="MS Gothic" w:hint="eastAsia"/>
                  </w:rPr>
                  <w:t>☐</w:t>
                </w:r>
              </w:sdtContent>
            </w:sdt>
            <w:r w:rsidR="006B1BC8" w:rsidRPr="00AF2384">
              <w:t xml:space="preserve"> nein</w:t>
            </w:r>
          </w:p>
        </w:tc>
      </w:tr>
    </w:tbl>
    <w:p w14:paraId="5C4D5591" w14:textId="77777777" w:rsidR="006B1BC8" w:rsidRDefault="006B1BC8">
      <w:pPr>
        <w:spacing w:line="300" w:lineRule="auto"/>
      </w:pPr>
    </w:p>
    <w:p w14:paraId="44791A83" w14:textId="74FAE1E3" w:rsidR="006B1BC8" w:rsidRDefault="006B1BC8">
      <w:pPr>
        <w:spacing w:line="300" w:lineRule="auto"/>
      </w:pPr>
      <w:r>
        <w:br w:type="page"/>
      </w:r>
    </w:p>
    <w:p w14:paraId="3885FDC6" w14:textId="0CEAF273" w:rsidR="00C73463" w:rsidRPr="00AF2384" w:rsidRDefault="00442AEC" w:rsidP="00630114">
      <w:pPr>
        <w:pStyle w:val="berschrift1"/>
      </w:pPr>
      <w:r>
        <w:lastRenderedPageBreak/>
        <w:t>T</w:t>
      </w:r>
      <w:r w:rsidR="00630114" w:rsidRPr="00AF2384">
        <w:t>eil V: Abschlusserklärungen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71FFB" w:rsidRPr="00AF2384" w14:paraId="77B25A10" w14:textId="77777777" w:rsidTr="00494B28">
        <w:trPr>
          <w:trHeight w:val="317"/>
        </w:trPr>
        <w:tc>
          <w:tcPr>
            <w:tcW w:w="9639" w:type="dxa"/>
            <w:tcBorders>
              <w:left w:val="nil"/>
            </w:tcBorders>
            <w:shd w:val="clear" w:color="auto" w:fill="F2F2F2" w:themeFill="background1" w:themeFillShade="F2"/>
          </w:tcPr>
          <w:p w14:paraId="0765627C" w14:textId="3EAF3993" w:rsidR="00494B28" w:rsidRPr="00AF2384" w:rsidRDefault="00494B28" w:rsidP="00494B28">
            <w:pPr>
              <w:rPr>
                <w:rFonts w:cs="Arial"/>
                <w:bCs/>
                <w:szCs w:val="20"/>
              </w:rPr>
            </w:pPr>
            <w:r w:rsidRPr="00AF2384">
              <w:rPr>
                <w:rFonts w:cs="Arial"/>
                <w:bCs/>
                <w:szCs w:val="20"/>
              </w:rPr>
              <w:t>Der B</w:t>
            </w:r>
            <w:r w:rsidR="00700DF1">
              <w:rPr>
                <w:rFonts w:cs="Arial"/>
                <w:bCs/>
                <w:szCs w:val="20"/>
              </w:rPr>
              <w:t>ewerber</w:t>
            </w:r>
            <w:r w:rsidR="005A1D03">
              <w:rPr>
                <w:rFonts w:cs="Arial"/>
                <w:bCs/>
                <w:szCs w:val="20"/>
              </w:rPr>
              <w:t xml:space="preserve"> </w:t>
            </w:r>
            <w:r w:rsidRPr="00AF2384">
              <w:rPr>
                <w:rFonts w:cs="Arial"/>
                <w:bCs/>
                <w:szCs w:val="20"/>
              </w:rPr>
              <w:t>erklärt förmlich, dass die von ihm in den Teil II bis IV angegebenen Informationen genau und korrekt sind und er sich der Konsequenzen einer schwerwiegenden Täuschung bewusst ist.</w:t>
            </w:r>
          </w:p>
          <w:p w14:paraId="577FE272" w14:textId="77777777" w:rsidR="0016569A" w:rsidRPr="00AF2384" w:rsidRDefault="0016569A" w:rsidP="00494B28">
            <w:pPr>
              <w:rPr>
                <w:rFonts w:cs="Arial"/>
                <w:bCs/>
                <w:szCs w:val="20"/>
              </w:rPr>
            </w:pPr>
          </w:p>
          <w:p w14:paraId="601F207B" w14:textId="28672FF5" w:rsidR="00426446" w:rsidRPr="00AF2384" w:rsidRDefault="008F0322" w:rsidP="00494B28">
            <w:pPr>
              <w:rPr>
                <w:rFonts w:cs="Arial"/>
                <w:bCs/>
                <w:szCs w:val="20"/>
              </w:rPr>
            </w:pPr>
            <w:r w:rsidRPr="00AF2384">
              <w:rPr>
                <w:rFonts w:cs="Arial"/>
                <w:bCs/>
                <w:noProof/>
                <w:szCs w:val="20"/>
                <w14:numSpacing w14:val="default"/>
              </w:rPr>
              <mc:AlternateContent>
                <mc:Choice Requires="wps">
                  <w:drawing>
                    <wp:anchor distT="0" distB="0" distL="114300" distR="114300" simplePos="0" relativeHeight="251658240" behindDoc="0" locked="0" layoutInCell="1" allowOverlap="1" wp14:anchorId="090DE3AB" wp14:editId="74E3BFF4">
                      <wp:simplePos x="0" y="0"/>
                      <wp:positionH relativeFrom="column">
                        <wp:posOffset>127339</wp:posOffset>
                      </wp:positionH>
                      <wp:positionV relativeFrom="paragraph">
                        <wp:posOffset>1448930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A4E34A9" id="Gerader Verbinder 1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0.05pt,114.1pt" to="202.65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" strokecolor="#3c3c3c [3200]" strokeweight=".5pt">
                      <v:stroke joinstyle="miter"/>
                    </v:line>
                  </w:pict>
                </mc:Fallback>
              </mc:AlternateContent>
            </w:r>
            <w:r w:rsidR="00494B28" w:rsidRPr="00AF2384">
              <w:rPr>
                <w:rFonts w:cs="Arial"/>
                <w:bCs/>
                <w:szCs w:val="20"/>
              </w:rPr>
              <w:t>Der B</w:t>
            </w:r>
            <w:r w:rsidR="00700DF1">
              <w:rPr>
                <w:rFonts w:cs="Arial"/>
                <w:bCs/>
                <w:szCs w:val="20"/>
              </w:rPr>
              <w:t>ewerber</w:t>
            </w:r>
            <w:r w:rsidR="00494B28" w:rsidRPr="00AF2384">
              <w:rPr>
                <w:rFonts w:cs="Arial"/>
                <w:bCs/>
                <w:szCs w:val="20"/>
              </w:rPr>
              <w:t xml:space="preserve"> erklärt förmlich, dass er in der Lage ist, auf Anfrage unverzüglich Bescheinigungen und andere </w:t>
            </w:r>
          </w:p>
          <w:p w14:paraId="252DEC32" w14:textId="77777777" w:rsidR="00471FFB" w:rsidRPr="00AF2384" w:rsidRDefault="00494B28" w:rsidP="00494B28">
            <w:pPr>
              <w:rPr>
                <w:rFonts w:cs="Arial"/>
                <w:bCs/>
                <w:szCs w:val="20"/>
              </w:rPr>
            </w:pPr>
            <w:r w:rsidRPr="00AF2384">
              <w:rPr>
                <w:rFonts w:cs="Arial"/>
                <w:bCs/>
                <w:szCs w:val="20"/>
              </w:rPr>
              <w:t>Nachweise beizubringen.</w:t>
            </w:r>
          </w:p>
          <w:p w14:paraId="6DCB0803" w14:textId="77777777" w:rsidR="00B02B79" w:rsidRPr="00AF2384" w:rsidRDefault="00B02B79" w:rsidP="00494B28">
            <w:pPr>
              <w:rPr>
                <w:rFonts w:cs="Arial"/>
                <w:bCs/>
                <w:szCs w:val="20"/>
              </w:rPr>
            </w:pPr>
          </w:p>
          <w:p w14:paraId="20FF50BB" w14:textId="77777777" w:rsidR="0016569A" w:rsidRPr="00AF2384" w:rsidRDefault="0016569A" w:rsidP="00B02B79">
            <w:pPr>
              <w:rPr>
                <w:rFonts w:cs="Arial"/>
                <w:bCs/>
                <w:szCs w:val="20"/>
              </w:rPr>
            </w:pPr>
          </w:p>
          <w:p w14:paraId="7DC8D04D" w14:textId="77777777" w:rsidR="0016569A" w:rsidRPr="00AF2384" w:rsidRDefault="0016569A" w:rsidP="00B02B79">
            <w:pPr>
              <w:rPr>
                <w:rFonts w:cs="Arial"/>
                <w:bCs/>
                <w:szCs w:val="20"/>
              </w:rPr>
            </w:pPr>
          </w:p>
          <w:p w14:paraId="1BEC06EC" w14:textId="77777777" w:rsidR="0016569A" w:rsidRPr="00AF2384" w:rsidRDefault="0016569A" w:rsidP="00B02B79">
            <w:pPr>
              <w:rPr>
                <w:rFonts w:cs="Arial"/>
                <w:bCs/>
                <w:szCs w:val="20"/>
              </w:rPr>
            </w:pPr>
          </w:p>
          <w:p w14:paraId="48D24368" w14:textId="77777777" w:rsidR="0016569A" w:rsidRPr="00AF2384" w:rsidRDefault="0016569A" w:rsidP="00B02B79">
            <w:pPr>
              <w:rPr>
                <w:rFonts w:cs="Arial"/>
                <w:bCs/>
                <w:szCs w:val="20"/>
              </w:rPr>
            </w:pPr>
          </w:p>
          <w:p w14:paraId="4570C50C" w14:textId="77777777" w:rsidR="0016569A" w:rsidRPr="00AF2384" w:rsidRDefault="0016569A" w:rsidP="00B02B79">
            <w:pPr>
              <w:rPr>
                <w:rFonts w:cs="Arial"/>
                <w:bCs/>
                <w:szCs w:val="20"/>
              </w:rPr>
            </w:pPr>
            <w:r w:rsidRPr="00AF2384">
              <w:rPr>
                <w:rFonts w:cs="Arial"/>
                <w:bCs/>
                <w:noProof/>
                <w:szCs w:val="20"/>
                <w14:numSpacing w14:val="default"/>
              </w:rPr>
              <mc:AlternateContent>
                <mc:Choice Requires="wps">
                  <w:drawing>
                    <wp:anchor distT="0" distB="0" distL="114300" distR="114300" simplePos="0" relativeHeight="251658241" behindDoc="0" locked="0" layoutInCell="1" allowOverlap="1" wp14:anchorId="6047F39E" wp14:editId="4359D787">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A4335C" id="Gerader Verbinder 13"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892C22" w:rsidRPr="00AF2384">
              <w:rPr>
                <w:rFonts w:cs="Arial"/>
                <w:bCs/>
                <w:szCs w:val="20"/>
              </w:rPr>
              <w:t xml:space="preserve">     </w:t>
            </w:r>
            <w:r w:rsidR="00892C22" w:rsidRPr="00AF2384">
              <w:rPr>
                <w:rFonts w:cs="Arial"/>
              </w:rPr>
              <w:fldChar w:fldCharType="begin">
                <w:ffData>
                  <w:name w:val="Text1"/>
                  <w:enabled/>
                  <w:calcOnExit w:val="0"/>
                  <w:textInput/>
                </w:ffData>
              </w:fldChar>
            </w:r>
            <w:r w:rsidR="00892C22" w:rsidRPr="00AF2384">
              <w:rPr>
                <w:rFonts w:cs="Arial"/>
              </w:rPr>
              <w:instrText xml:space="preserve"> FORMTEXT </w:instrText>
            </w:r>
            <w:r w:rsidR="00892C22" w:rsidRPr="00AF2384">
              <w:rPr>
                <w:rFonts w:cs="Arial"/>
              </w:rPr>
            </w:r>
            <w:r w:rsidR="00892C22" w:rsidRPr="00AF2384">
              <w:rPr>
                <w:rFonts w:cs="Arial"/>
              </w:rPr>
              <w:fldChar w:fldCharType="separate"/>
            </w:r>
            <w:r w:rsidR="00892C22" w:rsidRPr="00AF2384">
              <w:rPr>
                <w:rFonts w:cs="Arial"/>
              </w:rPr>
              <w:t> </w:t>
            </w:r>
            <w:r w:rsidR="00892C22" w:rsidRPr="00AF2384">
              <w:rPr>
                <w:rFonts w:cs="Arial"/>
              </w:rPr>
              <w:t> </w:t>
            </w:r>
            <w:r w:rsidR="00892C22" w:rsidRPr="00AF2384">
              <w:rPr>
                <w:rFonts w:cs="Arial"/>
              </w:rPr>
              <w:t> </w:t>
            </w:r>
            <w:r w:rsidR="00892C22" w:rsidRPr="00AF2384">
              <w:rPr>
                <w:rFonts w:cs="Arial"/>
              </w:rPr>
              <w:t> </w:t>
            </w:r>
            <w:r w:rsidR="00892C22" w:rsidRPr="00AF2384">
              <w:rPr>
                <w:rFonts w:cs="Arial"/>
              </w:rPr>
              <w:t> </w:t>
            </w:r>
            <w:r w:rsidR="00892C22" w:rsidRPr="00AF2384">
              <w:rPr>
                <w:rFonts w:cs="Arial"/>
              </w:rPr>
              <w:fldChar w:fldCharType="end"/>
            </w:r>
            <w:r w:rsidR="00892C22" w:rsidRPr="00AF2384">
              <w:rPr>
                <w:rFonts w:cs="Arial"/>
              </w:rPr>
              <w:tab/>
            </w:r>
            <w:r w:rsidR="00892C22" w:rsidRPr="00AF2384">
              <w:rPr>
                <w:rFonts w:cs="Arial"/>
              </w:rPr>
              <w:tab/>
            </w:r>
            <w:r w:rsidR="00892C22" w:rsidRPr="00AF2384">
              <w:rPr>
                <w:rFonts w:cs="Arial"/>
              </w:rPr>
              <w:tab/>
            </w:r>
            <w:r w:rsidR="00892C22" w:rsidRPr="00AF2384">
              <w:rPr>
                <w:rFonts w:cs="Arial"/>
              </w:rPr>
              <w:tab/>
            </w:r>
            <w:r w:rsidR="00892C22" w:rsidRPr="00AF2384">
              <w:rPr>
                <w:rFonts w:cs="Arial"/>
              </w:rPr>
              <w:tab/>
            </w:r>
            <w:r w:rsidR="00892C22" w:rsidRPr="00AF2384">
              <w:rPr>
                <w:rFonts w:cs="Arial"/>
              </w:rPr>
              <w:tab/>
              <w:t xml:space="preserve">      </w:t>
            </w:r>
            <w:r w:rsidR="00892C22" w:rsidRPr="00AF2384">
              <w:rPr>
                <w:rFonts w:cs="Arial"/>
              </w:rPr>
              <w:fldChar w:fldCharType="begin">
                <w:ffData>
                  <w:name w:val="Text1"/>
                  <w:enabled/>
                  <w:calcOnExit w:val="0"/>
                  <w:textInput/>
                </w:ffData>
              </w:fldChar>
            </w:r>
            <w:r w:rsidR="00892C22" w:rsidRPr="00AF2384">
              <w:rPr>
                <w:rFonts w:cs="Arial"/>
              </w:rPr>
              <w:instrText xml:space="preserve"> FORMTEXT </w:instrText>
            </w:r>
            <w:r w:rsidR="00892C22" w:rsidRPr="00AF2384">
              <w:rPr>
                <w:rFonts w:cs="Arial"/>
              </w:rPr>
            </w:r>
            <w:r w:rsidR="00892C22" w:rsidRPr="00AF2384">
              <w:rPr>
                <w:rFonts w:cs="Arial"/>
              </w:rPr>
              <w:fldChar w:fldCharType="separate"/>
            </w:r>
            <w:r w:rsidR="00892C22" w:rsidRPr="00AF2384">
              <w:rPr>
                <w:rFonts w:cs="Arial"/>
              </w:rPr>
              <w:t> </w:t>
            </w:r>
            <w:r w:rsidR="00892C22" w:rsidRPr="00AF2384">
              <w:rPr>
                <w:rFonts w:cs="Arial"/>
              </w:rPr>
              <w:t> </w:t>
            </w:r>
            <w:r w:rsidR="00892C22" w:rsidRPr="00AF2384">
              <w:rPr>
                <w:rFonts w:cs="Arial"/>
              </w:rPr>
              <w:t> </w:t>
            </w:r>
            <w:r w:rsidR="00892C22" w:rsidRPr="00AF2384">
              <w:rPr>
                <w:rFonts w:cs="Arial"/>
              </w:rPr>
              <w:t> </w:t>
            </w:r>
            <w:r w:rsidR="00892C22" w:rsidRPr="00AF2384">
              <w:rPr>
                <w:rFonts w:cs="Arial"/>
              </w:rPr>
              <w:t> </w:t>
            </w:r>
            <w:r w:rsidR="00892C22" w:rsidRPr="00AF2384">
              <w:rPr>
                <w:rFonts w:cs="Arial"/>
              </w:rPr>
              <w:fldChar w:fldCharType="end"/>
            </w:r>
          </w:p>
          <w:p w14:paraId="12443627" w14:textId="77777777" w:rsidR="00B02B79" w:rsidRPr="00AF2384" w:rsidRDefault="0016569A" w:rsidP="00B02B79">
            <w:pPr>
              <w:rPr>
                <w:rFonts w:cs="Arial"/>
                <w:bCs/>
                <w:szCs w:val="20"/>
              </w:rPr>
            </w:pPr>
            <w:r w:rsidRPr="00AF2384">
              <w:rPr>
                <w:rFonts w:cs="Arial"/>
                <w:bCs/>
                <w:szCs w:val="20"/>
              </w:rPr>
              <w:t xml:space="preserve">     </w:t>
            </w:r>
            <w:r w:rsidR="00B02B79" w:rsidRPr="00AF2384">
              <w:rPr>
                <w:rFonts w:cs="Arial"/>
                <w:bCs/>
                <w:szCs w:val="20"/>
              </w:rPr>
              <w:t>Ort, Datum</w:t>
            </w:r>
            <w:r w:rsidR="00B02B79" w:rsidRPr="00AF2384">
              <w:rPr>
                <w:rFonts w:cs="Arial"/>
                <w:bCs/>
                <w:szCs w:val="20"/>
              </w:rPr>
              <w:tab/>
            </w:r>
            <w:r w:rsidR="00B02B79" w:rsidRPr="00AF2384">
              <w:rPr>
                <w:rFonts w:cs="Arial"/>
                <w:bCs/>
                <w:szCs w:val="20"/>
              </w:rPr>
              <w:tab/>
            </w:r>
            <w:r w:rsidR="00B02B79" w:rsidRPr="00AF2384">
              <w:rPr>
                <w:rFonts w:cs="Arial"/>
                <w:bCs/>
                <w:szCs w:val="20"/>
              </w:rPr>
              <w:tab/>
            </w:r>
            <w:r w:rsidR="00B02B79" w:rsidRPr="00AF2384">
              <w:rPr>
                <w:rFonts w:cs="Arial"/>
                <w:bCs/>
                <w:szCs w:val="20"/>
              </w:rPr>
              <w:tab/>
            </w:r>
            <w:r w:rsidR="00B02B79" w:rsidRPr="00AF2384">
              <w:rPr>
                <w:rFonts w:cs="Arial"/>
                <w:bCs/>
                <w:szCs w:val="20"/>
              </w:rPr>
              <w:tab/>
              <w:t xml:space="preserve">   </w:t>
            </w:r>
            <w:r w:rsidRPr="00AF2384">
              <w:rPr>
                <w:rFonts w:cs="Arial"/>
                <w:bCs/>
                <w:szCs w:val="20"/>
              </w:rPr>
              <w:t xml:space="preserve">   </w:t>
            </w:r>
            <w:r w:rsidR="00B02B79" w:rsidRPr="00AF2384">
              <w:rPr>
                <w:rFonts w:cs="Arial"/>
                <w:bCs/>
                <w:szCs w:val="20"/>
              </w:rPr>
              <w:t>Name des Unternehmens in Textform (Blockschrift)</w:t>
            </w:r>
          </w:p>
          <w:p w14:paraId="5DDE3302" w14:textId="77777777" w:rsidR="00B02B79" w:rsidRPr="00AF2384" w:rsidRDefault="00B02B79" w:rsidP="00B02B79">
            <w:pPr>
              <w:shd w:val="clear" w:color="auto" w:fill="F2F2F2" w:themeFill="background1" w:themeFillShade="F2"/>
              <w:rPr>
                <w:rFonts w:cs="Arial"/>
                <w:b/>
                <w:szCs w:val="20"/>
              </w:rPr>
            </w:pPr>
          </w:p>
          <w:p w14:paraId="3057C073" w14:textId="77777777" w:rsidR="0016569A" w:rsidRPr="00AF2384" w:rsidRDefault="0016569A" w:rsidP="00B02B79">
            <w:pPr>
              <w:shd w:val="clear" w:color="auto" w:fill="F2F2F2" w:themeFill="background1" w:themeFillShade="F2"/>
              <w:rPr>
                <w:rFonts w:cs="Arial"/>
                <w:b/>
                <w:szCs w:val="20"/>
              </w:rPr>
            </w:pPr>
          </w:p>
          <w:p w14:paraId="317EC4C2" w14:textId="77777777" w:rsidR="0016569A" w:rsidRPr="00AF2384" w:rsidRDefault="00892C22" w:rsidP="00B02B79">
            <w:pPr>
              <w:shd w:val="clear" w:color="auto" w:fill="F2F2F2" w:themeFill="background1" w:themeFillShade="F2"/>
              <w:rPr>
                <w:rFonts w:cs="Arial"/>
                <w:b/>
                <w:szCs w:val="20"/>
              </w:rPr>
            </w:pPr>
            <w:r w:rsidRPr="00AF2384">
              <w:rPr>
                <w:rFonts w:cs="Arial"/>
                <w:bCs/>
                <w:noProof/>
                <w:szCs w:val="20"/>
                <w14:numSpacing w14:val="default"/>
              </w:rPr>
              <mc:AlternateContent>
                <mc:Choice Requires="wps">
                  <w:drawing>
                    <wp:anchor distT="0" distB="0" distL="114300" distR="114300" simplePos="0" relativeHeight="251658242" behindDoc="0" locked="0" layoutInCell="1" allowOverlap="1" wp14:anchorId="68AE3BCB" wp14:editId="7F38CE35">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ABF8F1" id="Gerader Verbinder 14"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sidRPr="00AF2384">
              <w:rPr>
                <w:rFonts w:cs="Arial"/>
                <w:b/>
                <w:szCs w:val="20"/>
              </w:rPr>
              <w:tab/>
            </w:r>
            <w:r w:rsidRPr="00AF2384">
              <w:rPr>
                <w:rFonts w:cs="Arial"/>
                <w:b/>
                <w:szCs w:val="20"/>
              </w:rPr>
              <w:tab/>
            </w:r>
            <w:r w:rsidRPr="00AF2384">
              <w:rPr>
                <w:rFonts w:cs="Arial"/>
                <w:b/>
                <w:szCs w:val="20"/>
              </w:rPr>
              <w:tab/>
            </w:r>
            <w:r w:rsidRPr="00AF2384">
              <w:rPr>
                <w:rFonts w:cs="Arial"/>
                <w:b/>
                <w:szCs w:val="20"/>
              </w:rPr>
              <w:tab/>
            </w:r>
            <w:r w:rsidRPr="00AF2384">
              <w:rPr>
                <w:rFonts w:cs="Arial"/>
                <w:b/>
                <w:szCs w:val="20"/>
              </w:rPr>
              <w:tab/>
            </w:r>
            <w:r w:rsidRPr="00AF2384">
              <w:rPr>
                <w:rFonts w:cs="Arial"/>
                <w:b/>
                <w:szCs w:val="20"/>
              </w:rPr>
              <w:tab/>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p w14:paraId="674F1D2B" w14:textId="77777777" w:rsidR="0016569A" w:rsidRPr="00AF2384" w:rsidRDefault="0016569A" w:rsidP="0016569A">
            <w:pPr>
              <w:rPr>
                <w:rFonts w:cs="Arial"/>
                <w:bCs/>
                <w:szCs w:val="20"/>
              </w:rPr>
            </w:pPr>
            <w:r w:rsidRPr="00AF2384">
              <w:rPr>
                <w:rFonts w:cs="Arial"/>
                <w:b/>
                <w:szCs w:val="20"/>
              </w:rPr>
              <w:tab/>
            </w:r>
            <w:r w:rsidRPr="00AF2384">
              <w:rPr>
                <w:rFonts w:cs="Arial"/>
                <w:b/>
                <w:szCs w:val="20"/>
              </w:rPr>
              <w:tab/>
            </w:r>
            <w:r w:rsidRPr="00AF2384">
              <w:rPr>
                <w:rFonts w:cs="Arial"/>
                <w:b/>
                <w:szCs w:val="20"/>
              </w:rPr>
              <w:tab/>
            </w:r>
            <w:r w:rsidRPr="00AF2384">
              <w:rPr>
                <w:rFonts w:cs="Arial"/>
                <w:b/>
                <w:szCs w:val="20"/>
              </w:rPr>
              <w:tab/>
            </w:r>
            <w:r w:rsidRPr="00AF2384">
              <w:rPr>
                <w:rFonts w:cs="Arial"/>
                <w:b/>
                <w:szCs w:val="20"/>
              </w:rPr>
              <w:tab/>
            </w:r>
            <w:r w:rsidRPr="00AF2384">
              <w:rPr>
                <w:rFonts w:cs="Arial"/>
                <w:b/>
                <w:szCs w:val="20"/>
              </w:rPr>
              <w:tab/>
              <w:t xml:space="preserve">   </w:t>
            </w:r>
            <w:r w:rsidR="001542E6" w:rsidRPr="00AF2384">
              <w:rPr>
                <w:rFonts w:cs="Arial"/>
                <w:b/>
                <w:szCs w:val="20"/>
              </w:rPr>
              <w:t xml:space="preserve">   </w:t>
            </w:r>
            <w:r w:rsidRPr="00AF2384">
              <w:rPr>
                <w:rFonts w:cs="Arial"/>
                <w:bCs/>
                <w:szCs w:val="20"/>
              </w:rPr>
              <w:t>Name des Unter</w:t>
            </w:r>
            <w:r w:rsidR="005874EB" w:rsidRPr="00AF2384">
              <w:rPr>
                <w:rFonts w:cs="Arial"/>
                <w:bCs/>
                <w:szCs w:val="20"/>
              </w:rPr>
              <w:t>zeichnenden</w:t>
            </w:r>
            <w:r w:rsidRPr="00AF2384">
              <w:rPr>
                <w:rFonts w:cs="Arial"/>
                <w:bCs/>
                <w:szCs w:val="20"/>
              </w:rPr>
              <w:t xml:space="preserve"> in Textform (Blockschrift)</w:t>
            </w:r>
          </w:p>
          <w:p w14:paraId="611EDA87" w14:textId="77777777" w:rsidR="00494B28" w:rsidRPr="00AF2384" w:rsidRDefault="00494B28" w:rsidP="004F66C1"/>
        </w:tc>
      </w:tr>
    </w:tbl>
    <w:p w14:paraId="1035FCAB" w14:textId="77777777" w:rsidR="00630114" w:rsidRPr="00AF2384" w:rsidRDefault="00630114" w:rsidP="00630114"/>
    <w:p w14:paraId="022AF27C" w14:textId="77777777" w:rsidR="005E3BF8" w:rsidRPr="00AF2384" w:rsidRDefault="005E3BF8" w:rsidP="005E3BF8"/>
    <w:p w14:paraId="44A521AA" w14:textId="77777777" w:rsidR="008F488B" w:rsidRPr="00AF2384" w:rsidRDefault="00547787">
      <w:pPr>
        <w:spacing w:line="300" w:lineRule="auto"/>
        <w:rPr>
          <w:rFonts w:ascii="Arial" w:hAnsi="Arial" w:cs="Arial"/>
          <w:sz w:val="16"/>
          <w:szCs w:val="16"/>
        </w:rPr>
      </w:pPr>
      <w:r w:rsidRPr="00AF2384">
        <w:rPr>
          <w:rFonts w:ascii="Arial" w:hAnsi="Arial" w:cs="Arial"/>
          <w:sz w:val="16"/>
          <w:szCs w:val="16"/>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93"/>
        <w:gridCol w:w="6095"/>
        <w:gridCol w:w="2551"/>
      </w:tblGrid>
      <w:tr w:rsidR="008F488B" w:rsidRPr="00AF2384" w14:paraId="15ED2BB1" w14:textId="77777777" w:rsidTr="00C47686">
        <w:trPr>
          <w:trHeight w:val="283"/>
        </w:trPr>
        <w:tc>
          <w:tcPr>
            <w:tcW w:w="9639" w:type="dxa"/>
            <w:gridSpan w:val="3"/>
            <w:tcBorders>
              <w:left w:val="nil"/>
            </w:tcBorders>
            <w:shd w:val="clear" w:color="auto" w:fill="D9D9D9" w:themeFill="background1" w:themeFillShade="D9"/>
          </w:tcPr>
          <w:p w14:paraId="0E094D75" w14:textId="77777777" w:rsidR="008F488B" w:rsidRPr="00AF2384" w:rsidRDefault="008F488B" w:rsidP="004263E2">
            <w:r w:rsidRPr="00AF2384">
              <w:rPr>
                <w:rFonts w:cs="Arial"/>
                <w:b/>
                <w:szCs w:val="20"/>
              </w:rPr>
              <w:lastRenderedPageBreak/>
              <w:t>Liste der Anlagen</w:t>
            </w:r>
          </w:p>
        </w:tc>
      </w:tr>
      <w:tr w:rsidR="00684244" w:rsidRPr="00AF2384" w14:paraId="66453ADC" w14:textId="77777777" w:rsidTr="00061F3C">
        <w:trPr>
          <w:trHeight w:val="317"/>
        </w:trPr>
        <w:tc>
          <w:tcPr>
            <w:tcW w:w="993" w:type="dxa"/>
            <w:tcBorders>
              <w:left w:val="nil"/>
            </w:tcBorders>
            <w:shd w:val="clear" w:color="auto" w:fill="F2F2F2" w:themeFill="background1" w:themeFillShade="F2"/>
          </w:tcPr>
          <w:p w14:paraId="46B1E2E4" w14:textId="77777777" w:rsidR="00684244" w:rsidRPr="00AF2384" w:rsidRDefault="00684244" w:rsidP="004263E2">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315A2A82" w14:textId="77777777" w:rsidR="00684244" w:rsidRPr="00AF2384" w:rsidRDefault="00684244" w:rsidP="004263E2">
            <w:pPr>
              <w:tabs>
                <w:tab w:val="left" w:pos="806"/>
              </w:tabs>
              <w:rPr>
                <w:b/>
                <w:bCs/>
              </w:rPr>
            </w:pPr>
            <w:r w:rsidRPr="00AF2384">
              <w:rPr>
                <w:b/>
                <w:bCs/>
              </w:rPr>
              <w:t>Erklärung B</w:t>
            </w:r>
            <w:r w:rsidR="0026416C" w:rsidRPr="00AF2384">
              <w:rPr>
                <w:b/>
                <w:bCs/>
              </w:rPr>
              <w:t>ieter</w:t>
            </w:r>
            <w:r w:rsidRPr="00AF2384">
              <w:rPr>
                <w:b/>
                <w:bCs/>
              </w:rPr>
              <w:t>gemeinschaft</w:t>
            </w:r>
          </w:p>
        </w:tc>
        <w:tc>
          <w:tcPr>
            <w:tcW w:w="2551" w:type="dxa"/>
            <w:tcBorders>
              <w:left w:val="nil"/>
            </w:tcBorders>
            <w:shd w:val="clear" w:color="auto" w:fill="F2F2F2" w:themeFill="background1" w:themeFillShade="F2"/>
          </w:tcPr>
          <w:p w14:paraId="6B1D835B" w14:textId="77777777" w:rsidR="00684244" w:rsidRPr="00AF2384" w:rsidRDefault="008C0B55" w:rsidP="004263E2">
            <w:pPr>
              <w:tabs>
                <w:tab w:val="left" w:pos="806"/>
              </w:tabs>
            </w:pPr>
            <w:sdt>
              <w:sdtPr>
                <w:id w:val="-1223515013"/>
                <w14:checkbox>
                  <w14:checked w14:val="0"/>
                  <w14:checkedState w14:val="2612" w14:font="MS Gothic"/>
                  <w14:uncheckedState w14:val="2610" w14:font="MS Gothic"/>
                </w14:checkbox>
              </w:sdtPr>
              <w:sdtEndPr/>
              <w:sdtContent>
                <w:r w:rsidR="00684244" w:rsidRPr="00AF2384">
                  <w:rPr>
                    <w:rFonts w:ascii="MS Gothic" w:eastAsia="MS Gothic" w:hAnsi="MS Gothic" w:hint="eastAsia"/>
                  </w:rPr>
                  <w:t>☐</w:t>
                </w:r>
              </w:sdtContent>
            </w:sdt>
            <w:r w:rsidR="00684244" w:rsidRPr="00AF2384">
              <w:t xml:space="preserve"> ja</w:t>
            </w:r>
            <w:r w:rsidR="00684244" w:rsidRPr="00AF2384">
              <w:tab/>
            </w:r>
            <w:r w:rsidR="00684244" w:rsidRPr="00AF2384">
              <w:tab/>
            </w:r>
            <w:sdt>
              <w:sdtPr>
                <w:id w:val="2059659109"/>
                <w14:checkbox>
                  <w14:checked w14:val="0"/>
                  <w14:checkedState w14:val="2612" w14:font="MS Gothic"/>
                  <w14:uncheckedState w14:val="2610" w14:font="MS Gothic"/>
                </w14:checkbox>
              </w:sdtPr>
              <w:sdtEndPr/>
              <w:sdtContent>
                <w:r w:rsidR="00684244" w:rsidRPr="00AF2384">
                  <w:rPr>
                    <w:rFonts w:ascii="MS Gothic" w:eastAsia="MS Gothic" w:hAnsi="MS Gothic" w:hint="eastAsia"/>
                  </w:rPr>
                  <w:t>☐</w:t>
                </w:r>
              </w:sdtContent>
            </w:sdt>
            <w:r w:rsidR="00684244" w:rsidRPr="00AF2384">
              <w:t xml:space="preserve"> nein</w:t>
            </w:r>
          </w:p>
        </w:tc>
      </w:tr>
      <w:tr w:rsidR="00684244" w:rsidRPr="00AF2384" w14:paraId="637CDFA0" w14:textId="77777777" w:rsidTr="00061F3C">
        <w:trPr>
          <w:trHeight w:val="317"/>
        </w:trPr>
        <w:tc>
          <w:tcPr>
            <w:tcW w:w="993" w:type="dxa"/>
            <w:tcBorders>
              <w:left w:val="nil"/>
            </w:tcBorders>
            <w:shd w:val="clear" w:color="auto" w:fill="F2F2F2" w:themeFill="background1" w:themeFillShade="F2"/>
          </w:tcPr>
          <w:p w14:paraId="08EFED0E" w14:textId="77777777" w:rsidR="00684244" w:rsidRPr="00AF2384" w:rsidRDefault="00684244" w:rsidP="004263E2">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7765F179" w14:textId="77777777" w:rsidR="00684244" w:rsidRPr="00AF2384" w:rsidRDefault="00620341" w:rsidP="004263E2">
            <w:pPr>
              <w:tabs>
                <w:tab w:val="left" w:pos="806"/>
              </w:tabs>
            </w:pPr>
            <w:r w:rsidRPr="00AF2384">
              <w:t xml:space="preserve">Weitere Informationen zur </w:t>
            </w:r>
            <w:r w:rsidRPr="00AF2384">
              <w:rPr>
                <w:b/>
                <w:bCs/>
              </w:rPr>
              <w:t>Vertretungsberechtigung</w:t>
            </w:r>
          </w:p>
        </w:tc>
        <w:tc>
          <w:tcPr>
            <w:tcW w:w="2551" w:type="dxa"/>
            <w:tcBorders>
              <w:left w:val="nil"/>
            </w:tcBorders>
            <w:shd w:val="clear" w:color="auto" w:fill="F2F2F2" w:themeFill="background1" w:themeFillShade="F2"/>
          </w:tcPr>
          <w:p w14:paraId="1CEDA26D" w14:textId="77777777" w:rsidR="00684244" w:rsidRPr="00AF2384" w:rsidRDefault="008C0B55" w:rsidP="004263E2">
            <w:pPr>
              <w:tabs>
                <w:tab w:val="left" w:pos="806"/>
              </w:tabs>
            </w:pPr>
            <w:sdt>
              <w:sdtPr>
                <w:id w:val="30936813"/>
                <w14:checkbox>
                  <w14:checked w14:val="0"/>
                  <w14:checkedState w14:val="2612" w14:font="MS Gothic"/>
                  <w14:uncheckedState w14:val="2610" w14:font="MS Gothic"/>
                </w14:checkbox>
              </w:sdtPr>
              <w:sdtEndPr/>
              <w:sdtContent>
                <w:r w:rsidR="00061F3C" w:rsidRPr="00AF2384">
                  <w:rPr>
                    <w:rFonts w:ascii="MS Gothic" w:eastAsia="MS Gothic" w:hAnsi="MS Gothic" w:hint="eastAsia"/>
                  </w:rPr>
                  <w:t>☐</w:t>
                </w:r>
              </w:sdtContent>
            </w:sdt>
            <w:r w:rsidR="00061F3C" w:rsidRPr="00AF2384">
              <w:t xml:space="preserve"> ja</w:t>
            </w:r>
            <w:r w:rsidR="00061F3C" w:rsidRPr="00AF2384">
              <w:tab/>
            </w:r>
            <w:r w:rsidR="00061F3C" w:rsidRPr="00AF2384">
              <w:tab/>
            </w:r>
            <w:sdt>
              <w:sdtPr>
                <w:id w:val="-750497722"/>
                <w14:checkbox>
                  <w14:checked w14:val="0"/>
                  <w14:checkedState w14:val="2612" w14:font="MS Gothic"/>
                  <w14:uncheckedState w14:val="2610" w14:font="MS Gothic"/>
                </w14:checkbox>
              </w:sdtPr>
              <w:sdtEndPr/>
              <w:sdtContent>
                <w:r w:rsidR="00061F3C" w:rsidRPr="00AF2384">
                  <w:rPr>
                    <w:rFonts w:ascii="MS Gothic" w:eastAsia="MS Gothic" w:hAnsi="MS Gothic" w:hint="eastAsia"/>
                  </w:rPr>
                  <w:t>☐</w:t>
                </w:r>
              </w:sdtContent>
            </w:sdt>
            <w:r w:rsidR="00061F3C" w:rsidRPr="00AF2384">
              <w:t xml:space="preserve"> nein</w:t>
            </w:r>
          </w:p>
        </w:tc>
      </w:tr>
      <w:tr w:rsidR="00684244" w:rsidRPr="00AF2384" w14:paraId="1B9FA33D" w14:textId="77777777" w:rsidTr="00061F3C">
        <w:trPr>
          <w:trHeight w:val="317"/>
        </w:trPr>
        <w:tc>
          <w:tcPr>
            <w:tcW w:w="993" w:type="dxa"/>
            <w:tcBorders>
              <w:left w:val="nil"/>
            </w:tcBorders>
            <w:shd w:val="clear" w:color="auto" w:fill="F2F2F2" w:themeFill="background1" w:themeFillShade="F2"/>
          </w:tcPr>
          <w:p w14:paraId="489BE786" w14:textId="77777777" w:rsidR="00684244" w:rsidRPr="00AF2384" w:rsidRDefault="00684244" w:rsidP="004263E2">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200DD6D3" w14:textId="062145A2" w:rsidR="00684244" w:rsidRPr="00AF2384" w:rsidRDefault="008825A6" w:rsidP="004263E2">
            <w:pPr>
              <w:tabs>
                <w:tab w:val="left" w:pos="806"/>
              </w:tabs>
              <w:rPr>
                <w:b/>
                <w:bCs/>
              </w:rPr>
            </w:pPr>
            <w:r>
              <w:rPr>
                <w:b/>
                <w:bCs/>
              </w:rPr>
              <w:t>Nachunternehmerverzeichnis</w:t>
            </w:r>
          </w:p>
        </w:tc>
        <w:tc>
          <w:tcPr>
            <w:tcW w:w="2551" w:type="dxa"/>
            <w:tcBorders>
              <w:left w:val="nil"/>
            </w:tcBorders>
            <w:shd w:val="clear" w:color="auto" w:fill="F2F2F2" w:themeFill="background1" w:themeFillShade="F2"/>
          </w:tcPr>
          <w:p w14:paraId="4DF719A5" w14:textId="77777777" w:rsidR="00684244" w:rsidRPr="00AF2384" w:rsidRDefault="008C0B55" w:rsidP="004263E2">
            <w:pPr>
              <w:tabs>
                <w:tab w:val="left" w:pos="806"/>
              </w:tabs>
            </w:pPr>
            <w:sdt>
              <w:sdtPr>
                <w:id w:val="-1724357952"/>
                <w14:checkbox>
                  <w14:checked w14:val="0"/>
                  <w14:checkedState w14:val="2612" w14:font="MS Gothic"/>
                  <w14:uncheckedState w14:val="2610" w14:font="MS Gothic"/>
                </w14:checkbox>
              </w:sdtPr>
              <w:sdtEndPr/>
              <w:sdtContent>
                <w:r w:rsidR="00061F3C" w:rsidRPr="00AF2384">
                  <w:rPr>
                    <w:rFonts w:ascii="MS Gothic" w:eastAsia="MS Gothic" w:hAnsi="MS Gothic" w:hint="eastAsia"/>
                  </w:rPr>
                  <w:t>☐</w:t>
                </w:r>
              </w:sdtContent>
            </w:sdt>
            <w:r w:rsidR="00061F3C" w:rsidRPr="00AF2384">
              <w:t xml:space="preserve"> ja</w:t>
            </w:r>
            <w:r w:rsidR="00061F3C" w:rsidRPr="00AF2384">
              <w:tab/>
            </w:r>
            <w:r w:rsidR="00061F3C" w:rsidRPr="00AF2384">
              <w:tab/>
            </w:r>
            <w:sdt>
              <w:sdtPr>
                <w:id w:val="-1040895696"/>
                <w14:checkbox>
                  <w14:checked w14:val="0"/>
                  <w14:checkedState w14:val="2612" w14:font="MS Gothic"/>
                  <w14:uncheckedState w14:val="2610" w14:font="MS Gothic"/>
                </w14:checkbox>
              </w:sdtPr>
              <w:sdtEndPr/>
              <w:sdtContent>
                <w:r w:rsidR="00061F3C" w:rsidRPr="00AF2384">
                  <w:rPr>
                    <w:rFonts w:ascii="MS Gothic" w:eastAsia="MS Gothic" w:hAnsi="MS Gothic" w:hint="eastAsia"/>
                  </w:rPr>
                  <w:t>☐</w:t>
                </w:r>
              </w:sdtContent>
            </w:sdt>
            <w:r w:rsidR="00061F3C" w:rsidRPr="00AF2384">
              <w:t xml:space="preserve"> nein</w:t>
            </w:r>
          </w:p>
        </w:tc>
      </w:tr>
      <w:tr w:rsidR="00684244" w:rsidRPr="00AF2384" w14:paraId="3D1750AD" w14:textId="77777777" w:rsidTr="00061F3C">
        <w:trPr>
          <w:trHeight w:val="317"/>
        </w:trPr>
        <w:tc>
          <w:tcPr>
            <w:tcW w:w="993" w:type="dxa"/>
            <w:tcBorders>
              <w:left w:val="nil"/>
            </w:tcBorders>
            <w:shd w:val="clear" w:color="auto" w:fill="F2F2F2" w:themeFill="background1" w:themeFillShade="F2"/>
          </w:tcPr>
          <w:p w14:paraId="56461BE6" w14:textId="77777777" w:rsidR="00684244" w:rsidRPr="00AF2384" w:rsidRDefault="00684244" w:rsidP="004263E2">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5AA91DFF" w14:textId="13765D76" w:rsidR="00684244" w:rsidRPr="00AF2384" w:rsidRDefault="008825A6" w:rsidP="004263E2">
            <w:pPr>
              <w:tabs>
                <w:tab w:val="left" w:pos="806"/>
              </w:tabs>
            </w:pPr>
            <w:r w:rsidRPr="00AF2384">
              <w:rPr>
                <w:b/>
                <w:bCs/>
              </w:rPr>
              <w:t>Verpflichtungserklärung anderer Unternehmen</w:t>
            </w:r>
          </w:p>
        </w:tc>
        <w:tc>
          <w:tcPr>
            <w:tcW w:w="2551" w:type="dxa"/>
            <w:tcBorders>
              <w:left w:val="nil"/>
            </w:tcBorders>
            <w:shd w:val="clear" w:color="auto" w:fill="F2F2F2" w:themeFill="background1" w:themeFillShade="F2"/>
          </w:tcPr>
          <w:p w14:paraId="24F09881" w14:textId="77777777" w:rsidR="00684244" w:rsidRPr="00AF2384" w:rsidRDefault="008C0B55" w:rsidP="004263E2">
            <w:pPr>
              <w:tabs>
                <w:tab w:val="left" w:pos="806"/>
              </w:tabs>
            </w:pPr>
            <w:sdt>
              <w:sdtPr>
                <w:id w:val="1205447052"/>
                <w14:checkbox>
                  <w14:checked w14:val="0"/>
                  <w14:checkedState w14:val="2612" w14:font="MS Gothic"/>
                  <w14:uncheckedState w14:val="2610" w14:font="MS Gothic"/>
                </w14:checkbox>
              </w:sdtPr>
              <w:sdtEndPr/>
              <w:sdtContent>
                <w:r w:rsidR="00061F3C" w:rsidRPr="00AF2384">
                  <w:rPr>
                    <w:rFonts w:ascii="MS Gothic" w:eastAsia="MS Gothic" w:hAnsi="MS Gothic" w:hint="eastAsia"/>
                  </w:rPr>
                  <w:t>☐</w:t>
                </w:r>
              </w:sdtContent>
            </w:sdt>
            <w:r w:rsidR="00061F3C" w:rsidRPr="00AF2384">
              <w:t xml:space="preserve"> ja</w:t>
            </w:r>
            <w:r w:rsidR="00061F3C" w:rsidRPr="00AF2384">
              <w:tab/>
            </w:r>
            <w:r w:rsidR="00061F3C" w:rsidRPr="00AF2384">
              <w:tab/>
            </w:r>
            <w:sdt>
              <w:sdtPr>
                <w:id w:val="-1252354340"/>
                <w14:checkbox>
                  <w14:checked w14:val="0"/>
                  <w14:checkedState w14:val="2612" w14:font="MS Gothic"/>
                  <w14:uncheckedState w14:val="2610" w14:font="MS Gothic"/>
                </w14:checkbox>
              </w:sdtPr>
              <w:sdtEndPr/>
              <w:sdtContent>
                <w:r w:rsidR="00061F3C" w:rsidRPr="00AF2384">
                  <w:rPr>
                    <w:rFonts w:ascii="MS Gothic" w:eastAsia="MS Gothic" w:hAnsi="MS Gothic" w:hint="eastAsia"/>
                  </w:rPr>
                  <w:t>☐</w:t>
                </w:r>
              </w:sdtContent>
            </w:sdt>
            <w:r w:rsidR="00061F3C" w:rsidRPr="00AF2384">
              <w:t xml:space="preserve"> nein</w:t>
            </w:r>
          </w:p>
        </w:tc>
      </w:tr>
      <w:tr w:rsidR="00846F35" w:rsidRPr="00AF2384" w14:paraId="27968D6D" w14:textId="77777777" w:rsidTr="00061F3C">
        <w:trPr>
          <w:trHeight w:val="317"/>
        </w:trPr>
        <w:tc>
          <w:tcPr>
            <w:tcW w:w="993" w:type="dxa"/>
            <w:tcBorders>
              <w:left w:val="nil"/>
            </w:tcBorders>
            <w:shd w:val="clear" w:color="auto" w:fill="F2F2F2" w:themeFill="background1" w:themeFillShade="F2"/>
          </w:tcPr>
          <w:p w14:paraId="465226AA" w14:textId="7C2FAF1E" w:rsidR="00846F35" w:rsidRPr="00AF2384" w:rsidRDefault="00846F35" w:rsidP="00846F35">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58A22F29" w14:textId="25A4B5BE" w:rsidR="00846F35" w:rsidRPr="00AF2384" w:rsidRDefault="00846F35" w:rsidP="00846F35">
            <w:pPr>
              <w:tabs>
                <w:tab w:val="left" w:pos="806"/>
              </w:tabs>
              <w:rPr>
                <w:b/>
                <w:bCs/>
              </w:rPr>
            </w:pPr>
            <w:r w:rsidRPr="00846F35">
              <w:t>Kopie des Nachweises der</w:t>
            </w:r>
            <w:r>
              <w:rPr>
                <w:b/>
                <w:bCs/>
              </w:rPr>
              <w:t xml:space="preserve"> Zertifizierung nach ISO 27001</w:t>
            </w:r>
          </w:p>
        </w:tc>
        <w:tc>
          <w:tcPr>
            <w:tcW w:w="2551" w:type="dxa"/>
            <w:tcBorders>
              <w:left w:val="nil"/>
            </w:tcBorders>
            <w:shd w:val="clear" w:color="auto" w:fill="F2F2F2" w:themeFill="background1" w:themeFillShade="F2"/>
          </w:tcPr>
          <w:p w14:paraId="60F8104F" w14:textId="50425D42" w:rsidR="00846F35" w:rsidRDefault="008C0B55" w:rsidP="00846F35">
            <w:pPr>
              <w:tabs>
                <w:tab w:val="left" w:pos="806"/>
              </w:tabs>
            </w:pPr>
            <w:sdt>
              <w:sdtPr>
                <w:id w:val="973107392"/>
                <w14:checkbox>
                  <w14:checked w14:val="0"/>
                  <w14:checkedState w14:val="2612" w14:font="MS Gothic"/>
                  <w14:uncheckedState w14:val="2610" w14:font="MS Gothic"/>
                </w14:checkbox>
              </w:sdtPr>
              <w:sdtEndPr/>
              <w:sdtContent>
                <w:r w:rsidR="00846F35" w:rsidRPr="00AF2384">
                  <w:rPr>
                    <w:rFonts w:ascii="MS Gothic" w:eastAsia="MS Gothic" w:hAnsi="MS Gothic" w:hint="eastAsia"/>
                  </w:rPr>
                  <w:t>☐</w:t>
                </w:r>
              </w:sdtContent>
            </w:sdt>
            <w:r w:rsidR="00846F35" w:rsidRPr="00AF2384">
              <w:t xml:space="preserve"> ja</w:t>
            </w:r>
            <w:r w:rsidR="00846F35" w:rsidRPr="00AF2384">
              <w:tab/>
            </w:r>
            <w:r w:rsidR="00846F35" w:rsidRPr="00AF2384">
              <w:tab/>
            </w:r>
            <w:sdt>
              <w:sdtPr>
                <w:id w:val="-847790566"/>
                <w14:checkbox>
                  <w14:checked w14:val="0"/>
                  <w14:checkedState w14:val="2612" w14:font="MS Gothic"/>
                  <w14:uncheckedState w14:val="2610" w14:font="MS Gothic"/>
                </w14:checkbox>
              </w:sdtPr>
              <w:sdtEndPr/>
              <w:sdtContent>
                <w:r w:rsidR="00846F35" w:rsidRPr="00AF2384">
                  <w:rPr>
                    <w:rFonts w:ascii="MS Gothic" w:eastAsia="MS Gothic" w:hAnsi="MS Gothic" w:hint="eastAsia"/>
                  </w:rPr>
                  <w:t>☐</w:t>
                </w:r>
              </w:sdtContent>
            </w:sdt>
            <w:r w:rsidR="00846F35" w:rsidRPr="00AF2384">
              <w:t xml:space="preserve"> nein</w:t>
            </w:r>
          </w:p>
        </w:tc>
      </w:tr>
      <w:tr w:rsidR="00846F35" w:rsidRPr="00AF2384" w14:paraId="5E8A3D2A" w14:textId="77777777" w:rsidTr="00061F3C">
        <w:trPr>
          <w:trHeight w:val="317"/>
        </w:trPr>
        <w:tc>
          <w:tcPr>
            <w:tcW w:w="993" w:type="dxa"/>
            <w:tcBorders>
              <w:left w:val="nil"/>
            </w:tcBorders>
            <w:shd w:val="clear" w:color="auto" w:fill="F2F2F2" w:themeFill="background1" w:themeFillShade="F2"/>
          </w:tcPr>
          <w:p w14:paraId="427EBF16" w14:textId="77777777" w:rsidR="00846F35" w:rsidRPr="00AF2384" w:rsidRDefault="00846F35" w:rsidP="00846F35">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1375785A" w14:textId="317813E3" w:rsidR="00846F35" w:rsidRPr="00AF2384" w:rsidRDefault="00846F35" w:rsidP="00846F35">
            <w:pPr>
              <w:tabs>
                <w:tab w:val="left" w:pos="806"/>
              </w:tabs>
            </w:pPr>
            <w:r w:rsidRPr="00AF2384">
              <w:t xml:space="preserve">Kopie des </w:t>
            </w:r>
            <w:r w:rsidRPr="00AF2384">
              <w:rPr>
                <w:b/>
                <w:bCs/>
              </w:rPr>
              <w:t xml:space="preserve">aktuellen </w:t>
            </w:r>
            <w:r>
              <w:rPr>
                <w:b/>
                <w:bCs/>
              </w:rPr>
              <w:t>Berufs-/ Handelsregisterauszuges</w:t>
            </w:r>
          </w:p>
        </w:tc>
        <w:tc>
          <w:tcPr>
            <w:tcW w:w="2551" w:type="dxa"/>
            <w:tcBorders>
              <w:left w:val="nil"/>
            </w:tcBorders>
            <w:shd w:val="clear" w:color="auto" w:fill="F2F2F2" w:themeFill="background1" w:themeFillShade="F2"/>
          </w:tcPr>
          <w:p w14:paraId="1C96C181" w14:textId="77777777" w:rsidR="00846F35" w:rsidRPr="00AF2384" w:rsidRDefault="008C0B55" w:rsidP="00846F35">
            <w:pPr>
              <w:tabs>
                <w:tab w:val="left" w:pos="806"/>
              </w:tabs>
            </w:pPr>
            <w:sdt>
              <w:sdtPr>
                <w:id w:val="1239054919"/>
                <w14:checkbox>
                  <w14:checked w14:val="0"/>
                  <w14:checkedState w14:val="2612" w14:font="MS Gothic"/>
                  <w14:uncheckedState w14:val="2610" w14:font="MS Gothic"/>
                </w14:checkbox>
              </w:sdtPr>
              <w:sdtEndPr/>
              <w:sdtContent>
                <w:r w:rsidR="00846F35" w:rsidRPr="00AF2384">
                  <w:rPr>
                    <w:rFonts w:ascii="MS Gothic" w:eastAsia="MS Gothic" w:hAnsi="MS Gothic" w:hint="eastAsia"/>
                  </w:rPr>
                  <w:t>☐</w:t>
                </w:r>
              </w:sdtContent>
            </w:sdt>
            <w:r w:rsidR="00846F35" w:rsidRPr="00AF2384">
              <w:t xml:space="preserve"> ja</w:t>
            </w:r>
            <w:r w:rsidR="00846F35" w:rsidRPr="00AF2384">
              <w:tab/>
            </w:r>
            <w:r w:rsidR="00846F35" w:rsidRPr="00AF2384">
              <w:tab/>
            </w:r>
            <w:sdt>
              <w:sdtPr>
                <w:id w:val="1552192302"/>
                <w14:checkbox>
                  <w14:checked w14:val="0"/>
                  <w14:checkedState w14:val="2612" w14:font="MS Gothic"/>
                  <w14:uncheckedState w14:val="2610" w14:font="MS Gothic"/>
                </w14:checkbox>
              </w:sdtPr>
              <w:sdtEndPr/>
              <w:sdtContent>
                <w:r w:rsidR="00846F35" w:rsidRPr="00AF2384">
                  <w:rPr>
                    <w:rFonts w:ascii="MS Gothic" w:eastAsia="MS Gothic" w:hAnsi="MS Gothic" w:hint="eastAsia"/>
                  </w:rPr>
                  <w:t>☐</w:t>
                </w:r>
              </w:sdtContent>
            </w:sdt>
            <w:r w:rsidR="00846F35" w:rsidRPr="00AF2384">
              <w:t xml:space="preserve"> nein</w:t>
            </w:r>
          </w:p>
        </w:tc>
      </w:tr>
      <w:tr w:rsidR="00846F35" w:rsidRPr="00AF2384" w14:paraId="63DDC52C" w14:textId="77777777" w:rsidTr="00061F3C">
        <w:trPr>
          <w:trHeight w:val="317"/>
        </w:trPr>
        <w:tc>
          <w:tcPr>
            <w:tcW w:w="993" w:type="dxa"/>
            <w:tcBorders>
              <w:left w:val="nil"/>
            </w:tcBorders>
            <w:shd w:val="clear" w:color="auto" w:fill="F2F2F2" w:themeFill="background1" w:themeFillShade="F2"/>
          </w:tcPr>
          <w:p w14:paraId="4A990E1B" w14:textId="3249E5AA" w:rsidR="00846F35" w:rsidRPr="00AF2384" w:rsidRDefault="00846F35" w:rsidP="00846F35">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6CBEF580" w14:textId="79A61137" w:rsidR="00846F35" w:rsidRPr="00AF2384" w:rsidRDefault="00846F35" w:rsidP="00846F35">
            <w:pPr>
              <w:tabs>
                <w:tab w:val="left" w:pos="806"/>
              </w:tabs>
            </w:pPr>
            <w:r w:rsidRPr="00AF2384">
              <w:t xml:space="preserve">Kopie des </w:t>
            </w:r>
            <w:r>
              <w:rPr>
                <w:b/>
                <w:bCs/>
              </w:rPr>
              <w:t>Bonitätsnachweises</w:t>
            </w:r>
          </w:p>
        </w:tc>
        <w:tc>
          <w:tcPr>
            <w:tcW w:w="2551" w:type="dxa"/>
            <w:tcBorders>
              <w:left w:val="nil"/>
            </w:tcBorders>
            <w:shd w:val="clear" w:color="auto" w:fill="F2F2F2" w:themeFill="background1" w:themeFillShade="F2"/>
          </w:tcPr>
          <w:p w14:paraId="74DD2B94" w14:textId="0CD3DAA1" w:rsidR="00846F35" w:rsidRDefault="008C0B55" w:rsidP="00846F35">
            <w:pPr>
              <w:tabs>
                <w:tab w:val="left" w:pos="806"/>
              </w:tabs>
            </w:pPr>
            <w:sdt>
              <w:sdtPr>
                <w:id w:val="312382333"/>
                <w14:checkbox>
                  <w14:checked w14:val="0"/>
                  <w14:checkedState w14:val="2612" w14:font="MS Gothic"/>
                  <w14:uncheckedState w14:val="2610" w14:font="MS Gothic"/>
                </w14:checkbox>
              </w:sdtPr>
              <w:sdtEndPr/>
              <w:sdtContent>
                <w:r w:rsidR="00846F35" w:rsidRPr="00AF2384">
                  <w:rPr>
                    <w:rFonts w:ascii="MS Gothic" w:eastAsia="MS Gothic" w:hAnsi="MS Gothic" w:hint="eastAsia"/>
                  </w:rPr>
                  <w:t>☐</w:t>
                </w:r>
              </w:sdtContent>
            </w:sdt>
            <w:r w:rsidR="00846F35" w:rsidRPr="00AF2384">
              <w:t xml:space="preserve"> ja</w:t>
            </w:r>
            <w:r w:rsidR="00846F35" w:rsidRPr="00AF2384">
              <w:tab/>
            </w:r>
            <w:r w:rsidR="00846F35" w:rsidRPr="00AF2384">
              <w:tab/>
            </w:r>
            <w:sdt>
              <w:sdtPr>
                <w:id w:val="1914657094"/>
                <w14:checkbox>
                  <w14:checked w14:val="0"/>
                  <w14:checkedState w14:val="2612" w14:font="MS Gothic"/>
                  <w14:uncheckedState w14:val="2610" w14:font="MS Gothic"/>
                </w14:checkbox>
              </w:sdtPr>
              <w:sdtEndPr/>
              <w:sdtContent>
                <w:r w:rsidR="00846F35" w:rsidRPr="00AF2384">
                  <w:rPr>
                    <w:rFonts w:ascii="MS Gothic" w:eastAsia="MS Gothic" w:hAnsi="MS Gothic" w:hint="eastAsia"/>
                  </w:rPr>
                  <w:t>☐</w:t>
                </w:r>
              </w:sdtContent>
            </w:sdt>
            <w:r w:rsidR="00846F35" w:rsidRPr="00AF2384">
              <w:t xml:space="preserve"> nein</w:t>
            </w:r>
          </w:p>
        </w:tc>
      </w:tr>
      <w:tr w:rsidR="00846F35" w:rsidRPr="00AF2384" w14:paraId="02785EC2" w14:textId="77777777" w:rsidTr="00061F3C">
        <w:trPr>
          <w:trHeight w:val="317"/>
        </w:trPr>
        <w:tc>
          <w:tcPr>
            <w:tcW w:w="993" w:type="dxa"/>
            <w:tcBorders>
              <w:left w:val="nil"/>
            </w:tcBorders>
            <w:shd w:val="clear" w:color="auto" w:fill="F2F2F2" w:themeFill="background1" w:themeFillShade="F2"/>
          </w:tcPr>
          <w:p w14:paraId="2C1BF0B0" w14:textId="77777777" w:rsidR="00846F35" w:rsidRPr="00AF2384" w:rsidRDefault="00846F35" w:rsidP="00846F35">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46ED5F10" w14:textId="3C959BE9" w:rsidR="00846F35" w:rsidRPr="006B1BC8" w:rsidRDefault="00846F35" w:rsidP="00846F35">
            <w:pPr>
              <w:tabs>
                <w:tab w:val="left" w:pos="806"/>
              </w:tabs>
              <w:rPr>
                <w:b/>
                <w:bCs/>
                <w:highlight w:val="yellow"/>
              </w:rPr>
            </w:pPr>
            <w:r w:rsidRPr="006B1BC8">
              <w:rPr>
                <w:b/>
                <w:bCs/>
              </w:rPr>
              <w:t xml:space="preserve">Referenzformblätter </w:t>
            </w:r>
          </w:p>
        </w:tc>
        <w:tc>
          <w:tcPr>
            <w:tcW w:w="2551" w:type="dxa"/>
            <w:tcBorders>
              <w:left w:val="nil"/>
            </w:tcBorders>
            <w:shd w:val="clear" w:color="auto" w:fill="F2F2F2" w:themeFill="background1" w:themeFillShade="F2"/>
          </w:tcPr>
          <w:p w14:paraId="1B64BB76" w14:textId="77777777" w:rsidR="00846F35" w:rsidRPr="00AF2384" w:rsidRDefault="008C0B55" w:rsidP="00846F35">
            <w:pPr>
              <w:tabs>
                <w:tab w:val="left" w:pos="806"/>
              </w:tabs>
            </w:pPr>
            <w:sdt>
              <w:sdtPr>
                <w:id w:val="2016113913"/>
                <w14:checkbox>
                  <w14:checked w14:val="0"/>
                  <w14:checkedState w14:val="2612" w14:font="MS Gothic"/>
                  <w14:uncheckedState w14:val="2610" w14:font="MS Gothic"/>
                </w14:checkbox>
              </w:sdtPr>
              <w:sdtEndPr/>
              <w:sdtContent>
                <w:r w:rsidR="00846F35" w:rsidRPr="00AF2384">
                  <w:rPr>
                    <w:rFonts w:ascii="MS Gothic" w:eastAsia="MS Gothic" w:hAnsi="MS Gothic" w:hint="eastAsia"/>
                  </w:rPr>
                  <w:t>☐</w:t>
                </w:r>
              </w:sdtContent>
            </w:sdt>
            <w:r w:rsidR="00846F35" w:rsidRPr="00AF2384">
              <w:t xml:space="preserve"> ja</w:t>
            </w:r>
            <w:r w:rsidR="00846F35" w:rsidRPr="00AF2384">
              <w:tab/>
            </w:r>
            <w:r w:rsidR="00846F35" w:rsidRPr="00AF2384">
              <w:tab/>
            </w:r>
            <w:sdt>
              <w:sdtPr>
                <w:id w:val="-1068183834"/>
                <w14:checkbox>
                  <w14:checked w14:val="0"/>
                  <w14:checkedState w14:val="2612" w14:font="MS Gothic"/>
                  <w14:uncheckedState w14:val="2610" w14:font="MS Gothic"/>
                </w14:checkbox>
              </w:sdtPr>
              <w:sdtEndPr/>
              <w:sdtContent>
                <w:r w:rsidR="00846F35" w:rsidRPr="00AF2384">
                  <w:rPr>
                    <w:rFonts w:ascii="MS Gothic" w:eastAsia="MS Gothic" w:hAnsi="MS Gothic" w:hint="eastAsia"/>
                  </w:rPr>
                  <w:t>☐</w:t>
                </w:r>
              </w:sdtContent>
            </w:sdt>
            <w:r w:rsidR="00846F35" w:rsidRPr="00AF2384">
              <w:t xml:space="preserve"> nein</w:t>
            </w:r>
          </w:p>
        </w:tc>
      </w:tr>
      <w:tr w:rsidR="00B20200" w:rsidRPr="00AF2384" w14:paraId="34C0B157" w14:textId="77777777" w:rsidTr="00061F3C">
        <w:trPr>
          <w:trHeight w:val="317"/>
        </w:trPr>
        <w:tc>
          <w:tcPr>
            <w:tcW w:w="993" w:type="dxa"/>
            <w:tcBorders>
              <w:left w:val="nil"/>
            </w:tcBorders>
            <w:shd w:val="clear" w:color="auto" w:fill="F2F2F2" w:themeFill="background1" w:themeFillShade="F2"/>
          </w:tcPr>
          <w:p w14:paraId="02E9273A" w14:textId="40693B1B"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45928595" w14:textId="36809632" w:rsidR="00B20200" w:rsidRPr="0002760D" w:rsidRDefault="00B20200" w:rsidP="00B20200">
            <w:pPr>
              <w:tabs>
                <w:tab w:val="left" w:pos="806"/>
              </w:tabs>
              <w:rPr>
                <w:b/>
                <w:bCs/>
              </w:rPr>
            </w:pPr>
            <w:r>
              <w:rPr>
                <w:b/>
                <w:bCs/>
              </w:rPr>
              <w:t>Organigramm</w:t>
            </w:r>
          </w:p>
        </w:tc>
        <w:tc>
          <w:tcPr>
            <w:tcW w:w="2551" w:type="dxa"/>
            <w:tcBorders>
              <w:left w:val="nil"/>
            </w:tcBorders>
            <w:shd w:val="clear" w:color="auto" w:fill="F2F2F2" w:themeFill="background1" w:themeFillShade="F2"/>
          </w:tcPr>
          <w:p w14:paraId="211B70BC" w14:textId="386FCD42" w:rsidR="00B20200" w:rsidRDefault="008C0B55" w:rsidP="00B20200">
            <w:pPr>
              <w:tabs>
                <w:tab w:val="left" w:pos="806"/>
              </w:tabs>
            </w:pPr>
            <w:sdt>
              <w:sdtPr>
                <w:id w:val="643242920"/>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1293863447"/>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536C6634" w14:textId="77777777" w:rsidTr="00061F3C">
        <w:trPr>
          <w:trHeight w:val="317"/>
        </w:trPr>
        <w:tc>
          <w:tcPr>
            <w:tcW w:w="993" w:type="dxa"/>
            <w:tcBorders>
              <w:left w:val="nil"/>
            </w:tcBorders>
            <w:shd w:val="clear" w:color="auto" w:fill="F2F2F2" w:themeFill="background1" w:themeFillShade="F2"/>
          </w:tcPr>
          <w:p w14:paraId="63048142" w14:textId="13445223"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3EDFA049" w14:textId="79E089CB" w:rsidR="00B20200" w:rsidRDefault="00B20200" w:rsidP="00B20200">
            <w:pPr>
              <w:tabs>
                <w:tab w:val="left" w:pos="806"/>
              </w:tabs>
              <w:rPr>
                <w:b/>
                <w:bCs/>
              </w:rPr>
            </w:pPr>
            <w:r>
              <w:rPr>
                <w:rFonts w:cs="Arial"/>
              </w:rPr>
              <w:t xml:space="preserve">Nachweise für Kenntnisse und praktische Erfahrungen des </w:t>
            </w:r>
            <w:r w:rsidRPr="00B20200">
              <w:rPr>
                <w:rFonts w:cs="Arial"/>
                <w:b/>
                <w:bCs/>
              </w:rPr>
              <w:t>Teamleiters</w:t>
            </w:r>
          </w:p>
        </w:tc>
        <w:tc>
          <w:tcPr>
            <w:tcW w:w="2551" w:type="dxa"/>
            <w:tcBorders>
              <w:left w:val="nil"/>
            </w:tcBorders>
            <w:shd w:val="clear" w:color="auto" w:fill="F2F2F2" w:themeFill="background1" w:themeFillShade="F2"/>
          </w:tcPr>
          <w:p w14:paraId="2414F79F" w14:textId="337BA4CA" w:rsidR="00B20200" w:rsidRDefault="008C0B55" w:rsidP="00B20200">
            <w:pPr>
              <w:tabs>
                <w:tab w:val="left" w:pos="806"/>
              </w:tabs>
            </w:pPr>
            <w:sdt>
              <w:sdtPr>
                <w:id w:val="-1319100454"/>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941729265"/>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03E8984A" w14:textId="77777777" w:rsidTr="00061F3C">
        <w:trPr>
          <w:trHeight w:val="317"/>
        </w:trPr>
        <w:tc>
          <w:tcPr>
            <w:tcW w:w="993" w:type="dxa"/>
            <w:tcBorders>
              <w:left w:val="nil"/>
            </w:tcBorders>
            <w:shd w:val="clear" w:color="auto" w:fill="F2F2F2" w:themeFill="background1" w:themeFillShade="F2"/>
          </w:tcPr>
          <w:p w14:paraId="21F20E46" w14:textId="296DAB22"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5E1A4CE6" w14:textId="13B2C610" w:rsidR="00B20200" w:rsidRDefault="00B20200" w:rsidP="00B20200">
            <w:pPr>
              <w:tabs>
                <w:tab w:val="left" w:pos="806"/>
              </w:tabs>
              <w:rPr>
                <w:b/>
                <w:bCs/>
              </w:rPr>
            </w:pPr>
            <w:r>
              <w:rPr>
                <w:rFonts w:cs="Arial"/>
              </w:rPr>
              <w:t xml:space="preserve">Nachweise für Kenntnisse und praktische Erfahrungen des </w:t>
            </w:r>
            <w:r>
              <w:rPr>
                <w:rFonts w:cs="Arial"/>
                <w:b/>
                <w:bCs/>
              </w:rPr>
              <w:t>PLT-Technikers/Engineer</w:t>
            </w:r>
          </w:p>
        </w:tc>
        <w:tc>
          <w:tcPr>
            <w:tcW w:w="2551" w:type="dxa"/>
            <w:tcBorders>
              <w:left w:val="nil"/>
            </w:tcBorders>
            <w:shd w:val="clear" w:color="auto" w:fill="F2F2F2" w:themeFill="background1" w:themeFillShade="F2"/>
          </w:tcPr>
          <w:p w14:paraId="3204F99C" w14:textId="78501855" w:rsidR="00B20200" w:rsidRDefault="008C0B55" w:rsidP="00B20200">
            <w:pPr>
              <w:tabs>
                <w:tab w:val="left" w:pos="806"/>
              </w:tabs>
            </w:pPr>
            <w:sdt>
              <w:sdtPr>
                <w:id w:val="1379119678"/>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1267656912"/>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5A8B1477" w14:textId="77777777" w:rsidTr="00061F3C">
        <w:trPr>
          <w:trHeight w:val="317"/>
        </w:trPr>
        <w:tc>
          <w:tcPr>
            <w:tcW w:w="993" w:type="dxa"/>
            <w:tcBorders>
              <w:left w:val="nil"/>
            </w:tcBorders>
            <w:shd w:val="clear" w:color="auto" w:fill="F2F2F2" w:themeFill="background1" w:themeFillShade="F2"/>
          </w:tcPr>
          <w:p w14:paraId="25236715" w14:textId="5305ECAD"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5A364B5F" w14:textId="3C709CD6" w:rsidR="00B20200" w:rsidRDefault="00B20200" w:rsidP="00B20200">
            <w:pPr>
              <w:tabs>
                <w:tab w:val="left" w:pos="806"/>
              </w:tabs>
              <w:rPr>
                <w:b/>
                <w:bCs/>
              </w:rPr>
            </w:pPr>
            <w:r>
              <w:rPr>
                <w:rFonts w:cs="Arial"/>
              </w:rPr>
              <w:t xml:space="preserve">Nachweise für Kenntnisse und praktische Erfahrungen des </w:t>
            </w:r>
            <w:r w:rsidRPr="00B20200">
              <w:rPr>
                <w:rFonts w:cs="Arial"/>
                <w:b/>
                <w:bCs/>
              </w:rPr>
              <w:t xml:space="preserve">Senior </w:t>
            </w:r>
            <w:r>
              <w:rPr>
                <w:rFonts w:cs="Arial"/>
                <w:b/>
                <w:bCs/>
              </w:rPr>
              <w:t>PLT-Technikers/Engineer</w:t>
            </w:r>
          </w:p>
        </w:tc>
        <w:tc>
          <w:tcPr>
            <w:tcW w:w="2551" w:type="dxa"/>
            <w:tcBorders>
              <w:left w:val="nil"/>
            </w:tcBorders>
            <w:shd w:val="clear" w:color="auto" w:fill="F2F2F2" w:themeFill="background1" w:themeFillShade="F2"/>
          </w:tcPr>
          <w:p w14:paraId="6FF664EF" w14:textId="1061EC6D" w:rsidR="00B20200" w:rsidRDefault="008C0B55" w:rsidP="00B20200">
            <w:pPr>
              <w:tabs>
                <w:tab w:val="left" w:pos="806"/>
              </w:tabs>
            </w:pPr>
            <w:sdt>
              <w:sdtPr>
                <w:id w:val="-1232931862"/>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918711116"/>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7EE23E59" w14:textId="77777777" w:rsidTr="00061F3C">
        <w:trPr>
          <w:trHeight w:val="317"/>
        </w:trPr>
        <w:tc>
          <w:tcPr>
            <w:tcW w:w="993" w:type="dxa"/>
            <w:tcBorders>
              <w:left w:val="nil"/>
            </w:tcBorders>
            <w:shd w:val="clear" w:color="auto" w:fill="F2F2F2" w:themeFill="background1" w:themeFillShade="F2"/>
          </w:tcPr>
          <w:p w14:paraId="33F0FE0A" w14:textId="17B7BA23"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3F4E8938" w14:textId="7498AF7B" w:rsidR="00B20200" w:rsidRDefault="00B20200" w:rsidP="00B20200">
            <w:pPr>
              <w:tabs>
                <w:tab w:val="left" w:pos="806"/>
              </w:tabs>
              <w:rPr>
                <w:b/>
                <w:bCs/>
              </w:rPr>
            </w:pPr>
            <w:r>
              <w:rPr>
                <w:rFonts w:cs="Arial"/>
              </w:rPr>
              <w:t xml:space="preserve">Nachweise für Kenntnisse und praktische Erfahrungen des </w:t>
            </w:r>
            <w:r>
              <w:rPr>
                <w:rFonts w:cs="Arial"/>
                <w:b/>
                <w:bCs/>
              </w:rPr>
              <w:t>HW-Technikers/Engineer</w:t>
            </w:r>
          </w:p>
        </w:tc>
        <w:tc>
          <w:tcPr>
            <w:tcW w:w="2551" w:type="dxa"/>
            <w:tcBorders>
              <w:left w:val="nil"/>
            </w:tcBorders>
            <w:shd w:val="clear" w:color="auto" w:fill="F2F2F2" w:themeFill="background1" w:themeFillShade="F2"/>
          </w:tcPr>
          <w:p w14:paraId="42F2FD0A" w14:textId="253A70C1" w:rsidR="00B20200" w:rsidRDefault="008C0B55" w:rsidP="00B20200">
            <w:pPr>
              <w:tabs>
                <w:tab w:val="left" w:pos="806"/>
              </w:tabs>
            </w:pPr>
            <w:sdt>
              <w:sdtPr>
                <w:id w:val="1262723003"/>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865952298"/>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01E1B81B" w14:textId="77777777" w:rsidTr="00061F3C">
        <w:trPr>
          <w:trHeight w:val="317"/>
        </w:trPr>
        <w:tc>
          <w:tcPr>
            <w:tcW w:w="993" w:type="dxa"/>
            <w:tcBorders>
              <w:left w:val="nil"/>
            </w:tcBorders>
            <w:shd w:val="clear" w:color="auto" w:fill="F2F2F2" w:themeFill="background1" w:themeFillShade="F2"/>
          </w:tcPr>
          <w:p w14:paraId="79141DEA" w14:textId="535B7416"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13CC8277" w14:textId="08871095" w:rsidR="00B20200" w:rsidRDefault="00B20200" w:rsidP="00B20200">
            <w:pPr>
              <w:tabs>
                <w:tab w:val="left" w:pos="806"/>
              </w:tabs>
              <w:rPr>
                <w:b/>
                <w:bCs/>
              </w:rPr>
            </w:pPr>
            <w:r>
              <w:rPr>
                <w:rFonts w:cs="Arial"/>
              </w:rPr>
              <w:t xml:space="preserve">Nachweise für Kenntnisse und praktische Erfahrungen des </w:t>
            </w:r>
            <w:r w:rsidRPr="00B20200">
              <w:rPr>
                <w:rFonts w:cs="Arial"/>
                <w:b/>
                <w:bCs/>
              </w:rPr>
              <w:t xml:space="preserve">Senior </w:t>
            </w:r>
            <w:r>
              <w:rPr>
                <w:rFonts w:cs="Arial"/>
                <w:b/>
                <w:bCs/>
              </w:rPr>
              <w:t>HW-Technikers/Engineer</w:t>
            </w:r>
          </w:p>
        </w:tc>
        <w:tc>
          <w:tcPr>
            <w:tcW w:w="2551" w:type="dxa"/>
            <w:tcBorders>
              <w:left w:val="nil"/>
            </w:tcBorders>
            <w:shd w:val="clear" w:color="auto" w:fill="F2F2F2" w:themeFill="background1" w:themeFillShade="F2"/>
          </w:tcPr>
          <w:p w14:paraId="27B5BB5D" w14:textId="32533133" w:rsidR="00B20200" w:rsidRDefault="008C0B55" w:rsidP="00B20200">
            <w:pPr>
              <w:tabs>
                <w:tab w:val="left" w:pos="806"/>
              </w:tabs>
            </w:pPr>
            <w:sdt>
              <w:sdtPr>
                <w:id w:val="-1296216374"/>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456871949"/>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60AC86C9" w14:textId="77777777" w:rsidTr="00061F3C">
        <w:trPr>
          <w:trHeight w:val="317"/>
        </w:trPr>
        <w:tc>
          <w:tcPr>
            <w:tcW w:w="993" w:type="dxa"/>
            <w:tcBorders>
              <w:left w:val="nil"/>
            </w:tcBorders>
            <w:shd w:val="clear" w:color="auto" w:fill="F2F2F2" w:themeFill="background1" w:themeFillShade="F2"/>
          </w:tcPr>
          <w:p w14:paraId="2FCA7CC4" w14:textId="3C934AB1"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06213935" w14:textId="37567958" w:rsidR="00B20200" w:rsidRDefault="00B20200" w:rsidP="00B20200">
            <w:pPr>
              <w:tabs>
                <w:tab w:val="left" w:pos="806"/>
              </w:tabs>
              <w:rPr>
                <w:b/>
                <w:bCs/>
              </w:rPr>
            </w:pPr>
            <w:r>
              <w:rPr>
                <w:rFonts w:cs="Arial"/>
              </w:rPr>
              <w:t xml:space="preserve">Nachweise für Kenntnisse und praktische Erfahrungen des </w:t>
            </w:r>
            <w:r>
              <w:rPr>
                <w:rFonts w:cs="Arial"/>
                <w:b/>
                <w:bCs/>
              </w:rPr>
              <w:t>OT-Netzwerk Technikers/Engineer</w:t>
            </w:r>
          </w:p>
        </w:tc>
        <w:tc>
          <w:tcPr>
            <w:tcW w:w="2551" w:type="dxa"/>
            <w:tcBorders>
              <w:left w:val="nil"/>
            </w:tcBorders>
            <w:shd w:val="clear" w:color="auto" w:fill="F2F2F2" w:themeFill="background1" w:themeFillShade="F2"/>
          </w:tcPr>
          <w:p w14:paraId="439C5D1A" w14:textId="7F8D0E88" w:rsidR="00B20200" w:rsidRDefault="008C0B55" w:rsidP="00B20200">
            <w:pPr>
              <w:tabs>
                <w:tab w:val="left" w:pos="806"/>
              </w:tabs>
            </w:pPr>
            <w:sdt>
              <w:sdtPr>
                <w:id w:val="-1450311308"/>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234902202"/>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66F2DF08" w14:textId="77777777" w:rsidTr="00061F3C">
        <w:trPr>
          <w:trHeight w:val="317"/>
        </w:trPr>
        <w:tc>
          <w:tcPr>
            <w:tcW w:w="993" w:type="dxa"/>
            <w:tcBorders>
              <w:left w:val="nil"/>
            </w:tcBorders>
            <w:shd w:val="clear" w:color="auto" w:fill="F2F2F2" w:themeFill="background1" w:themeFillShade="F2"/>
          </w:tcPr>
          <w:p w14:paraId="260F87C8" w14:textId="55148502"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3CD8CF7C" w14:textId="1816B9A4" w:rsidR="00B20200" w:rsidRDefault="00B20200" w:rsidP="00B20200">
            <w:pPr>
              <w:tabs>
                <w:tab w:val="left" w:pos="806"/>
              </w:tabs>
              <w:rPr>
                <w:b/>
                <w:bCs/>
              </w:rPr>
            </w:pPr>
            <w:r>
              <w:rPr>
                <w:rFonts w:cs="Arial"/>
              </w:rPr>
              <w:t xml:space="preserve">Nachweise für Kenntnisse und praktische Erfahrungen des </w:t>
            </w:r>
            <w:r w:rsidRPr="00B20200">
              <w:rPr>
                <w:rFonts w:cs="Arial"/>
                <w:b/>
                <w:bCs/>
              </w:rPr>
              <w:t xml:space="preserve">Senior </w:t>
            </w:r>
            <w:r>
              <w:rPr>
                <w:rFonts w:cs="Arial"/>
                <w:b/>
                <w:bCs/>
              </w:rPr>
              <w:t>OT-Netzwerk Technikers/Engineer</w:t>
            </w:r>
          </w:p>
        </w:tc>
        <w:tc>
          <w:tcPr>
            <w:tcW w:w="2551" w:type="dxa"/>
            <w:tcBorders>
              <w:left w:val="nil"/>
            </w:tcBorders>
            <w:shd w:val="clear" w:color="auto" w:fill="F2F2F2" w:themeFill="background1" w:themeFillShade="F2"/>
          </w:tcPr>
          <w:p w14:paraId="649C9AFE" w14:textId="6357FCC0" w:rsidR="00B20200" w:rsidRDefault="008C0B55" w:rsidP="00B20200">
            <w:pPr>
              <w:tabs>
                <w:tab w:val="left" w:pos="806"/>
              </w:tabs>
            </w:pPr>
            <w:sdt>
              <w:sdtPr>
                <w:id w:val="519205010"/>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178815183"/>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76CFACD5" w14:textId="77777777" w:rsidTr="00061F3C">
        <w:trPr>
          <w:trHeight w:val="317"/>
        </w:trPr>
        <w:tc>
          <w:tcPr>
            <w:tcW w:w="993" w:type="dxa"/>
            <w:tcBorders>
              <w:left w:val="nil"/>
            </w:tcBorders>
            <w:shd w:val="clear" w:color="auto" w:fill="F2F2F2" w:themeFill="background1" w:themeFillShade="F2"/>
          </w:tcPr>
          <w:p w14:paraId="0022E707" w14:textId="41883268"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56059C2F" w14:textId="18BA5091" w:rsidR="00B20200" w:rsidRDefault="00B20200" w:rsidP="00B20200">
            <w:pPr>
              <w:tabs>
                <w:tab w:val="left" w:pos="806"/>
              </w:tabs>
              <w:rPr>
                <w:b/>
                <w:bCs/>
              </w:rPr>
            </w:pPr>
            <w:r>
              <w:rPr>
                <w:rFonts w:cs="Arial"/>
              </w:rPr>
              <w:t xml:space="preserve">Nachweise für Kenntnisse und praktische Erfahrungen des </w:t>
            </w:r>
            <w:r>
              <w:rPr>
                <w:rFonts w:cs="Arial"/>
                <w:b/>
                <w:bCs/>
              </w:rPr>
              <w:t>System Technikers/Engineer</w:t>
            </w:r>
          </w:p>
        </w:tc>
        <w:tc>
          <w:tcPr>
            <w:tcW w:w="2551" w:type="dxa"/>
            <w:tcBorders>
              <w:left w:val="nil"/>
            </w:tcBorders>
            <w:shd w:val="clear" w:color="auto" w:fill="F2F2F2" w:themeFill="background1" w:themeFillShade="F2"/>
          </w:tcPr>
          <w:p w14:paraId="30458A19" w14:textId="5DA3B1F0" w:rsidR="00B20200" w:rsidRDefault="008C0B55" w:rsidP="00B20200">
            <w:pPr>
              <w:tabs>
                <w:tab w:val="left" w:pos="806"/>
              </w:tabs>
            </w:pPr>
            <w:sdt>
              <w:sdtPr>
                <w:id w:val="-80061710"/>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1462532315"/>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4E2FD553" w14:textId="77777777" w:rsidTr="00061F3C">
        <w:trPr>
          <w:trHeight w:val="317"/>
        </w:trPr>
        <w:tc>
          <w:tcPr>
            <w:tcW w:w="993" w:type="dxa"/>
            <w:tcBorders>
              <w:left w:val="nil"/>
            </w:tcBorders>
            <w:shd w:val="clear" w:color="auto" w:fill="F2F2F2" w:themeFill="background1" w:themeFillShade="F2"/>
          </w:tcPr>
          <w:p w14:paraId="35487D98" w14:textId="170BD36E" w:rsidR="00B20200" w:rsidRPr="00AF2384" w:rsidRDefault="00B20200" w:rsidP="00B20200">
            <w:pPr>
              <w:rPr>
                <w:b/>
                <w:bCs/>
                <w:lang w:eastAsia="de-DE" w:bidi="de-DE"/>
              </w:rPr>
            </w:pPr>
            <w:r w:rsidRPr="00AF2384">
              <w:rPr>
                <w:b/>
                <w:bCs/>
                <w:lang w:eastAsia="de-DE" w:bidi="de-DE"/>
              </w:rPr>
              <w:lastRenderedPageBreak/>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39070992" w14:textId="6904DD5D" w:rsidR="00B20200" w:rsidRDefault="00B20200" w:rsidP="00B20200">
            <w:pPr>
              <w:tabs>
                <w:tab w:val="left" w:pos="806"/>
              </w:tabs>
              <w:rPr>
                <w:b/>
                <w:bCs/>
              </w:rPr>
            </w:pPr>
            <w:r>
              <w:rPr>
                <w:rFonts w:cs="Arial"/>
              </w:rPr>
              <w:t xml:space="preserve">Nachweise für Kenntnisse und praktische Erfahrungen des </w:t>
            </w:r>
            <w:r w:rsidRPr="00B20200">
              <w:rPr>
                <w:rFonts w:cs="Arial"/>
                <w:b/>
                <w:bCs/>
              </w:rPr>
              <w:t xml:space="preserve">Senior </w:t>
            </w:r>
            <w:r w:rsidR="00C76222">
              <w:rPr>
                <w:rFonts w:cs="Arial"/>
                <w:b/>
                <w:bCs/>
              </w:rPr>
              <w:t>System</w:t>
            </w:r>
            <w:r>
              <w:rPr>
                <w:rFonts w:cs="Arial"/>
                <w:b/>
                <w:bCs/>
              </w:rPr>
              <w:t xml:space="preserve"> Technikers/Engineer</w:t>
            </w:r>
          </w:p>
        </w:tc>
        <w:tc>
          <w:tcPr>
            <w:tcW w:w="2551" w:type="dxa"/>
            <w:tcBorders>
              <w:left w:val="nil"/>
            </w:tcBorders>
            <w:shd w:val="clear" w:color="auto" w:fill="F2F2F2" w:themeFill="background1" w:themeFillShade="F2"/>
          </w:tcPr>
          <w:p w14:paraId="5E0703F6" w14:textId="09D85754" w:rsidR="00B20200" w:rsidRDefault="008C0B55" w:rsidP="00B20200">
            <w:pPr>
              <w:tabs>
                <w:tab w:val="left" w:pos="806"/>
              </w:tabs>
            </w:pPr>
            <w:sdt>
              <w:sdtPr>
                <w:id w:val="-1546066538"/>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470791025"/>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71EC4F09" w14:textId="77777777" w:rsidTr="00061F3C">
        <w:trPr>
          <w:trHeight w:val="317"/>
        </w:trPr>
        <w:tc>
          <w:tcPr>
            <w:tcW w:w="993" w:type="dxa"/>
            <w:tcBorders>
              <w:left w:val="nil"/>
            </w:tcBorders>
            <w:shd w:val="clear" w:color="auto" w:fill="F2F2F2" w:themeFill="background1" w:themeFillShade="F2"/>
          </w:tcPr>
          <w:p w14:paraId="6BAC65A6" w14:textId="45FA4A7D"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4FC4843E" w14:textId="0931E17A" w:rsidR="00B20200" w:rsidRPr="00EF2993" w:rsidRDefault="00B20200" w:rsidP="00B20200">
            <w:pPr>
              <w:tabs>
                <w:tab w:val="left" w:pos="806"/>
              </w:tabs>
              <w:rPr>
                <w:b/>
                <w:bCs/>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2551" w:type="dxa"/>
            <w:tcBorders>
              <w:left w:val="nil"/>
            </w:tcBorders>
            <w:shd w:val="clear" w:color="auto" w:fill="F2F2F2" w:themeFill="background1" w:themeFillShade="F2"/>
          </w:tcPr>
          <w:p w14:paraId="411230F0" w14:textId="1640DF03" w:rsidR="00B20200" w:rsidRDefault="008C0B55" w:rsidP="00B20200">
            <w:pPr>
              <w:tabs>
                <w:tab w:val="left" w:pos="806"/>
              </w:tabs>
            </w:pPr>
            <w:sdt>
              <w:sdtPr>
                <w:id w:val="2129037757"/>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2088455669"/>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r w:rsidR="00B20200" w:rsidRPr="00AF2384" w14:paraId="67FFA5F8" w14:textId="77777777" w:rsidTr="00061F3C">
        <w:trPr>
          <w:trHeight w:val="317"/>
        </w:trPr>
        <w:tc>
          <w:tcPr>
            <w:tcW w:w="993" w:type="dxa"/>
            <w:tcBorders>
              <w:left w:val="nil"/>
            </w:tcBorders>
            <w:shd w:val="clear" w:color="auto" w:fill="F2F2F2" w:themeFill="background1" w:themeFillShade="F2"/>
          </w:tcPr>
          <w:p w14:paraId="02257391" w14:textId="51B825F8" w:rsidR="00B20200" w:rsidRPr="00AF2384" w:rsidRDefault="00B20200" w:rsidP="00B20200">
            <w:pPr>
              <w:rPr>
                <w:b/>
                <w:bCs/>
                <w:lang w:eastAsia="de-DE" w:bidi="de-DE"/>
              </w:rPr>
            </w:pPr>
            <w:r w:rsidRPr="00AF2384">
              <w:rPr>
                <w:b/>
                <w:bCs/>
                <w:lang w:eastAsia="de-DE" w:bidi="de-DE"/>
              </w:rPr>
              <w:t>Nr.</w:t>
            </w:r>
            <w:r w:rsidRPr="00AF2384">
              <w:rPr>
                <w:lang w:eastAsia="de-DE" w:bidi="de-DE"/>
              </w:rPr>
              <w:t xml:space="preserve"> </w:t>
            </w: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6095" w:type="dxa"/>
            <w:tcBorders>
              <w:left w:val="nil"/>
            </w:tcBorders>
            <w:shd w:val="clear" w:color="auto" w:fill="F2F2F2" w:themeFill="background1" w:themeFillShade="F2"/>
          </w:tcPr>
          <w:p w14:paraId="71CF251D" w14:textId="03289273" w:rsidR="00B20200" w:rsidRPr="00EF2993" w:rsidRDefault="00B20200" w:rsidP="00B20200">
            <w:pPr>
              <w:tabs>
                <w:tab w:val="left" w:pos="806"/>
              </w:tabs>
              <w:rPr>
                <w:b/>
                <w:bCs/>
              </w:rPr>
            </w:pPr>
            <w:r w:rsidRPr="00AF2384">
              <w:rPr>
                <w:rFonts w:cs="Arial"/>
              </w:rPr>
              <w:fldChar w:fldCharType="begin">
                <w:ffData>
                  <w:name w:val="Text1"/>
                  <w:enabled/>
                  <w:calcOnExit w:val="0"/>
                  <w:textInput/>
                </w:ffData>
              </w:fldChar>
            </w:r>
            <w:r w:rsidRPr="00AF2384">
              <w:rPr>
                <w:rFonts w:cs="Arial"/>
              </w:rPr>
              <w:instrText xml:space="preserve"> FORMTEXT </w:instrText>
            </w:r>
            <w:r w:rsidRPr="00AF2384">
              <w:rPr>
                <w:rFonts w:cs="Arial"/>
              </w:rPr>
            </w:r>
            <w:r w:rsidRPr="00AF2384">
              <w:rPr>
                <w:rFonts w:cs="Arial"/>
              </w:rPr>
              <w:fldChar w:fldCharType="separate"/>
            </w:r>
            <w:r w:rsidRPr="00AF2384">
              <w:rPr>
                <w:rFonts w:cs="Arial"/>
              </w:rPr>
              <w:t> </w:t>
            </w:r>
            <w:r w:rsidRPr="00AF2384">
              <w:rPr>
                <w:rFonts w:cs="Arial"/>
              </w:rPr>
              <w:t> </w:t>
            </w:r>
            <w:r w:rsidRPr="00AF2384">
              <w:rPr>
                <w:rFonts w:cs="Arial"/>
              </w:rPr>
              <w:t> </w:t>
            </w:r>
            <w:r w:rsidRPr="00AF2384">
              <w:rPr>
                <w:rFonts w:cs="Arial"/>
              </w:rPr>
              <w:t> </w:t>
            </w:r>
            <w:r w:rsidRPr="00AF2384">
              <w:rPr>
                <w:rFonts w:cs="Arial"/>
              </w:rPr>
              <w:t> </w:t>
            </w:r>
            <w:r w:rsidRPr="00AF2384">
              <w:rPr>
                <w:rFonts w:cs="Arial"/>
              </w:rPr>
              <w:fldChar w:fldCharType="end"/>
            </w:r>
          </w:p>
        </w:tc>
        <w:tc>
          <w:tcPr>
            <w:tcW w:w="2551" w:type="dxa"/>
            <w:tcBorders>
              <w:left w:val="nil"/>
            </w:tcBorders>
            <w:shd w:val="clear" w:color="auto" w:fill="F2F2F2" w:themeFill="background1" w:themeFillShade="F2"/>
          </w:tcPr>
          <w:p w14:paraId="32CFC685" w14:textId="211861F9" w:rsidR="00B20200" w:rsidRDefault="008C0B55" w:rsidP="00B20200">
            <w:pPr>
              <w:tabs>
                <w:tab w:val="left" w:pos="806"/>
              </w:tabs>
            </w:pPr>
            <w:sdt>
              <w:sdtPr>
                <w:id w:val="-1562554918"/>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ja</w:t>
            </w:r>
            <w:r w:rsidR="00B20200" w:rsidRPr="00AF2384">
              <w:tab/>
            </w:r>
            <w:r w:rsidR="00B20200" w:rsidRPr="00AF2384">
              <w:tab/>
            </w:r>
            <w:sdt>
              <w:sdtPr>
                <w:id w:val="-419866576"/>
                <w14:checkbox>
                  <w14:checked w14:val="0"/>
                  <w14:checkedState w14:val="2612" w14:font="MS Gothic"/>
                  <w14:uncheckedState w14:val="2610" w14:font="MS Gothic"/>
                </w14:checkbox>
              </w:sdtPr>
              <w:sdtEndPr/>
              <w:sdtContent>
                <w:r w:rsidR="00B20200" w:rsidRPr="00AF2384">
                  <w:rPr>
                    <w:rFonts w:ascii="MS Gothic" w:eastAsia="MS Gothic" w:hAnsi="MS Gothic" w:hint="eastAsia"/>
                  </w:rPr>
                  <w:t>☐</w:t>
                </w:r>
              </w:sdtContent>
            </w:sdt>
            <w:r w:rsidR="00B20200" w:rsidRPr="00AF2384">
              <w:t xml:space="preserve"> nein</w:t>
            </w:r>
          </w:p>
        </w:tc>
      </w:tr>
    </w:tbl>
    <w:p w14:paraId="25AE6C7B" w14:textId="77777777" w:rsidR="00C47686" w:rsidRPr="00C47686" w:rsidRDefault="00C47686" w:rsidP="0077731B">
      <w:pPr>
        <w:spacing w:line="300" w:lineRule="auto"/>
        <w:rPr>
          <w:rFonts w:cs="Arial"/>
          <w:sz w:val="4"/>
          <w:szCs w:val="4"/>
        </w:rPr>
      </w:pPr>
    </w:p>
    <w:sectPr w:rsidR="00C47686" w:rsidRPr="00C47686" w:rsidSect="00D503D1">
      <w:headerReference w:type="default" r:id="rId12"/>
      <w:footerReference w:type="default" r:id="rId13"/>
      <w:headerReference w:type="first" r:id="rId14"/>
      <w:footerReference w:type="first" r:id="rId15"/>
      <w:pgSz w:w="11906" w:h="16838"/>
      <w:pgMar w:top="1758" w:right="851" w:bottom="1701" w:left="1418"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6192E1" w14:textId="77777777" w:rsidR="008C0B55" w:rsidRPr="00AF2384" w:rsidRDefault="008C0B55" w:rsidP="00EE7D0B">
      <w:r w:rsidRPr="00AF2384">
        <w:separator/>
      </w:r>
    </w:p>
  </w:endnote>
  <w:endnote w:type="continuationSeparator" w:id="0">
    <w:p w14:paraId="1F9EAEA9" w14:textId="77777777" w:rsidR="008C0B55" w:rsidRPr="00AF2384" w:rsidRDefault="008C0B55" w:rsidP="00EE7D0B">
      <w:r w:rsidRPr="00AF238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charset w:val="00"/>
    <w:family w:val="auto"/>
    <w:pitch w:val="variable"/>
    <w:sig w:usb0="20000007" w:usb1="00000000" w:usb2="00000000" w:usb3="00000000" w:csb0="00000193" w:csb1="00000000"/>
    <w:embedRegular r:id="rId1" w:fontKey="{C720CC72-8AB7-4DBE-8BD2-375D81CCC772}"/>
    <w:embedBold r:id="rId2" w:fontKey="{061F0719-5435-42BF-949F-CE4697368F8A}"/>
    <w:embedItalic r:id="rId3" w:fontKey="{9DA806C0-11ED-4FC9-A70B-C649E6AE77EE}"/>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Pro-Regular">
    <w:altName w:val="Calibri"/>
    <w:panose1 w:val="00000000000000000000"/>
    <w:charset w:val="4D"/>
    <w:family w:val="auto"/>
    <w:notTrueType/>
    <w:pitch w:val="default"/>
    <w:sig w:usb0="00000003" w:usb1="00000000" w:usb2="00000000" w:usb3="00000000" w:csb0="00000001" w:csb1="00000000"/>
  </w:font>
  <w:font w:name="Barlow-Regular">
    <w:altName w:val="Barlow"/>
    <w:panose1 w:val="00000000000000000000"/>
    <w:charset w:val="00"/>
    <w:family w:val="roman"/>
    <w:notTrueType/>
    <w:pitch w:val="default"/>
  </w:font>
  <w:font w:name="Barlow SemiBold">
    <w:charset w:val="00"/>
    <w:family w:val="auto"/>
    <w:pitch w:val="variable"/>
    <w:sig w:usb0="20000007" w:usb1="00000000" w:usb2="00000000" w:usb3="00000000" w:csb0="00000193" w:csb1="00000000"/>
    <w:embedRegular r:id="rId4" w:fontKey="{92D91D2F-E245-46DE-B241-13F24A87D214}"/>
  </w:font>
  <w:font w:name="MS Gothic">
    <w:altName w:val="ＭＳ ゴシック"/>
    <w:panose1 w:val="020B0609070205080204"/>
    <w:charset w:val="80"/>
    <w:family w:val="modern"/>
    <w:pitch w:val="fixed"/>
    <w:sig w:usb0="E00002FF" w:usb1="6AC7FDFB" w:usb2="08000012" w:usb3="00000000" w:csb0="0002009F" w:csb1="00000000"/>
    <w:embedRegular r:id="rId5" w:subsetted="1" w:fontKey="{34762EB8-1D36-467F-8420-99AB6CDC51D3}"/>
  </w:font>
  <w:font w:name="Segoe UI Symbol">
    <w:panose1 w:val="020B0502040204020203"/>
    <w:charset w:val="00"/>
    <w:family w:val="swiss"/>
    <w:pitch w:val="variable"/>
    <w:sig w:usb0="800001E3" w:usb1="1200FFEF" w:usb2="00040000" w:usb3="00000000" w:csb0="00000001" w:csb1="00000000"/>
    <w:embedRegular r:id="rId6" w:fontKey="{7228C9EF-0293-4130-B2BA-F090AC013E63}"/>
  </w:font>
  <w:font w:name="Cambria Math">
    <w:panose1 w:val="02040503050406030204"/>
    <w:charset w:val="00"/>
    <w:family w:val="roman"/>
    <w:pitch w:val="variable"/>
    <w:sig w:usb0="E00006FF" w:usb1="420024FF" w:usb2="02000000" w:usb3="00000000" w:csb0="0000019F" w:csb1="00000000"/>
    <w:embedRegular r:id="rId7" w:fontKey="{B7C4F28C-EED8-4157-9913-C73C77D97C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A273B" w14:textId="77777777" w:rsidR="00FC029A" w:rsidRPr="00AF2384" w:rsidRDefault="007A0C55" w:rsidP="00EE7D0B">
    <w:pPr>
      <w:pStyle w:val="Fuzeile"/>
    </w:pPr>
    <w:r w:rsidRPr="00AF2384">
      <w:rPr>
        <w:noProof/>
      </w:rPr>
      <mc:AlternateContent>
        <mc:Choice Requires="wpg">
          <w:drawing>
            <wp:anchor distT="0" distB="0" distL="114300" distR="114300" simplePos="0" relativeHeight="251658241" behindDoc="0" locked="0" layoutInCell="1" allowOverlap="1" wp14:anchorId="70B49E65" wp14:editId="5C2D8991">
              <wp:simplePos x="0" y="0"/>
              <wp:positionH relativeFrom="column">
                <wp:posOffset>1669</wp:posOffset>
              </wp:positionH>
              <wp:positionV relativeFrom="paragraph">
                <wp:posOffset>-501251</wp:posOffset>
              </wp:positionV>
              <wp:extent cx="6119495" cy="242201"/>
              <wp:effectExtent l="0" t="0" r="33655" b="5715"/>
              <wp:wrapTopAndBottom/>
              <wp:docPr id="1298888" name="Gruppieren 2"/>
              <wp:cNvGraphicFramePr/>
              <a:graphic xmlns:a="http://schemas.openxmlformats.org/drawingml/2006/main">
                <a:graphicData uri="http://schemas.microsoft.com/office/word/2010/wordprocessingGroup">
                  <wpg:wgp>
                    <wpg:cNvGrpSpPr/>
                    <wpg:grpSpPr>
                      <a:xfrm>
                        <a:off x="0" y="0"/>
                        <a:ext cx="6119495" cy="242201"/>
                        <a:chOff x="0" y="0"/>
                        <a:chExt cx="6119495" cy="242201"/>
                      </a:xfrm>
                    </wpg:grpSpPr>
                    <wps:wsp>
                      <wps:cNvPr id="1066964253" name="Gerader Verbinder 5"/>
                      <wps:cNvCnPr>
                        <a:cxnSpLocks noChangeAspect="1"/>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wps:spPr>
                        <a:xfrm>
                          <a:off x="4842629" y="8201"/>
                          <a:ext cx="1264285" cy="233045"/>
                        </a:xfrm>
                        <a:prstGeom prst="rect">
                          <a:avLst/>
                        </a:prstGeom>
                        <a:noFill/>
                        <a:ln w="6350">
                          <a:noFill/>
                        </a:ln>
                      </wps:spPr>
                      <wps:txbx>
                        <w:txbxContent>
                          <w:p w14:paraId="5414AA36" w14:textId="77777777" w:rsidR="006C54FB" w:rsidRPr="00AF2384" w:rsidRDefault="006C54FB" w:rsidP="007A0C55">
                            <w:pPr>
                              <w:pStyle w:val="Kleingedrucktes"/>
                              <w:jc w:val="right"/>
                              <w:rPr>
                                <w:rFonts w:asciiTheme="majorHAnsi" w:hAnsiTheme="majorHAnsi"/>
                                <w:b/>
                                <w:bCs/>
                              </w:rPr>
                            </w:pPr>
                            <w:r w:rsidRPr="00AF2384">
                              <w:rPr>
                                <w:rStyle w:val="Fett"/>
                              </w:rPr>
                              <w:t xml:space="preserve">Seite </w:t>
                            </w:r>
                            <w:r w:rsidRPr="00AF2384">
                              <w:rPr>
                                <w:rStyle w:val="Fett"/>
                              </w:rPr>
                              <w:fldChar w:fldCharType="begin"/>
                            </w:r>
                            <w:r w:rsidRPr="00AF2384">
                              <w:rPr>
                                <w:rStyle w:val="Fett"/>
                              </w:rPr>
                              <w:instrText xml:space="preserve"> PAGE   \* MERGEFORMAT </w:instrText>
                            </w:r>
                            <w:r w:rsidRPr="00AF2384">
                              <w:rPr>
                                <w:rStyle w:val="Fett"/>
                              </w:rPr>
                              <w:fldChar w:fldCharType="separate"/>
                            </w:r>
                            <w:r w:rsidRPr="00AF2384">
                              <w:rPr>
                                <w:rStyle w:val="Fett"/>
                              </w:rPr>
                              <w:t>1</w:t>
                            </w:r>
                            <w:r w:rsidRPr="00AF2384">
                              <w:rPr>
                                <w:rStyle w:val="Fett"/>
                              </w:rPr>
                              <w:fldChar w:fldCharType="end"/>
                            </w:r>
                            <w:r w:rsidRPr="00AF2384">
                              <w:rPr>
                                <w:rStyle w:val="Fett"/>
                              </w:rPr>
                              <w:t>/</w:t>
                            </w:r>
                            <w:r w:rsidRPr="00AF2384">
                              <w:rPr>
                                <w:rStyle w:val="Fett"/>
                              </w:rPr>
                              <w:fldChar w:fldCharType="begin"/>
                            </w:r>
                            <w:r w:rsidRPr="00AF2384">
                              <w:rPr>
                                <w:rStyle w:val="Fett"/>
                              </w:rPr>
                              <w:instrText xml:space="preserve"> NUMPAGES   \* MERGEFORMAT </w:instrText>
                            </w:r>
                            <w:r w:rsidRPr="00AF2384">
                              <w:rPr>
                                <w:rStyle w:val="Fett"/>
                              </w:rPr>
                              <w:fldChar w:fldCharType="separate"/>
                            </w:r>
                            <w:r w:rsidRPr="00AF2384">
                              <w:rPr>
                                <w:rStyle w:val="Fett"/>
                              </w:rPr>
                              <w:t>1</w:t>
                            </w:r>
                            <w:r w:rsidRPr="00AF2384">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171298866" name="Textfeld 1"/>
                      <wps:cNvSpPr txBox="1"/>
                      <wps:spPr>
                        <a:xfrm>
                          <a:off x="0" y="8201"/>
                          <a:ext cx="2131200" cy="234000"/>
                        </a:xfrm>
                        <a:prstGeom prst="rect">
                          <a:avLst/>
                        </a:prstGeom>
                        <a:noFill/>
                        <a:ln w="6350">
                          <a:noFill/>
                        </a:ln>
                      </wps:spPr>
                      <wps:txbx>
                        <w:txbxContent>
                          <w:p w14:paraId="2821ADDA" w14:textId="60BE795C" w:rsidR="007A0C55" w:rsidRPr="00AF2384" w:rsidRDefault="007A0C55" w:rsidP="007A0C55">
                            <w:pPr>
                              <w:pStyle w:val="Kleingedrucktes"/>
                              <w:rPr>
                                <w:rFonts w:asciiTheme="majorHAnsi" w:hAnsiTheme="majorHAnsi"/>
                                <w:b/>
                                <w:bCs/>
                              </w:rPr>
                            </w:pPr>
                            <w:r w:rsidRPr="00AF2384">
                              <w:rPr>
                                <w:rStyle w:val="Fett"/>
                              </w:rPr>
                              <w:t xml:space="preserve">Stand: </w:t>
                            </w:r>
                            <w:r w:rsidRPr="00AF2384">
                              <w:rPr>
                                <w:rStyle w:val="Fett"/>
                                <w:rFonts w:asciiTheme="minorHAnsi" w:hAnsiTheme="minorHAnsi"/>
                                <w:b w:val="0"/>
                                <w:bCs w:val="0"/>
                              </w:rPr>
                              <w:fldChar w:fldCharType="begin"/>
                            </w:r>
                            <w:r w:rsidRPr="00AF2384">
                              <w:rPr>
                                <w:rStyle w:val="Fett"/>
                                <w:rFonts w:asciiTheme="minorHAnsi" w:hAnsiTheme="minorHAnsi"/>
                                <w:b w:val="0"/>
                                <w:bCs w:val="0"/>
                              </w:rPr>
                              <w:instrText xml:space="preserve"> DATE  \@ "dd.MM.yyyy"  \* MERGEFORMAT </w:instrText>
                            </w:r>
                            <w:r w:rsidRPr="00AF2384">
                              <w:rPr>
                                <w:rStyle w:val="Fett"/>
                                <w:rFonts w:asciiTheme="minorHAnsi" w:hAnsiTheme="minorHAnsi"/>
                                <w:b w:val="0"/>
                                <w:bCs w:val="0"/>
                              </w:rPr>
                              <w:fldChar w:fldCharType="separate"/>
                            </w:r>
                            <w:r w:rsidR="0016783E">
                              <w:rPr>
                                <w:rStyle w:val="Fett"/>
                                <w:rFonts w:asciiTheme="minorHAnsi" w:hAnsiTheme="minorHAnsi"/>
                                <w:b w:val="0"/>
                                <w:bCs w:val="0"/>
                                <w:noProof/>
                              </w:rPr>
                              <w:t>27.05.2026</w:t>
                            </w:r>
                            <w:r w:rsidRPr="00AF2384">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anchor>
          </w:drawing>
        </mc:Choice>
        <mc:Fallback>
          <w:pict>
            <v:group w14:anchorId="70B49E65" id="Gruppieren 2" o:spid="_x0000_s1026" style="position:absolute;margin-left:.15pt;margin-top:-39.45pt;width:481.85pt;height:19.05pt;z-index:251658241" coordsize="61194,2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">
              <v:line id="Gerader Verbinder 5" o:spid="_x0000_s1027"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aspectratio="t" shapetype="f"/>
              </v:line>
              <v:shapetype id="_x0000_t202" coordsize="21600,21600" o:spt="202" path="m,l,21600r21600,l21600,xe">
                <v:stroke joinstyle="miter"/>
                <v:path gradientshapeok="t" o:connecttype="rect"/>
              </v:shapetype>
              <v:shape id="_x0000_s1028"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5414AA36" w14:textId="77777777" w:rsidR="006C54FB" w:rsidRPr="00AF2384" w:rsidRDefault="006C54FB" w:rsidP="007A0C55">
                      <w:pPr>
                        <w:pStyle w:val="Kleingedrucktes"/>
                        <w:jc w:val="right"/>
                        <w:rPr>
                          <w:rFonts w:asciiTheme="majorHAnsi" w:hAnsiTheme="majorHAnsi"/>
                          <w:b/>
                          <w:bCs/>
                        </w:rPr>
                      </w:pPr>
                      <w:r w:rsidRPr="00AF2384">
                        <w:rPr>
                          <w:rStyle w:val="Fett"/>
                        </w:rPr>
                        <w:t xml:space="preserve">Seite </w:t>
                      </w:r>
                      <w:r w:rsidRPr="00AF2384">
                        <w:rPr>
                          <w:rStyle w:val="Fett"/>
                        </w:rPr>
                        <w:fldChar w:fldCharType="begin"/>
                      </w:r>
                      <w:r w:rsidRPr="00AF2384">
                        <w:rPr>
                          <w:rStyle w:val="Fett"/>
                        </w:rPr>
                        <w:instrText xml:space="preserve"> PAGE   \* MERGEFORMAT </w:instrText>
                      </w:r>
                      <w:r w:rsidRPr="00AF2384">
                        <w:rPr>
                          <w:rStyle w:val="Fett"/>
                        </w:rPr>
                        <w:fldChar w:fldCharType="separate"/>
                      </w:r>
                      <w:r w:rsidRPr="00AF2384">
                        <w:rPr>
                          <w:rStyle w:val="Fett"/>
                        </w:rPr>
                        <w:t>1</w:t>
                      </w:r>
                      <w:r w:rsidRPr="00AF2384">
                        <w:rPr>
                          <w:rStyle w:val="Fett"/>
                        </w:rPr>
                        <w:fldChar w:fldCharType="end"/>
                      </w:r>
                      <w:r w:rsidRPr="00AF2384">
                        <w:rPr>
                          <w:rStyle w:val="Fett"/>
                        </w:rPr>
                        <w:t>/</w:t>
                      </w:r>
                      <w:r w:rsidRPr="00AF2384">
                        <w:rPr>
                          <w:rStyle w:val="Fett"/>
                        </w:rPr>
                        <w:fldChar w:fldCharType="begin"/>
                      </w:r>
                      <w:r w:rsidRPr="00AF2384">
                        <w:rPr>
                          <w:rStyle w:val="Fett"/>
                        </w:rPr>
                        <w:instrText xml:space="preserve"> NUMPAGES   \* MERGEFORMAT </w:instrText>
                      </w:r>
                      <w:r w:rsidRPr="00AF2384">
                        <w:rPr>
                          <w:rStyle w:val="Fett"/>
                        </w:rPr>
                        <w:fldChar w:fldCharType="separate"/>
                      </w:r>
                      <w:r w:rsidRPr="00AF2384">
                        <w:rPr>
                          <w:rStyle w:val="Fett"/>
                        </w:rPr>
                        <w:t>1</w:t>
                      </w:r>
                      <w:r w:rsidRPr="00AF2384">
                        <w:rPr>
                          <w:rStyle w:val="Fett"/>
                        </w:rPr>
                        <w:fldChar w:fldCharType="end"/>
                      </w:r>
                    </w:p>
                  </w:txbxContent>
                </v:textbox>
              </v:shape>
              <v:shape id="_x0000_s1029" type="#_x0000_t202" style="position:absolute;top:82;width:21312;height:23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" filled="f" stroked="f" strokeweight=".5pt">
                <v:textbox inset="0,0,0,0">
                  <w:txbxContent>
                    <w:p w14:paraId="2821ADDA" w14:textId="60BE795C" w:rsidR="007A0C55" w:rsidRPr="00AF2384" w:rsidRDefault="007A0C55" w:rsidP="007A0C55">
                      <w:pPr>
                        <w:pStyle w:val="Kleingedrucktes"/>
                        <w:rPr>
                          <w:rFonts w:asciiTheme="majorHAnsi" w:hAnsiTheme="majorHAnsi"/>
                          <w:b/>
                          <w:bCs/>
                        </w:rPr>
                      </w:pPr>
                      <w:r w:rsidRPr="00AF2384">
                        <w:rPr>
                          <w:rStyle w:val="Fett"/>
                        </w:rPr>
                        <w:t xml:space="preserve">Stand: </w:t>
                      </w:r>
                      <w:r w:rsidRPr="00AF2384">
                        <w:rPr>
                          <w:rStyle w:val="Fett"/>
                          <w:rFonts w:asciiTheme="minorHAnsi" w:hAnsiTheme="minorHAnsi"/>
                          <w:b w:val="0"/>
                          <w:bCs w:val="0"/>
                        </w:rPr>
                        <w:fldChar w:fldCharType="begin"/>
                      </w:r>
                      <w:r w:rsidRPr="00AF2384">
                        <w:rPr>
                          <w:rStyle w:val="Fett"/>
                          <w:rFonts w:asciiTheme="minorHAnsi" w:hAnsiTheme="minorHAnsi"/>
                          <w:b w:val="0"/>
                          <w:bCs w:val="0"/>
                        </w:rPr>
                        <w:instrText xml:space="preserve"> DATE  \@ "dd.MM.yyyy"  \* MERGEFORMAT </w:instrText>
                      </w:r>
                      <w:r w:rsidRPr="00AF2384">
                        <w:rPr>
                          <w:rStyle w:val="Fett"/>
                          <w:rFonts w:asciiTheme="minorHAnsi" w:hAnsiTheme="minorHAnsi"/>
                          <w:b w:val="0"/>
                          <w:bCs w:val="0"/>
                        </w:rPr>
                        <w:fldChar w:fldCharType="separate"/>
                      </w:r>
                      <w:r w:rsidR="0016783E">
                        <w:rPr>
                          <w:rStyle w:val="Fett"/>
                          <w:rFonts w:asciiTheme="minorHAnsi" w:hAnsiTheme="minorHAnsi"/>
                          <w:b w:val="0"/>
                          <w:bCs w:val="0"/>
                          <w:noProof/>
                        </w:rPr>
                        <w:t>27.05.2026</w:t>
                      </w:r>
                      <w:r w:rsidRPr="00AF2384">
                        <w:rPr>
                          <w:rStyle w:val="Fett"/>
                          <w:rFonts w:asciiTheme="minorHAnsi" w:hAnsiTheme="minorHAnsi"/>
                          <w:b w:val="0"/>
                          <w:bCs w:val="0"/>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E5206" w14:textId="77777777" w:rsidR="00340328" w:rsidRPr="00AF2384" w:rsidRDefault="00CD52A9" w:rsidP="00EE7D0B">
    <w:pPr>
      <w:pStyle w:val="Fuzeile"/>
    </w:pPr>
    <w:r w:rsidRPr="00AF2384">
      <w:rPr>
        <w:noProof/>
      </w:rPr>
      <mc:AlternateContent>
        <mc:Choice Requires="wps">
          <w:drawing>
            <wp:anchor distT="0" distB="0" distL="114300" distR="114300" simplePos="0" relativeHeight="251658242" behindDoc="0" locked="0" layoutInCell="1" allowOverlap="1" wp14:anchorId="604A372A" wp14:editId="1A333814">
              <wp:simplePos x="0" y="0"/>
              <wp:positionH relativeFrom="column">
                <wp:posOffset>-1270</wp:posOffset>
              </wp:positionH>
              <wp:positionV relativeFrom="paragraph">
                <wp:posOffset>-501650</wp:posOffset>
              </wp:positionV>
              <wp:extent cx="6120000" cy="0"/>
              <wp:effectExtent l="0" t="0" r="0" b="0"/>
              <wp:wrapTopAndBottom/>
              <wp:docPr id="1404682704"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04E4AF" id="Gerader Verbinder 5" o:spid="_x0000_s1026" style="position:absolute;z-index:251658242;visibility:visible;mso-wrap-style:square;mso-wrap-distance-left:9pt;mso-wrap-distance-top:0;mso-wrap-distance-right:9pt;mso-wrap-distance-bottom:0;mso-position-horizontal:absolute;mso-position-horizontal-relative:text;mso-position-vertical:absolute;mso-position-vertical-relative:text" from="-.1pt,-39.5pt" to="481.8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" strokecolor="#00c1de [3204]" strokeweight=".5pt">
              <v:stroke joinstyle="miter"/>
              <o:lock v:ext="edit" aspectratio="t" shapetype="f"/>
              <w10:wrap type="topAndBottom"/>
            </v:line>
          </w:pict>
        </mc:Fallback>
      </mc:AlternateContent>
    </w:r>
    <w:r w:rsidRPr="00AF2384">
      <w:rPr>
        <w:noProof/>
      </w:rPr>
      <mc:AlternateContent>
        <mc:Choice Requires="wps">
          <w:drawing>
            <wp:anchor distT="0" distB="0" distL="114300" distR="114300" simplePos="0" relativeHeight="251658243" behindDoc="0" locked="0" layoutInCell="1" allowOverlap="1" wp14:anchorId="39FB075F" wp14:editId="6E569283">
              <wp:simplePos x="0" y="0"/>
              <wp:positionH relativeFrom="column">
                <wp:posOffset>4841759</wp:posOffset>
              </wp:positionH>
              <wp:positionV relativeFrom="page">
                <wp:posOffset>10052685</wp:posOffset>
              </wp:positionV>
              <wp:extent cx="1263600" cy="230400"/>
              <wp:effectExtent l="0" t="0" r="13335" b="0"/>
              <wp:wrapTopAndBottom/>
              <wp:docPr id="1428738415" name="Textfeld 1"/>
              <wp:cNvGraphicFramePr/>
              <a:graphic xmlns:a="http://schemas.openxmlformats.org/drawingml/2006/main">
                <a:graphicData uri="http://schemas.microsoft.com/office/word/2010/wordprocessingShape">
                  <wps:wsp>
                    <wps:cNvSpPr txBox="1"/>
                    <wps:spPr>
                      <a:xfrm>
                        <a:off x="0" y="0"/>
                        <a:ext cx="1263600" cy="230400"/>
                      </a:xfrm>
                      <a:prstGeom prst="rect">
                        <a:avLst/>
                      </a:prstGeom>
                      <a:noFill/>
                      <a:ln w="6350">
                        <a:noFill/>
                      </a:ln>
                    </wps:spPr>
                    <wps:txbx>
                      <w:txbxContent>
                        <w:p w14:paraId="2BB67104" w14:textId="77777777" w:rsidR="007A0C55" w:rsidRPr="00AF2384" w:rsidRDefault="007A0C55" w:rsidP="00CD52A9">
                          <w:pPr>
                            <w:pStyle w:val="Kleingedrucktes"/>
                            <w:jc w:val="right"/>
                            <w:rPr>
                              <w:rFonts w:asciiTheme="majorHAnsi" w:hAnsiTheme="majorHAnsi"/>
                              <w:b/>
                              <w:bCs/>
                            </w:rPr>
                          </w:pPr>
                          <w:r w:rsidRPr="00AF2384">
                            <w:rPr>
                              <w:rStyle w:val="Fett"/>
                            </w:rPr>
                            <w:t xml:space="preserve">Seite </w:t>
                          </w:r>
                          <w:r w:rsidR="006B2AA7" w:rsidRPr="00AF2384">
                            <w:rPr>
                              <w:rStyle w:val="Fett"/>
                              <w:bCs w:val="0"/>
                            </w:rPr>
                            <w:fldChar w:fldCharType="begin"/>
                          </w:r>
                          <w:r w:rsidR="006B2AA7" w:rsidRPr="00AF2384">
                            <w:rPr>
                              <w:rStyle w:val="Fett"/>
                              <w:bCs w:val="0"/>
                            </w:rPr>
                            <w:instrText>PAGE</w:instrText>
                          </w:r>
                          <w:r w:rsidR="006B2AA7" w:rsidRPr="00AF2384">
                            <w:rPr>
                              <w:rStyle w:val="Fett"/>
                              <w:bCs w:val="0"/>
                            </w:rPr>
                            <w:fldChar w:fldCharType="separate"/>
                          </w:r>
                          <w:r w:rsidR="006B2AA7" w:rsidRPr="00AF2384">
                            <w:rPr>
                              <w:rStyle w:val="Fett"/>
                              <w:bCs w:val="0"/>
                            </w:rPr>
                            <w:t>1</w:t>
                          </w:r>
                          <w:r w:rsidR="006B2AA7" w:rsidRPr="00AF2384">
                            <w:rPr>
                              <w:rStyle w:val="Fett"/>
                              <w:bCs w:val="0"/>
                            </w:rPr>
                            <w:fldChar w:fldCharType="end"/>
                          </w:r>
                          <w:r w:rsidR="006B2AA7" w:rsidRPr="00AF2384">
                            <w:rPr>
                              <w:rStyle w:val="Fett"/>
                            </w:rPr>
                            <w:t>/</w:t>
                          </w:r>
                          <w:r w:rsidR="006B2AA7" w:rsidRPr="00AF2384">
                            <w:rPr>
                              <w:rStyle w:val="Fett"/>
                              <w:bCs w:val="0"/>
                            </w:rPr>
                            <w:fldChar w:fldCharType="begin"/>
                          </w:r>
                          <w:r w:rsidR="006B2AA7" w:rsidRPr="00AF2384">
                            <w:rPr>
                              <w:rStyle w:val="Fett"/>
                              <w:bCs w:val="0"/>
                            </w:rPr>
                            <w:instrText>NUMPAGES</w:instrText>
                          </w:r>
                          <w:r w:rsidR="006B2AA7" w:rsidRPr="00AF2384">
                            <w:rPr>
                              <w:rStyle w:val="Fett"/>
                              <w:bCs w:val="0"/>
                            </w:rPr>
                            <w:fldChar w:fldCharType="separate"/>
                          </w:r>
                          <w:r w:rsidR="006B2AA7" w:rsidRPr="00AF2384">
                            <w:rPr>
                              <w:rStyle w:val="Fett"/>
                              <w:bCs w:val="0"/>
                            </w:rPr>
                            <w:t>2</w:t>
                          </w:r>
                          <w:r w:rsidR="006B2AA7" w:rsidRPr="00AF2384">
                            <w:rPr>
                              <w:rStyle w:val="Fett"/>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FB075F" id="_x0000_t202" coordsize="21600,21600" o:spt="202" path="m,l,21600r21600,l21600,xe">
              <v:stroke joinstyle="miter"/>
              <v:path gradientshapeok="t" o:connecttype="rect"/>
            </v:shapetype>
            <v:shape id="Textfeld 1" o:spid="_x0000_s1030" type="#_x0000_t202" style="position:absolute;margin-left:381.25pt;margin-top:791.55pt;width:99.5pt;height:18.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" filled="f" stroked="f" strokeweight=".5pt">
              <v:textbox inset="0,0,0,0">
                <w:txbxContent>
                  <w:p w14:paraId="2BB67104" w14:textId="77777777" w:rsidR="007A0C55" w:rsidRPr="00AF2384" w:rsidRDefault="007A0C55" w:rsidP="00CD52A9">
                    <w:pPr>
                      <w:pStyle w:val="Kleingedrucktes"/>
                      <w:jc w:val="right"/>
                      <w:rPr>
                        <w:rFonts w:asciiTheme="majorHAnsi" w:hAnsiTheme="majorHAnsi"/>
                        <w:b/>
                        <w:bCs/>
                      </w:rPr>
                    </w:pPr>
                    <w:r w:rsidRPr="00AF2384">
                      <w:rPr>
                        <w:rStyle w:val="Fett"/>
                      </w:rPr>
                      <w:t xml:space="preserve">Seite </w:t>
                    </w:r>
                    <w:r w:rsidR="006B2AA7" w:rsidRPr="00AF2384">
                      <w:rPr>
                        <w:rStyle w:val="Fett"/>
                        <w:bCs w:val="0"/>
                      </w:rPr>
                      <w:fldChar w:fldCharType="begin"/>
                    </w:r>
                    <w:r w:rsidR="006B2AA7" w:rsidRPr="00AF2384">
                      <w:rPr>
                        <w:rStyle w:val="Fett"/>
                        <w:bCs w:val="0"/>
                      </w:rPr>
                      <w:instrText>PAGE</w:instrText>
                    </w:r>
                    <w:r w:rsidR="006B2AA7" w:rsidRPr="00AF2384">
                      <w:rPr>
                        <w:rStyle w:val="Fett"/>
                        <w:bCs w:val="0"/>
                      </w:rPr>
                      <w:fldChar w:fldCharType="separate"/>
                    </w:r>
                    <w:r w:rsidR="006B2AA7" w:rsidRPr="00AF2384">
                      <w:rPr>
                        <w:rStyle w:val="Fett"/>
                        <w:bCs w:val="0"/>
                      </w:rPr>
                      <w:t>1</w:t>
                    </w:r>
                    <w:r w:rsidR="006B2AA7" w:rsidRPr="00AF2384">
                      <w:rPr>
                        <w:rStyle w:val="Fett"/>
                        <w:bCs w:val="0"/>
                      </w:rPr>
                      <w:fldChar w:fldCharType="end"/>
                    </w:r>
                    <w:r w:rsidR="006B2AA7" w:rsidRPr="00AF2384">
                      <w:rPr>
                        <w:rStyle w:val="Fett"/>
                      </w:rPr>
                      <w:t>/</w:t>
                    </w:r>
                    <w:r w:rsidR="006B2AA7" w:rsidRPr="00AF2384">
                      <w:rPr>
                        <w:rStyle w:val="Fett"/>
                        <w:bCs w:val="0"/>
                      </w:rPr>
                      <w:fldChar w:fldCharType="begin"/>
                    </w:r>
                    <w:r w:rsidR="006B2AA7" w:rsidRPr="00AF2384">
                      <w:rPr>
                        <w:rStyle w:val="Fett"/>
                        <w:bCs w:val="0"/>
                      </w:rPr>
                      <w:instrText>NUMPAGES</w:instrText>
                    </w:r>
                    <w:r w:rsidR="006B2AA7" w:rsidRPr="00AF2384">
                      <w:rPr>
                        <w:rStyle w:val="Fett"/>
                        <w:bCs w:val="0"/>
                      </w:rPr>
                      <w:fldChar w:fldCharType="separate"/>
                    </w:r>
                    <w:r w:rsidR="006B2AA7" w:rsidRPr="00AF2384">
                      <w:rPr>
                        <w:rStyle w:val="Fett"/>
                        <w:bCs w:val="0"/>
                      </w:rPr>
                      <w:t>2</w:t>
                    </w:r>
                    <w:r w:rsidR="006B2AA7" w:rsidRPr="00AF2384">
                      <w:rPr>
                        <w:rStyle w:val="Fett"/>
                        <w:bCs w:val="0"/>
                      </w:rPr>
                      <w:fldChar w:fldCharType="end"/>
                    </w:r>
                  </w:p>
                </w:txbxContent>
              </v:textbox>
              <w10:wrap type="topAndBottom" anchory="page"/>
            </v:shape>
          </w:pict>
        </mc:Fallback>
      </mc:AlternateContent>
    </w:r>
    <w:r w:rsidRPr="00AF2384">
      <w:rPr>
        <w:noProof/>
      </w:rPr>
      <mc:AlternateContent>
        <mc:Choice Requires="wps">
          <w:drawing>
            <wp:anchor distT="0" distB="0" distL="114300" distR="114300" simplePos="0" relativeHeight="251658244" behindDoc="0" locked="0" layoutInCell="1" allowOverlap="1" wp14:anchorId="0A3FA4FA" wp14:editId="46A8C830">
              <wp:simplePos x="0" y="0"/>
              <wp:positionH relativeFrom="column">
                <wp:posOffset>-1270</wp:posOffset>
              </wp:positionH>
              <wp:positionV relativeFrom="paragraph">
                <wp:posOffset>-493483</wp:posOffset>
              </wp:positionV>
              <wp:extent cx="2131376" cy="233033"/>
              <wp:effectExtent l="0" t="0" r="2540" b="15240"/>
              <wp:wrapTopAndBottom/>
              <wp:docPr id="1701871263" name="Textfeld 1"/>
              <wp:cNvGraphicFramePr/>
              <a:graphic xmlns:a="http://schemas.openxmlformats.org/drawingml/2006/main">
                <a:graphicData uri="http://schemas.microsoft.com/office/word/2010/wordprocessingShape">
                  <wps:wsp>
                    <wps:cNvSpPr txBox="1"/>
                    <wps:spPr>
                      <a:xfrm>
                        <a:off x="0" y="0"/>
                        <a:ext cx="2131376" cy="233033"/>
                      </a:xfrm>
                      <a:prstGeom prst="rect">
                        <a:avLst/>
                      </a:prstGeom>
                      <a:noFill/>
                      <a:ln w="6350">
                        <a:noFill/>
                      </a:ln>
                    </wps:spPr>
                    <wps:txbx>
                      <w:txbxContent>
                        <w:p w14:paraId="3E96677E" w14:textId="3C774172" w:rsidR="007A0C55" w:rsidRPr="00AF2384" w:rsidRDefault="007A0C55" w:rsidP="007A0C55">
                          <w:pPr>
                            <w:pStyle w:val="Kleingedrucktes"/>
                            <w:rPr>
                              <w:rFonts w:asciiTheme="majorHAnsi" w:hAnsiTheme="majorHAnsi"/>
                              <w:b/>
                              <w:bCs/>
                            </w:rPr>
                          </w:pPr>
                          <w:r w:rsidRPr="00AF2384">
                            <w:rPr>
                              <w:rStyle w:val="Fett"/>
                            </w:rPr>
                            <w:t xml:space="preserve">Stand: </w:t>
                          </w:r>
                          <w:r w:rsidRPr="00AF2384">
                            <w:rPr>
                              <w:rStyle w:val="Fett"/>
                              <w:rFonts w:asciiTheme="minorHAnsi" w:hAnsiTheme="minorHAnsi"/>
                              <w:b w:val="0"/>
                              <w:bCs w:val="0"/>
                            </w:rPr>
                            <w:fldChar w:fldCharType="begin"/>
                          </w:r>
                          <w:r w:rsidRPr="00AF2384">
                            <w:rPr>
                              <w:rStyle w:val="Fett"/>
                              <w:rFonts w:asciiTheme="minorHAnsi" w:hAnsiTheme="minorHAnsi"/>
                              <w:b w:val="0"/>
                              <w:bCs w:val="0"/>
                            </w:rPr>
                            <w:instrText xml:space="preserve"> DATE  \@ "dd.MM.yyyy"  \* MERGEFORMAT </w:instrText>
                          </w:r>
                          <w:r w:rsidRPr="00AF2384">
                            <w:rPr>
                              <w:rStyle w:val="Fett"/>
                              <w:rFonts w:asciiTheme="minorHAnsi" w:hAnsiTheme="minorHAnsi"/>
                              <w:b w:val="0"/>
                              <w:bCs w:val="0"/>
                            </w:rPr>
                            <w:fldChar w:fldCharType="separate"/>
                          </w:r>
                          <w:r w:rsidR="0016783E">
                            <w:rPr>
                              <w:rStyle w:val="Fett"/>
                              <w:rFonts w:asciiTheme="minorHAnsi" w:hAnsiTheme="minorHAnsi"/>
                              <w:b w:val="0"/>
                              <w:bCs w:val="0"/>
                              <w:noProof/>
                            </w:rPr>
                            <w:t>27.05.2026</w:t>
                          </w:r>
                          <w:r w:rsidRPr="00AF2384">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0A3FA4FA" id="_x0000_s1031" type="#_x0000_t202" style="position:absolute;margin-left:-.1pt;margin-top:-38.85pt;width:167.8pt;height:18.35pt;z-index:25165824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" filled="f" stroked="f" strokeweight=".5pt">
              <v:textbox inset="0,0,0,0">
                <w:txbxContent>
                  <w:p w14:paraId="3E96677E" w14:textId="3C774172" w:rsidR="007A0C55" w:rsidRPr="00AF2384" w:rsidRDefault="007A0C55" w:rsidP="007A0C55">
                    <w:pPr>
                      <w:pStyle w:val="Kleingedrucktes"/>
                      <w:rPr>
                        <w:rFonts w:asciiTheme="majorHAnsi" w:hAnsiTheme="majorHAnsi"/>
                        <w:b/>
                        <w:bCs/>
                      </w:rPr>
                    </w:pPr>
                    <w:r w:rsidRPr="00AF2384">
                      <w:rPr>
                        <w:rStyle w:val="Fett"/>
                      </w:rPr>
                      <w:t xml:space="preserve">Stand: </w:t>
                    </w:r>
                    <w:r w:rsidRPr="00AF2384">
                      <w:rPr>
                        <w:rStyle w:val="Fett"/>
                        <w:rFonts w:asciiTheme="minorHAnsi" w:hAnsiTheme="minorHAnsi"/>
                        <w:b w:val="0"/>
                        <w:bCs w:val="0"/>
                      </w:rPr>
                      <w:fldChar w:fldCharType="begin"/>
                    </w:r>
                    <w:r w:rsidRPr="00AF2384">
                      <w:rPr>
                        <w:rStyle w:val="Fett"/>
                        <w:rFonts w:asciiTheme="minorHAnsi" w:hAnsiTheme="minorHAnsi"/>
                        <w:b w:val="0"/>
                        <w:bCs w:val="0"/>
                      </w:rPr>
                      <w:instrText xml:space="preserve"> DATE  \@ "dd.MM.yyyy"  \* MERGEFORMAT </w:instrText>
                    </w:r>
                    <w:r w:rsidRPr="00AF2384">
                      <w:rPr>
                        <w:rStyle w:val="Fett"/>
                        <w:rFonts w:asciiTheme="minorHAnsi" w:hAnsiTheme="minorHAnsi"/>
                        <w:b w:val="0"/>
                        <w:bCs w:val="0"/>
                      </w:rPr>
                      <w:fldChar w:fldCharType="separate"/>
                    </w:r>
                    <w:r w:rsidR="0016783E">
                      <w:rPr>
                        <w:rStyle w:val="Fett"/>
                        <w:rFonts w:asciiTheme="minorHAnsi" w:hAnsiTheme="minorHAnsi"/>
                        <w:b w:val="0"/>
                        <w:bCs w:val="0"/>
                        <w:noProof/>
                      </w:rPr>
                      <w:t>27.05.2026</w:t>
                    </w:r>
                    <w:r w:rsidRPr="00AF2384">
                      <w:rPr>
                        <w:rStyle w:val="Fett"/>
                        <w:rFonts w:asciiTheme="minorHAnsi" w:hAnsiTheme="minorHAnsi"/>
                        <w:b w:val="0"/>
                        <w:bCs w:val="0"/>
                      </w:rPr>
                      <w:fldChar w:fldCharType="end"/>
                    </w:r>
                  </w:p>
                </w:txbxContent>
              </v:textbox>
              <w10:wrap type="topAndBottom"/>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530903" w14:textId="77777777" w:rsidR="008C0B55" w:rsidRPr="00AF2384" w:rsidRDefault="008C0B55" w:rsidP="00EE7D0B">
      <w:r w:rsidRPr="00AF2384">
        <w:separator/>
      </w:r>
    </w:p>
  </w:footnote>
  <w:footnote w:type="continuationSeparator" w:id="0">
    <w:p w14:paraId="33772E83" w14:textId="77777777" w:rsidR="008C0B55" w:rsidRPr="00AF2384" w:rsidRDefault="008C0B55" w:rsidP="00EE7D0B">
      <w:r w:rsidRPr="00AF238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57A3F" w14:textId="446B9FD3" w:rsidR="005768E1" w:rsidRPr="00AF2384" w:rsidRDefault="2242710C" w:rsidP="00EE7D0B">
    <w:pPr>
      <w:pStyle w:val="Kopfzeile"/>
    </w:pPr>
    <w:r w:rsidRPr="00AF2384">
      <w:t xml:space="preserve">SektVO-Verhandlungsverfahren </w:t>
    </w:r>
    <w:r w:rsidR="007B06F9">
      <w:tab/>
    </w:r>
    <w:r w:rsidR="007B06F9">
      <w:tab/>
      <w:t>SEFE Storage GmbH</w:t>
    </w:r>
  </w:p>
  <w:sdt>
    <w:sdtPr>
      <w:id w:val="690648057"/>
      <w:placeholder>
        <w:docPart w:val="F30E619809744ABEBA6EF1FC165378A2"/>
      </w:placeholder>
    </w:sdtPr>
    <w:sdtEndPr/>
    <w:sdtContent>
      <w:p w14:paraId="77AF7203" w14:textId="4BB2A4C2" w:rsidR="00640D85" w:rsidRPr="00AF2384" w:rsidRDefault="00916B2C" w:rsidP="006E1D36">
        <w:pPr>
          <w:spacing w:line="240" w:lineRule="auto"/>
        </w:pPr>
        <w:r w:rsidRPr="00AF2384">
          <w:rPr>
            <w:noProof/>
          </w:rPr>
          <mc:AlternateContent>
            <mc:Choice Requires="wps">
              <w:drawing>
                <wp:anchor distT="0" distB="0" distL="114300" distR="114300" simplePos="0" relativeHeight="251658245" behindDoc="0" locked="0" layoutInCell="1" allowOverlap="1" wp14:anchorId="3D4C7AC7" wp14:editId="62933735">
                  <wp:simplePos x="0" y="0"/>
                  <wp:positionH relativeFrom="column">
                    <wp:posOffset>-3954</wp:posOffset>
                  </wp:positionH>
                  <wp:positionV relativeFrom="paragraph">
                    <wp:posOffset>241204</wp:posOffset>
                  </wp:positionV>
                  <wp:extent cx="6120000" cy="0"/>
                  <wp:effectExtent l="0" t="0" r="0" b="0"/>
                  <wp:wrapTopAndBottom/>
                  <wp:docPr id="960470850"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FCB1C90" id="Gerader Verbinder 5" o:spid="_x0000_s1026" style="position:absolute;z-index:251658245;visibility:visible;mso-wrap-style:square;mso-wrap-distance-left:9pt;mso-wrap-distance-top:0;mso-wrap-distance-right:9pt;mso-wrap-distance-bottom:0;mso-position-horizontal:absolute;mso-position-horizontal-relative:text;mso-position-vertical:absolute;mso-position-vertical-relative:text" from="-.3pt,19pt" to="481.6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" strokecolor="#00c1de [3204]" strokeweight=".5pt">
                  <v:stroke joinstyle="miter"/>
                  <o:lock v:ext="edit" aspectratio="t" shapetype="f"/>
                  <w10:wrap type="topAndBottom"/>
                </v:line>
              </w:pict>
            </mc:Fallback>
          </mc:AlternateContent>
        </w:r>
        <w:r>
          <w:rPr>
            <w:rFonts w:ascii="Barlow-Regular" w:eastAsia="Times New Roman" w:hAnsi="Barlow-Regular" w:cs="Times New Roman"/>
            <w:color w:val="3C3C3C"/>
            <w:kern w:val="0"/>
            <w:szCs w:val="20"/>
            <w:lang w:eastAsia="de-DE"/>
            <w14:ligatures w14:val="none"/>
            <w14:numSpacing w14:val="default"/>
          </w:rPr>
          <w:t>LTSA</w: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29060" w14:textId="49E8E664" w:rsidR="005768E1" w:rsidRPr="00AF2384" w:rsidRDefault="007A0C55" w:rsidP="00EE7D0B">
    <w:pPr>
      <w:pStyle w:val="Kopfzeile"/>
    </w:pPr>
    <w:r w:rsidRPr="00AF2384">
      <w:rPr>
        <w:noProof/>
      </w:rPr>
      <w:drawing>
        <wp:anchor distT="0" distB="0" distL="114300" distR="114300" simplePos="0" relativeHeight="251658240" behindDoc="1" locked="1" layoutInCell="1" allowOverlap="1" wp14:anchorId="6471A1E5" wp14:editId="06DB5CD4">
          <wp:simplePos x="0" y="0"/>
          <wp:positionH relativeFrom="page">
            <wp:posOffset>0</wp:posOffset>
          </wp:positionH>
          <wp:positionV relativeFrom="page">
            <wp:posOffset>0</wp:posOffset>
          </wp:positionV>
          <wp:extent cx="7560000" cy="1076400"/>
          <wp:effectExtent l="0" t="0" r="0" b="0"/>
          <wp:wrapNone/>
          <wp:docPr id="47040687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4667CE9"/>
    <w:multiLevelType w:val="hybridMultilevel"/>
    <w:tmpl w:val="FDB236A0"/>
    <w:lvl w:ilvl="0" w:tplc="2446E210">
      <w:start w:val="1"/>
      <w:numFmt w:val="bullet"/>
      <w:lvlText w:val="-"/>
      <w:lvlJc w:val="left"/>
      <w:pPr>
        <w:ind w:left="720" w:hanging="360"/>
      </w:pPr>
      <w:rPr>
        <w:rFonts w:ascii="Barlow" w:eastAsiaTheme="minorHAnsi" w:hAnsi="Barlow"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1FA41A61"/>
    <w:multiLevelType w:val="hybridMultilevel"/>
    <w:tmpl w:val="A0AC8358"/>
    <w:lvl w:ilvl="0" w:tplc="FFFFFFFF">
      <w:start w:val="1"/>
      <w:numFmt w:val="lowerLetter"/>
      <w:lvlText w:val="%1)"/>
      <w:lvlJc w:val="left"/>
      <w:pPr>
        <w:ind w:left="720" w:hanging="360"/>
      </w:pPr>
      <w:rPr>
        <w:rFonts w:hint="default"/>
        <w:color w:val="00C1DE"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10"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34EB6AB9"/>
    <w:multiLevelType w:val="hybridMultilevel"/>
    <w:tmpl w:val="107CA5B6"/>
    <w:lvl w:ilvl="0" w:tplc="04070017">
      <w:start w:val="1"/>
      <w:numFmt w:val="lowerLetter"/>
      <w:lvlText w:val="%1)"/>
      <w:lvlJc w:val="left"/>
      <w:pPr>
        <w:ind w:left="1245" w:hanging="360"/>
      </w:pPr>
    </w:lvl>
    <w:lvl w:ilvl="1" w:tplc="04070019" w:tentative="1">
      <w:start w:val="1"/>
      <w:numFmt w:val="lowerLetter"/>
      <w:lvlText w:val="%2."/>
      <w:lvlJc w:val="left"/>
      <w:pPr>
        <w:ind w:left="1965" w:hanging="360"/>
      </w:pPr>
    </w:lvl>
    <w:lvl w:ilvl="2" w:tplc="0407001B" w:tentative="1">
      <w:start w:val="1"/>
      <w:numFmt w:val="lowerRoman"/>
      <w:lvlText w:val="%3."/>
      <w:lvlJc w:val="right"/>
      <w:pPr>
        <w:ind w:left="2685" w:hanging="180"/>
      </w:pPr>
    </w:lvl>
    <w:lvl w:ilvl="3" w:tplc="0407000F" w:tentative="1">
      <w:start w:val="1"/>
      <w:numFmt w:val="decimal"/>
      <w:lvlText w:val="%4."/>
      <w:lvlJc w:val="left"/>
      <w:pPr>
        <w:ind w:left="3405" w:hanging="360"/>
      </w:pPr>
    </w:lvl>
    <w:lvl w:ilvl="4" w:tplc="04070019" w:tentative="1">
      <w:start w:val="1"/>
      <w:numFmt w:val="lowerLetter"/>
      <w:lvlText w:val="%5."/>
      <w:lvlJc w:val="left"/>
      <w:pPr>
        <w:ind w:left="4125" w:hanging="360"/>
      </w:pPr>
    </w:lvl>
    <w:lvl w:ilvl="5" w:tplc="0407001B" w:tentative="1">
      <w:start w:val="1"/>
      <w:numFmt w:val="lowerRoman"/>
      <w:lvlText w:val="%6."/>
      <w:lvlJc w:val="right"/>
      <w:pPr>
        <w:ind w:left="4845" w:hanging="180"/>
      </w:pPr>
    </w:lvl>
    <w:lvl w:ilvl="6" w:tplc="0407000F" w:tentative="1">
      <w:start w:val="1"/>
      <w:numFmt w:val="decimal"/>
      <w:lvlText w:val="%7."/>
      <w:lvlJc w:val="left"/>
      <w:pPr>
        <w:ind w:left="5565" w:hanging="360"/>
      </w:pPr>
    </w:lvl>
    <w:lvl w:ilvl="7" w:tplc="04070019" w:tentative="1">
      <w:start w:val="1"/>
      <w:numFmt w:val="lowerLetter"/>
      <w:lvlText w:val="%8."/>
      <w:lvlJc w:val="left"/>
      <w:pPr>
        <w:ind w:left="6285" w:hanging="360"/>
      </w:pPr>
    </w:lvl>
    <w:lvl w:ilvl="8" w:tplc="0407001B" w:tentative="1">
      <w:start w:val="1"/>
      <w:numFmt w:val="lowerRoman"/>
      <w:lvlText w:val="%9."/>
      <w:lvlJc w:val="right"/>
      <w:pPr>
        <w:ind w:left="7005" w:hanging="180"/>
      </w:pPr>
    </w:lvl>
  </w:abstractNum>
  <w:abstractNum w:abstractNumId="13" w15:restartNumberingAfterBreak="0">
    <w:nsid w:val="43C05B05"/>
    <w:multiLevelType w:val="hybridMultilevel"/>
    <w:tmpl w:val="1E04FD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4A06303"/>
    <w:multiLevelType w:val="hybridMultilevel"/>
    <w:tmpl w:val="8C6A20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8"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9"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1"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9"/>
  </w:num>
  <w:num w:numId="7" w16cid:durableId="1424497335">
    <w:abstractNumId w:val="20"/>
  </w:num>
  <w:num w:numId="8" w16cid:durableId="847603311">
    <w:abstractNumId w:val="20"/>
    <w:lvlOverride w:ilvl="0">
      <w:startOverride w:val="1"/>
    </w:lvlOverride>
  </w:num>
  <w:num w:numId="9" w16cid:durableId="1468010984">
    <w:abstractNumId w:val="6"/>
  </w:num>
  <w:num w:numId="10" w16cid:durableId="961889276">
    <w:abstractNumId w:val="17"/>
  </w:num>
  <w:num w:numId="11" w16cid:durableId="2098670853">
    <w:abstractNumId w:val="21"/>
  </w:num>
  <w:num w:numId="12" w16cid:durableId="277760360">
    <w:abstractNumId w:val="18"/>
  </w:num>
  <w:num w:numId="13" w16cid:durableId="1017924363">
    <w:abstractNumId w:val="7"/>
  </w:num>
  <w:num w:numId="14" w16cid:durableId="2112048776">
    <w:abstractNumId w:val="15"/>
  </w:num>
  <w:num w:numId="15" w16cid:durableId="1742286054">
    <w:abstractNumId w:val="9"/>
  </w:num>
  <w:num w:numId="16" w16cid:durableId="1979188238">
    <w:abstractNumId w:val="12"/>
  </w:num>
  <w:num w:numId="17" w16cid:durableId="1956597636">
    <w:abstractNumId w:val="14"/>
  </w:num>
  <w:num w:numId="18" w16cid:durableId="723874331">
    <w:abstractNumId w:val="13"/>
  </w:num>
  <w:num w:numId="19" w16cid:durableId="1643775319">
    <w:abstractNumId w:val="11"/>
  </w:num>
  <w:num w:numId="20" w16cid:durableId="1644237712">
    <w:abstractNumId w:val="10"/>
  </w:num>
  <w:num w:numId="21" w16cid:durableId="1980114251">
    <w:abstractNumId w:val="16"/>
  </w:num>
  <w:num w:numId="22" w16cid:durableId="1060327472">
    <w:abstractNumId w:val="8"/>
  </w:num>
  <w:num w:numId="23" w16cid:durableId="351691163">
    <w:abstractNumId w:val="7"/>
  </w:num>
  <w:num w:numId="24" w16cid:durableId="360320532">
    <w:abstractNumId w:val="7"/>
  </w:num>
  <w:num w:numId="25" w16cid:durableId="1498308356">
    <w:abstractNumId w:val="7"/>
  </w:num>
  <w:num w:numId="26" w16cid:durableId="19865456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5D7A"/>
    <w:rsid w:val="000037AE"/>
    <w:rsid w:val="000046C3"/>
    <w:rsid w:val="000061B1"/>
    <w:rsid w:val="00013085"/>
    <w:rsid w:val="000137BC"/>
    <w:rsid w:val="000169BC"/>
    <w:rsid w:val="00023676"/>
    <w:rsid w:val="000347F1"/>
    <w:rsid w:val="00040C8E"/>
    <w:rsid w:val="00045596"/>
    <w:rsid w:val="00047C2F"/>
    <w:rsid w:val="000532B1"/>
    <w:rsid w:val="00061F3C"/>
    <w:rsid w:val="00066FEF"/>
    <w:rsid w:val="00070981"/>
    <w:rsid w:val="00072045"/>
    <w:rsid w:val="000728B5"/>
    <w:rsid w:val="00073671"/>
    <w:rsid w:val="00073A72"/>
    <w:rsid w:val="0007778D"/>
    <w:rsid w:val="0008317A"/>
    <w:rsid w:val="000839F3"/>
    <w:rsid w:val="0008546E"/>
    <w:rsid w:val="00085E06"/>
    <w:rsid w:val="00086D51"/>
    <w:rsid w:val="00087A2C"/>
    <w:rsid w:val="00090D4E"/>
    <w:rsid w:val="000940DA"/>
    <w:rsid w:val="00096201"/>
    <w:rsid w:val="000974E0"/>
    <w:rsid w:val="000A3F2E"/>
    <w:rsid w:val="000A59CD"/>
    <w:rsid w:val="000A5EEA"/>
    <w:rsid w:val="000A6D15"/>
    <w:rsid w:val="000B41BC"/>
    <w:rsid w:val="000B78B5"/>
    <w:rsid w:val="000C154C"/>
    <w:rsid w:val="000C36E4"/>
    <w:rsid w:val="000C6108"/>
    <w:rsid w:val="000D40B2"/>
    <w:rsid w:val="000E055C"/>
    <w:rsid w:val="000E3756"/>
    <w:rsid w:val="000E4B4D"/>
    <w:rsid w:val="000E7B2A"/>
    <w:rsid w:val="000F27BB"/>
    <w:rsid w:val="000F2AA8"/>
    <w:rsid w:val="000F2BC1"/>
    <w:rsid w:val="000F4D5F"/>
    <w:rsid w:val="000F754B"/>
    <w:rsid w:val="00100306"/>
    <w:rsid w:val="00103F80"/>
    <w:rsid w:val="0010509A"/>
    <w:rsid w:val="00106444"/>
    <w:rsid w:val="0011446C"/>
    <w:rsid w:val="001148B7"/>
    <w:rsid w:val="00115084"/>
    <w:rsid w:val="001154DB"/>
    <w:rsid w:val="0011653B"/>
    <w:rsid w:val="00126AD9"/>
    <w:rsid w:val="001342B2"/>
    <w:rsid w:val="0014151F"/>
    <w:rsid w:val="00141A0E"/>
    <w:rsid w:val="00142D29"/>
    <w:rsid w:val="00143CCA"/>
    <w:rsid w:val="00144CB4"/>
    <w:rsid w:val="00145CE7"/>
    <w:rsid w:val="00146923"/>
    <w:rsid w:val="0014720C"/>
    <w:rsid w:val="001507B8"/>
    <w:rsid w:val="00152FEE"/>
    <w:rsid w:val="001542E6"/>
    <w:rsid w:val="00155896"/>
    <w:rsid w:val="00161D1B"/>
    <w:rsid w:val="00164553"/>
    <w:rsid w:val="0016569A"/>
    <w:rsid w:val="001670E8"/>
    <w:rsid w:val="0016783E"/>
    <w:rsid w:val="00167BB0"/>
    <w:rsid w:val="00167CAB"/>
    <w:rsid w:val="0017041B"/>
    <w:rsid w:val="00170F03"/>
    <w:rsid w:val="001710E9"/>
    <w:rsid w:val="00171A41"/>
    <w:rsid w:val="001764F8"/>
    <w:rsid w:val="00177878"/>
    <w:rsid w:val="00180B7D"/>
    <w:rsid w:val="001826F7"/>
    <w:rsid w:val="001834D1"/>
    <w:rsid w:val="0018377A"/>
    <w:rsid w:val="0018612F"/>
    <w:rsid w:val="001900F5"/>
    <w:rsid w:val="00196EBF"/>
    <w:rsid w:val="001A0773"/>
    <w:rsid w:val="001A0A2E"/>
    <w:rsid w:val="001A2BDB"/>
    <w:rsid w:val="001A3F86"/>
    <w:rsid w:val="001B0F47"/>
    <w:rsid w:val="001B0FEA"/>
    <w:rsid w:val="001B120F"/>
    <w:rsid w:val="001B26E5"/>
    <w:rsid w:val="001B3593"/>
    <w:rsid w:val="001B541B"/>
    <w:rsid w:val="001B628A"/>
    <w:rsid w:val="001B66AA"/>
    <w:rsid w:val="001B710C"/>
    <w:rsid w:val="001C166B"/>
    <w:rsid w:val="001C7640"/>
    <w:rsid w:val="001D10E4"/>
    <w:rsid w:val="001D271D"/>
    <w:rsid w:val="001D70E8"/>
    <w:rsid w:val="001E165C"/>
    <w:rsid w:val="001E40BF"/>
    <w:rsid w:val="001E4789"/>
    <w:rsid w:val="001E6C3F"/>
    <w:rsid w:val="001F0192"/>
    <w:rsid w:val="001F2D15"/>
    <w:rsid w:val="001F2F72"/>
    <w:rsid w:val="001F33DD"/>
    <w:rsid w:val="001F4DFF"/>
    <w:rsid w:val="00200531"/>
    <w:rsid w:val="0020194B"/>
    <w:rsid w:val="00203453"/>
    <w:rsid w:val="00205EB9"/>
    <w:rsid w:val="00206127"/>
    <w:rsid w:val="00207B75"/>
    <w:rsid w:val="00212E66"/>
    <w:rsid w:val="00213486"/>
    <w:rsid w:val="002140D0"/>
    <w:rsid w:val="00217B35"/>
    <w:rsid w:val="00222931"/>
    <w:rsid w:val="0022469B"/>
    <w:rsid w:val="002256E8"/>
    <w:rsid w:val="002300CA"/>
    <w:rsid w:val="00232596"/>
    <w:rsid w:val="00233FAF"/>
    <w:rsid w:val="00235D7A"/>
    <w:rsid w:val="00236478"/>
    <w:rsid w:val="00241020"/>
    <w:rsid w:val="00241934"/>
    <w:rsid w:val="00244C5D"/>
    <w:rsid w:val="00245019"/>
    <w:rsid w:val="00247F1D"/>
    <w:rsid w:val="0025024F"/>
    <w:rsid w:val="00257979"/>
    <w:rsid w:val="00260509"/>
    <w:rsid w:val="0026416C"/>
    <w:rsid w:val="002706A5"/>
    <w:rsid w:val="0027160E"/>
    <w:rsid w:val="002752CC"/>
    <w:rsid w:val="00275CF6"/>
    <w:rsid w:val="00276997"/>
    <w:rsid w:val="00277561"/>
    <w:rsid w:val="00280548"/>
    <w:rsid w:val="00280959"/>
    <w:rsid w:val="002815C4"/>
    <w:rsid w:val="002843E8"/>
    <w:rsid w:val="00284FC7"/>
    <w:rsid w:val="00285F6D"/>
    <w:rsid w:val="00293D09"/>
    <w:rsid w:val="00297DE0"/>
    <w:rsid w:val="002A2715"/>
    <w:rsid w:val="002A3E9D"/>
    <w:rsid w:val="002A5EFC"/>
    <w:rsid w:val="002B0B42"/>
    <w:rsid w:val="002B1FF0"/>
    <w:rsid w:val="002B2382"/>
    <w:rsid w:val="002B2DAE"/>
    <w:rsid w:val="002B3B35"/>
    <w:rsid w:val="002B48F6"/>
    <w:rsid w:val="002B7200"/>
    <w:rsid w:val="002C2C65"/>
    <w:rsid w:val="002C4BB7"/>
    <w:rsid w:val="002C5104"/>
    <w:rsid w:val="002C58AA"/>
    <w:rsid w:val="002C6950"/>
    <w:rsid w:val="002D0109"/>
    <w:rsid w:val="002D199A"/>
    <w:rsid w:val="002D2CBA"/>
    <w:rsid w:val="002D3784"/>
    <w:rsid w:val="002D6030"/>
    <w:rsid w:val="002D72B1"/>
    <w:rsid w:val="002E0B83"/>
    <w:rsid w:val="002E17A5"/>
    <w:rsid w:val="002E2566"/>
    <w:rsid w:val="002E25B7"/>
    <w:rsid w:val="002E472E"/>
    <w:rsid w:val="002E5B0B"/>
    <w:rsid w:val="002F13CD"/>
    <w:rsid w:val="002F4600"/>
    <w:rsid w:val="002F7B6C"/>
    <w:rsid w:val="00303596"/>
    <w:rsid w:val="00304652"/>
    <w:rsid w:val="00305197"/>
    <w:rsid w:val="003062E9"/>
    <w:rsid w:val="003079CC"/>
    <w:rsid w:val="00307CDC"/>
    <w:rsid w:val="003104B9"/>
    <w:rsid w:val="003121A2"/>
    <w:rsid w:val="003134E7"/>
    <w:rsid w:val="00321532"/>
    <w:rsid w:val="0032305C"/>
    <w:rsid w:val="00323B9C"/>
    <w:rsid w:val="00324166"/>
    <w:rsid w:val="0032455A"/>
    <w:rsid w:val="0032492F"/>
    <w:rsid w:val="003256F5"/>
    <w:rsid w:val="003267BD"/>
    <w:rsid w:val="0032772F"/>
    <w:rsid w:val="00333F0A"/>
    <w:rsid w:val="00334521"/>
    <w:rsid w:val="00335219"/>
    <w:rsid w:val="00335672"/>
    <w:rsid w:val="00337B44"/>
    <w:rsid w:val="00337DE3"/>
    <w:rsid w:val="00340328"/>
    <w:rsid w:val="00342DFB"/>
    <w:rsid w:val="0034763A"/>
    <w:rsid w:val="003511F9"/>
    <w:rsid w:val="00351C2A"/>
    <w:rsid w:val="00355FE2"/>
    <w:rsid w:val="0036012D"/>
    <w:rsid w:val="00360D08"/>
    <w:rsid w:val="00362ABA"/>
    <w:rsid w:val="00365F01"/>
    <w:rsid w:val="003663AE"/>
    <w:rsid w:val="00373B31"/>
    <w:rsid w:val="00374499"/>
    <w:rsid w:val="00374835"/>
    <w:rsid w:val="00375085"/>
    <w:rsid w:val="00383771"/>
    <w:rsid w:val="00384A40"/>
    <w:rsid w:val="003855E9"/>
    <w:rsid w:val="00386689"/>
    <w:rsid w:val="00387C7E"/>
    <w:rsid w:val="00387F4A"/>
    <w:rsid w:val="00392408"/>
    <w:rsid w:val="003949E0"/>
    <w:rsid w:val="00395E80"/>
    <w:rsid w:val="00395F68"/>
    <w:rsid w:val="00396704"/>
    <w:rsid w:val="003A08CF"/>
    <w:rsid w:val="003A4770"/>
    <w:rsid w:val="003A6B75"/>
    <w:rsid w:val="003B0FF8"/>
    <w:rsid w:val="003B15C7"/>
    <w:rsid w:val="003C428C"/>
    <w:rsid w:val="003C5F99"/>
    <w:rsid w:val="003D22A5"/>
    <w:rsid w:val="003D3CC6"/>
    <w:rsid w:val="003D5B1B"/>
    <w:rsid w:val="003D754E"/>
    <w:rsid w:val="003E0247"/>
    <w:rsid w:val="003E5C5C"/>
    <w:rsid w:val="003F04D7"/>
    <w:rsid w:val="003F4FE1"/>
    <w:rsid w:val="003F7562"/>
    <w:rsid w:val="00402034"/>
    <w:rsid w:val="0040567B"/>
    <w:rsid w:val="00406EFA"/>
    <w:rsid w:val="00412C48"/>
    <w:rsid w:val="00413245"/>
    <w:rsid w:val="00420B64"/>
    <w:rsid w:val="00425C92"/>
    <w:rsid w:val="00426446"/>
    <w:rsid w:val="004331F5"/>
    <w:rsid w:val="004339B9"/>
    <w:rsid w:val="00434ACB"/>
    <w:rsid w:val="004400BD"/>
    <w:rsid w:val="004409FF"/>
    <w:rsid w:val="00440CEB"/>
    <w:rsid w:val="00442AEC"/>
    <w:rsid w:val="004432FA"/>
    <w:rsid w:val="00443670"/>
    <w:rsid w:val="004456EE"/>
    <w:rsid w:val="00447E71"/>
    <w:rsid w:val="0045054A"/>
    <w:rsid w:val="00452E46"/>
    <w:rsid w:val="0045455E"/>
    <w:rsid w:val="004557C9"/>
    <w:rsid w:val="00455B8D"/>
    <w:rsid w:val="00456FFA"/>
    <w:rsid w:val="00460471"/>
    <w:rsid w:val="0046114C"/>
    <w:rsid w:val="00461F56"/>
    <w:rsid w:val="00462CAD"/>
    <w:rsid w:val="004677FC"/>
    <w:rsid w:val="00471FFB"/>
    <w:rsid w:val="00472E6D"/>
    <w:rsid w:val="0047385C"/>
    <w:rsid w:val="00475FFE"/>
    <w:rsid w:val="00483BF0"/>
    <w:rsid w:val="00484C49"/>
    <w:rsid w:val="00487984"/>
    <w:rsid w:val="00494A6E"/>
    <w:rsid w:val="00494B28"/>
    <w:rsid w:val="00495CA1"/>
    <w:rsid w:val="00496236"/>
    <w:rsid w:val="004977C6"/>
    <w:rsid w:val="004A1BEF"/>
    <w:rsid w:val="004A607E"/>
    <w:rsid w:val="004B0C95"/>
    <w:rsid w:val="004B323F"/>
    <w:rsid w:val="004C0CB6"/>
    <w:rsid w:val="004C1D8E"/>
    <w:rsid w:val="004C5F67"/>
    <w:rsid w:val="004D1B9E"/>
    <w:rsid w:val="004D36BB"/>
    <w:rsid w:val="004D7B13"/>
    <w:rsid w:val="004E040D"/>
    <w:rsid w:val="004F2FE7"/>
    <w:rsid w:val="004F66C1"/>
    <w:rsid w:val="004F6E63"/>
    <w:rsid w:val="004F7671"/>
    <w:rsid w:val="004F779A"/>
    <w:rsid w:val="00501BE1"/>
    <w:rsid w:val="00504578"/>
    <w:rsid w:val="00505AEB"/>
    <w:rsid w:val="00506929"/>
    <w:rsid w:val="00510115"/>
    <w:rsid w:val="005110DE"/>
    <w:rsid w:val="00515ED1"/>
    <w:rsid w:val="00516A54"/>
    <w:rsid w:val="00517221"/>
    <w:rsid w:val="00521679"/>
    <w:rsid w:val="005218B0"/>
    <w:rsid w:val="00524343"/>
    <w:rsid w:val="00524737"/>
    <w:rsid w:val="005251FD"/>
    <w:rsid w:val="00531A13"/>
    <w:rsid w:val="005357AB"/>
    <w:rsid w:val="0053728D"/>
    <w:rsid w:val="00541E9E"/>
    <w:rsid w:val="00542473"/>
    <w:rsid w:val="00544136"/>
    <w:rsid w:val="00544C1F"/>
    <w:rsid w:val="00545B7A"/>
    <w:rsid w:val="00547787"/>
    <w:rsid w:val="00556351"/>
    <w:rsid w:val="0055656D"/>
    <w:rsid w:val="00556E10"/>
    <w:rsid w:val="005678A3"/>
    <w:rsid w:val="005706A9"/>
    <w:rsid w:val="005768E1"/>
    <w:rsid w:val="00580A02"/>
    <w:rsid w:val="00582AEB"/>
    <w:rsid w:val="00585E5A"/>
    <w:rsid w:val="005874EB"/>
    <w:rsid w:val="00590BED"/>
    <w:rsid w:val="00592AA3"/>
    <w:rsid w:val="00592D30"/>
    <w:rsid w:val="00594347"/>
    <w:rsid w:val="005A1CE9"/>
    <w:rsid w:val="005A1D03"/>
    <w:rsid w:val="005A28BB"/>
    <w:rsid w:val="005A6D06"/>
    <w:rsid w:val="005A6DDC"/>
    <w:rsid w:val="005B55A2"/>
    <w:rsid w:val="005B6845"/>
    <w:rsid w:val="005C03E4"/>
    <w:rsid w:val="005C55BC"/>
    <w:rsid w:val="005C616E"/>
    <w:rsid w:val="005D13D1"/>
    <w:rsid w:val="005D3F63"/>
    <w:rsid w:val="005D4687"/>
    <w:rsid w:val="005D529D"/>
    <w:rsid w:val="005E3BF8"/>
    <w:rsid w:val="005E788F"/>
    <w:rsid w:val="005F190C"/>
    <w:rsid w:val="005F3E8D"/>
    <w:rsid w:val="005F4352"/>
    <w:rsid w:val="005F5C8A"/>
    <w:rsid w:val="00600070"/>
    <w:rsid w:val="00600766"/>
    <w:rsid w:val="00602A02"/>
    <w:rsid w:val="00603F47"/>
    <w:rsid w:val="00604F50"/>
    <w:rsid w:val="00604F99"/>
    <w:rsid w:val="0061451E"/>
    <w:rsid w:val="006149C9"/>
    <w:rsid w:val="00620341"/>
    <w:rsid w:val="006214A2"/>
    <w:rsid w:val="0062202A"/>
    <w:rsid w:val="00622C98"/>
    <w:rsid w:val="00627A23"/>
    <w:rsid w:val="00630114"/>
    <w:rsid w:val="006304B1"/>
    <w:rsid w:val="00631421"/>
    <w:rsid w:val="00631A5F"/>
    <w:rsid w:val="00632AA5"/>
    <w:rsid w:val="00634175"/>
    <w:rsid w:val="00640D85"/>
    <w:rsid w:val="00643558"/>
    <w:rsid w:val="006468D7"/>
    <w:rsid w:val="00647E4D"/>
    <w:rsid w:val="0065027F"/>
    <w:rsid w:val="00651672"/>
    <w:rsid w:val="006544B1"/>
    <w:rsid w:val="00655E08"/>
    <w:rsid w:val="00662A05"/>
    <w:rsid w:val="00664CB4"/>
    <w:rsid w:val="00667880"/>
    <w:rsid w:val="00671FED"/>
    <w:rsid w:val="006747F4"/>
    <w:rsid w:val="00675CD4"/>
    <w:rsid w:val="006775FE"/>
    <w:rsid w:val="00677AA8"/>
    <w:rsid w:val="00680538"/>
    <w:rsid w:val="00684244"/>
    <w:rsid w:val="0068449D"/>
    <w:rsid w:val="006865D5"/>
    <w:rsid w:val="0069340F"/>
    <w:rsid w:val="00695A21"/>
    <w:rsid w:val="006A2C94"/>
    <w:rsid w:val="006B1BC8"/>
    <w:rsid w:val="006B2AA7"/>
    <w:rsid w:val="006B3F54"/>
    <w:rsid w:val="006B49CA"/>
    <w:rsid w:val="006C3B1D"/>
    <w:rsid w:val="006C50D2"/>
    <w:rsid w:val="006C54FB"/>
    <w:rsid w:val="006C76EC"/>
    <w:rsid w:val="006C7F0F"/>
    <w:rsid w:val="006D1203"/>
    <w:rsid w:val="006D46D1"/>
    <w:rsid w:val="006D4A96"/>
    <w:rsid w:val="006D6000"/>
    <w:rsid w:val="006D6A2F"/>
    <w:rsid w:val="006E078B"/>
    <w:rsid w:val="006E1D36"/>
    <w:rsid w:val="006F0056"/>
    <w:rsid w:val="006F2460"/>
    <w:rsid w:val="006F3E80"/>
    <w:rsid w:val="006F45D3"/>
    <w:rsid w:val="00700DF1"/>
    <w:rsid w:val="00710F0E"/>
    <w:rsid w:val="00712401"/>
    <w:rsid w:val="0071245F"/>
    <w:rsid w:val="007133D1"/>
    <w:rsid w:val="00714ACA"/>
    <w:rsid w:val="007174D6"/>
    <w:rsid w:val="00723E5A"/>
    <w:rsid w:val="00727535"/>
    <w:rsid w:val="007302C1"/>
    <w:rsid w:val="00732844"/>
    <w:rsid w:val="00732F88"/>
    <w:rsid w:val="0074533C"/>
    <w:rsid w:val="007457B4"/>
    <w:rsid w:val="007461C1"/>
    <w:rsid w:val="00746CCA"/>
    <w:rsid w:val="0075276F"/>
    <w:rsid w:val="00754B51"/>
    <w:rsid w:val="00756857"/>
    <w:rsid w:val="00756F27"/>
    <w:rsid w:val="00757C57"/>
    <w:rsid w:val="00757FB4"/>
    <w:rsid w:val="00760A4C"/>
    <w:rsid w:val="00764508"/>
    <w:rsid w:val="0076635C"/>
    <w:rsid w:val="00767D0A"/>
    <w:rsid w:val="007725DE"/>
    <w:rsid w:val="0077326C"/>
    <w:rsid w:val="007733D8"/>
    <w:rsid w:val="007737B4"/>
    <w:rsid w:val="007743F3"/>
    <w:rsid w:val="0077731B"/>
    <w:rsid w:val="00780CCA"/>
    <w:rsid w:val="007862E8"/>
    <w:rsid w:val="00790C77"/>
    <w:rsid w:val="007936D4"/>
    <w:rsid w:val="00793944"/>
    <w:rsid w:val="00797B1B"/>
    <w:rsid w:val="007A0C55"/>
    <w:rsid w:val="007A42DA"/>
    <w:rsid w:val="007B06F9"/>
    <w:rsid w:val="007B20FC"/>
    <w:rsid w:val="007B6880"/>
    <w:rsid w:val="007C4237"/>
    <w:rsid w:val="007C52FB"/>
    <w:rsid w:val="007C5BC9"/>
    <w:rsid w:val="007C7904"/>
    <w:rsid w:val="007E0312"/>
    <w:rsid w:val="007E071C"/>
    <w:rsid w:val="007E0BC3"/>
    <w:rsid w:val="007E1C67"/>
    <w:rsid w:val="007E1FEC"/>
    <w:rsid w:val="007E5864"/>
    <w:rsid w:val="007F1553"/>
    <w:rsid w:val="007F32F9"/>
    <w:rsid w:val="007F3E65"/>
    <w:rsid w:val="007F42DC"/>
    <w:rsid w:val="007F5604"/>
    <w:rsid w:val="007F5EFB"/>
    <w:rsid w:val="007F7CFB"/>
    <w:rsid w:val="00803615"/>
    <w:rsid w:val="008060BC"/>
    <w:rsid w:val="00812B86"/>
    <w:rsid w:val="00817D08"/>
    <w:rsid w:val="008214F8"/>
    <w:rsid w:val="00821A01"/>
    <w:rsid w:val="00821EF5"/>
    <w:rsid w:val="0082484B"/>
    <w:rsid w:val="00826C0F"/>
    <w:rsid w:val="00834699"/>
    <w:rsid w:val="008362D9"/>
    <w:rsid w:val="00842817"/>
    <w:rsid w:val="008461CD"/>
    <w:rsid w:val="00846F35"/>
    <w:rsid w:val="008518AD"/>
    <w:rsid w:val="00853372"/>
    <w:rsid w:val="00855078"/>
    <w:rsid w:val="00861C6F"/>
    <w:rsid w:val="008633A1"/>
    <w:rsid w:val="00865067"/>
    <w:rsid w:val="008678CF"/>
    <w:rsid w:val="00870338"/>
    <w:rsid w:val="00870A34"/>
    <w:rsid w:val="008732C0"/>
    <w:rsid w:val="00873A59"/>
    <w:rsid w:val="008825A6"/>
    <w:rsid w:val="00883EE1"/>
    <w:rsid w:val="00884102"/>
    <w:rsid w:val="008845C7"/>
    <w:rsid w:val="008848E7"/>
    <w:rsid w:val="00884D4B"/>
    <w:rsid w:val="00884FCE"/>
    <w:rsid w:val="008857FB"/>
    <w:rsid w:val="008925BC"/>
    <w:rsid w:val="00892C22"/>
    <w:rsid w:val="00894095"/>
    <w:rsid w:val="008979E4"/>
    <w:rsid w:val="008A5BC0"/>
    <w:rsid w:val="008B4A5D"/>
    <w:rsid w:val="008B55DD"/>
    <w:rsid w:val="008B5A63"/>
    <w:rsid w:val="008B7A19"/>
    <w:rsid w:val="008C0B55"/>
    <w:rsid w:val="008C61A5"/>
    <w:rsid w:val="008C731B"/>
    <w:rsid w:val="008D4A74"/>
    <w:rsid w:val="008D5A5A"/>
    <w:rsid w:val="008D6B13"/>
    <w:rsid w:val="008D78B8"/>
    <w:rsid w:val="008E2D53"/>
    <w:rsid w:val="008E69F8"/>
    <w:rsid w:val="008E6B8C"/>
    <w:rsid w:val="008E760B"/>
    <w:rsid w:val="008F0322"/>
    <w:rsid w:val="008F1F0C"/>
    <w:rsid w:val="008F225D"/>
    <w:rsid w:val="008F2601"/>
    <w:rsid w:val="008F488B"/>
    <w:rsid w:val="008F6A32"/>
    <w:rsid w:val="00902813"/>
    <w:rsid w:val="00902A3A"/>
    <w:rsid w:val="00904E57"/>
    <w:rsid w:val="00905161"/>
    <w:rsid w:val="0090529E"/>
    <w:rsid w:val="00911403"/>
    <w:rsid w:val="00911C65"/>
    <w:rsid w:val="00913A00"/>
    <w:rsid w:val="009151F5"/>
    <w:rsid w:val="00915D2A"/>
    <w:rsid w:val="0091660F"/>
    <w:rsid w:val="00916B2C"/>
    <w:rsid w:val="00921F39"/>
    <w:rsid w:val="00924FB7"/>
    <w:rsid w:val="009271F3"/>
    <w:rsid w:val="00927EA4"/>
    <w:rsid w:val="00933409"/>
    <w:rsid w:val="00935525"/>
    <w:rsid w:val="009368B1"/>
    <w:rsid w:val="0094236C"/>
    <w:rsid w:val="00944D77"/>
    <w:rsid w:val="00945993"/>
    <w:rsid w:val="00951396"/>
    <w:rsid w:val="00952B14"/>
    <w:rsid w:val="00952D34"/>
    <w:rsid w:val="0095326F"/>
    <w:rsid w:val="00960352"/>
    <w:rsid w:val="0096035E"/>
    <w:rsid w:val="00962928"/>
    <w:rsid w:val="009671FD"/>
    <w:rsid w:val="00972FC2"/>
    <w:rsid w:val="009748A9"/>
    <w:rsid w:val="009762EF"/>
    <w:rsid w:val="00976AE2"/>
    <w:rsid w:val="00977DEF"/>
    <w:rsid w:val="009842BD"/>
    <w:rsid w:val="00987D8D"/>
    <w:rsid w:val="00990442"/>
    <w:rsid w:val="009923D7"/>
    <w:rsid w:val="009927EF"/>
    <w:rsid w:val="00992A37"/>
    <w:rsid w:val="00996A49"/>
    <w:rsid w:val="009A4F8A"/>
    <w:rsid w:val="009A5577"/>
    <w:rsid w:val="009A55F2"/>
    <w:rsid w:val="009A7FEA"/>
    <w:rsid w:val="009B14F5"/>
    <w:rsid w:val="009C7727"/>
    <w:rsid w:val="009E29CA"/>
    <w:rsid w:val="009F1D04"/>
    <w:rsid w:val="009F7C49"/>
    <w:rsid w:val="00A014B7"/>
    <w:rsid w:val="00A0284F"/>
    <w:rsid w:val="00A038B3"/>
    <w:rsid w:val="00A04E50"/>
    <w:rsid w:val="00A11199"/>
    <w:rsid w:val="00A20860"/>
    <w:rsid w:val="00A26A48"/>
    <w:rsid w:val="00A2737A"/>
    <w:rsid w:val="00A3236A"/>
    <w:rsid w:val="00A33015"/>
    <w:rsid w:val="00A3305A"/>
    <w:rsid w:val="00A33B0E"/>
    <w:rsid w:val="00A345E3"/>
    <w:rsid w:val="00A35990"/>
    <w:rsid w:val="00A40DEF"/>
    <w:rsid w:val="00A45DC3"/>
    <w:rsid w:val="00A47275"/>
    <w:rsid w:val="00A50A6A"/>
    <w:rsid w:val="00A53289"/>
    <w:rsid w:val="00A54BBB"/>
    <w:rsid w:val="00A6007F"/>
    <w:rsid w:val="00A61127"/>
    <w:rsid w:val="00A629F6"/>
    <w:rsid w:val="00A6521A"/>
    <w:rsid w:val="00A66691"/>
    <w:rsid w:val="00A667DE"/>
    <w:rsid w:val="00A727A7"/>
    <w:rsid w:val="00A72BF1"/>
    <w:rsid w:val="00A7406F"/>
    <w:rsid w:val="00A756E7"/>
    <w:rsid w:val="00A91141"/>
    <w:rsid w:val="00A93E96"/>
    <w:rsid w:val="00A948D5"/>
    <w:rsid w:val="00A95E76"/>
    <w:rsid w:val="00A977B1"/>
    <w:rsid w:val="00AA1014"/>
    <w:rsid w:val="00AA1161"/>
    <w:rsid w:val="00AA171F"/>
    <w:rsid w:val="00AA5EE1"/>
    <w:rsid w:val="00AA6C1C"/>
    <w:rsid w:val="00AB1E65"/>
    <w:rsid w:val="00AB70CE"/>
    <w:rsid w:val="00AC17A8"/>
    <w:rsid w:val="00AC29A2"/>
    <w:rsid w:val="00AC3D1F"/>
    <w:rsid w:val="00AC4BFD"/>
    <w:rsid w:val="00AD54F4"/>
    <w:rsid w:val="00AD6358"/>
    <w:rsid w:val="00AE039F"/>
    <w:rsid w:val="00AE4A6D"/>
    <w:rsid w:val="00AF2384"/>
    <w:rsid w:val="00AF4BA4"/>
    <w:rsid w:val="00B02892"/>
    <w:rsid w:val="00B02B79"/>
    <w:rsid w:val="00B062C6"/>
    <w:rsid w:val="00B06C84"/>
    <w:rsid w:val="00B07DB9"/>
    <w:rsid w:val="00B07EF1"/>
    <w:rsid w:val="00B10B04"/>
    <w:rsid w:val="00B12883"/>
    <w:rsid w:val="00B16F1C"/>
    <w:rsid w:val="00B17CE9"/>
    <w:rsid w:val="00B20200"/>
    <w:rsid w:val="00B240DF"/>
    <w:rsid w:val="00B259B7"/>
    <w:rsid w:val="00B2618A"/>
    <w:rsid w:val="00B2775A"/>
    <w:rsid w:val="00B338C5"/>
    <w:rsid w:val="00B46036"/>
    <w:rsid w:val="00B52334"/>
    <w:rsid w:val="00B53ABC"/>
    <w:rsid w:val="00B53F53"/>
    <w:rsid w:val="00B606EC"/>
    <w:rsid w:val="00B61D4D"/>
    <w:rsid w:val="00B621D0"/>
    <w:rsid w:val="00B804DC"/>
    <w:rsid w:val="00B81F6B"/>
    <w:rsid w:val="00B824C0"/>
    <w:rsid w:val="00B86423"/>
    <w:rsid w:val="00B90652"/>
    <w:rsid w:val="00B96523"/>
    <w:rsid w:val="00BA02DD"/>
    <w:rsid w:val="00BA198C"/>
    <w:rsid w:val="00BA1E69"/>
    <w:rsid w:val="00BA6700"/>
    <w:rsid w:val="00BA71DD"/>
    <w:rsid w:val="00BB6D8B"/>
    <w:rsid w:val="00BC0C32"/>
    <w:rsid w:val="00BC1427"/>
    <w:rsid w:val="00BC19E8"/>
    <w:rsid w:val="00BC4404"/>
    <w:rsid w:val="00BC7A83"/>
    <w:rsid w:val="00BC7E1B"/>
    <w:rsid w:val="00BD48EC"/>
    <w:rsid w:val="00BD6857"/>
    <w:rsid w:val="00BE0F77"/>
    <w:rsid w:val="00BE3DE2"/>
    <w:rsid w:val="00BE6175"/>
    <w:rsid w:val="00BF15FE"/>
    <w:rsid w:val="00C06442"/>
    <w:rsid w:val="00C106C3"/>
    <w:rsid w:val="00C1411F"/>
    <w:rsid w:val="00C1427C"/>
    <w:rsid w:val="00C143E8"/>
    <w:rsid w:val="00C14EC7"/>
    <w:rsid w:val="00C15A73"/>
    <w:rsid w:val="00C16162"/>
    <w:rsid w:val="00C16A88"/>
    <w:rsid w:val="00C17781"/>
    <w:rsid w:val="00C221BB"/>
    <w:rsid w:val="00C23724"/>
    <w:rsid w:val="00C31301"/>
    <w:rsid w:val="00C35CFF"/>
    <w:rsid w:val="00C4241C"/>
    <w:rsid w:val="00C43296"/>
    <w:rsid w:val="00C47119"/>
    <w:rsid w:val="00C47686"/>
    <w:rsid w:val="00C50BE0"/>
    <w:rsid w:val="00C54C93"/>
    <w:rsid w:val="00C62DB0"/>
    <w:rsid w:val="00C62F9B"/>
    <w:rsid w:val="00C643B2"/>
    <w:rsid w:val="00C64FB6"/>
    <w:rsid w:val="00C66892"/>
    <w:rsid w:val="00C66FB9"/>
    <w:rsid w:val="00C70EBF"/>
    <w:rsid w:val="00C73463"/>
    <w:rsid w:val="00C76222"/>
    <w:rsid w:val="00C762F6"/>
    <w:rsid w:val="00C7730D"/>
    <w:rsid w:val="00C812DE"/>
    <w:rsid w:val="00C82B63"/>
    <w:rsid w:val="00C83F75"/>
    <w:rsid w:val="00C858C0"/>
    <w:rsid w:val="00C87246"/>
    <w:rsid w:val="00C906C7"/>
    <w:rsid w:val="00C939E0"/>
    <w:rsid w:val="00C949CC"/>
    <w:rsid w:val="00C956D5"/>
    <w:rsid w:val="00CA0CC7"/>
    <w:rsid w:val="00CA0D68"/>
    <w:rsid w:val="00CA3221"/>
    <w:rsid w:val="00CA560D"/>
    <w:rsid w:val="00CA5F83"/>
    <w:rsid w:val="00CA642D"/>
    <w:rsid w:val="00CB0905"/>
    <w:rsid w:val="00CB7202"/>
    <w:rsid w:val="00CB76C3"/>
    <w:rsid w:val="00CC1BA7"/>
    <w:rsid w:val="00CC2A80"/>
    <w:rsid w:val="00CC685C"/>
    <w:rsid w:val="00CC7FAB"/>
    <w:rsid w:val="00CD26CA"/>
    <w:rsid w:val="00CD29BE"/>
    <w:rsid w:val="00CD3988"/>
    <w:rsid w:val="00CD3AE6"/>
    <w:rsid w:val="00CD52A9"/>
    <w:rsid w:val="00CE00B7"/>
    <w:rsid w:val="00CF12D7"/>
    <w:rsid w:val="00CF39D1"/>
    <w:rsid w:val="00CF549B"/>
    <w:rsid w:val="00D0264D"/>
    <w:rsid w:val="00D03D45"/>
    <w:rsid w:val="00D040F1"/>
    <w:rsid w:val="00D047C6"/>
    <w:rsid w:val="00D11415"/>
    <w:rsid w:val="00D11856"/>
    <w:rsid w:val="00D14145"/>
    <w:rsid w:val="00D17E99"/>
    <w:rsid w:val="00D2073D"/>
    <w:rsid w:val="00D23A54"/>
    <w:rsid w:val="00D2563B"/>
    <w:rsid w:val="00D31C16"/>
    <w:rsid w:val="00D45373"/>
    <w:rsid w:val="00D471F0"/>
    <w:rsid w:val="00D503D1"/>
    <w:rsid w:val="00D54A0D"/>
    <w:rsid w:val="00D61558"/>
    <w:rsid w:val="00D63D03"/>
    <w:rsid w:val="00D658CA"/>
    <w:rsid w:val="00D65D21"/>
    <w:rsid w:val="00D65D29"/>
    <w:rsid w:val="00D66C20"/>
    <w:rsid w:val="00D67BEA"/>
    <w:rsid w:val="00D67D7B"/>
    <w:rsid w:val="00D729C4"/>
    <w:rsid w:val="00D73AD6"/>
    <w:rsid w:val="00D749A7"/>
    <w:rsid w:val="00D76E2F"/>
    <w:rsid w:val="00D80808"/>
    <w:rsid w:val="00D83912"/>
    <w:rsid w:val="00D85AE9"/>
    <w:rsid w:val="00D8682D"/>
    <w:rsid w:val="00D92610"/>
    <w:rsid w:val="00D92741"/>
    <w:rsid w:val="00D92B0D"/>
    <w:rsid w:val="00D957A9"/>
    <w:rsid w:val="00D96BDC"/>
    <w:rsid w:val="00DA606B"/>
    <w:rsid w:val="00DB2DA0"/>
    <w:rsid w:val="00DB5524"/>
    <w:rsid w:val="00DC0643"/>
    <w:rsid w:val="00DC2DBE"/>
    <w:rsid w:val="00DC5887"/>
    <w:rsid w:val="00DC6BFD"/>
    <w:rsid w:val="00DC75C9"/>
    <w:rsid w:val="00DC7FD0"/>
    <w:rsid w:val="00DD0D90"/>
    <w:rsid w:val="00DD234E"/>
    <w:rsid w:val="00DD6FDE"/>
    <w:rsid w:val="00DE1426"/>
    <w:rsid w:val="00DE28B2"/>
    <w:rsid w:val="00DE4B80"/>
    <w:rsid w:val="00DE6462"/>
    <w:rsid w:val="00DF4444"/>
    <w:rsid w:val="00DF76B3"/>
    <w:rsid w:val="00E00A5A"/>
    <w:rsid w:val="00E0764E"/>
    <w:rsid w:val="00E110CF"/>
    <w:rsid w:val="00E12844"/>
    <w:rsid w:val="00E1776B"/>
    <w:rsid w:val="00E25416"/>
    <w:rsid w:val="00E30232"/>
    <w:rsid w:val="00E33CCA"/>
    <w:rsid w:val="00E36D4D"/>
    <w:rsid w:val="00E427A3"/>
    <w:rsid w:val="00E478FE"/>
    <w:rsid w:val="00E51C3B"/>
    <w:rsid w:val="00E57950"/>
    <w:rsid w:val="00E6056B"/>
    <w:rsid w:val="00E608E8"/>
    <w:rsid w:val="00E61209"/>
    <w:rsid w:val="00E65739"/>
    <w:rsid w:val="00E65F94"/>
    <w:rsid w:val="00E66ECA"/>
    <w:rsid w:val="00E73F49"/>
    <w:rsid w:val="00E75531"/>
    <w:rsid w:val="00E811EF"/>
    <w:rsid w:val="00E856AB"/>
    <w:rsid w:val="00E87A08"/>
    <w:rsid w:val="00E90124"/>
    <w:rsid w:val="00E91A65"/>
    <w:rsid w:val="00E91DD1"/>
    <w:rsid w:val="00E96A7F"/>
    <w:rsid w:val="00EA045D"/>
    <w:rsid w:val="00EA21E9"/>
    <w:rsid w:val="00EA42E0"/>
    <w:rsid w:val="00EB50E2"/>
    <w:rsid w:val="00EB5A7E"/>
    <w:rsid w:val="00EC002B"/>
    <w:rsid w:val="00EC2288"/>
    <w:rsid w:val="00EC3E8C"/>
    <w:rsid w:val="00ED3A62"/>
    <w:rsid w:val="00ED3B8E"/>
    <w:rsid w:val="00ED6CC6"/>
    <w:rsid w:val="00EE4553"/>
    <w:rsid w:val="00EE7D0B"/>
    <w:rsid w:val="00EE7FC3"/>
    <w:rsid w:val="00EF0624"/>
    <w:rsid w:val="00EF2993"/>
    <w:rsid w:val="00EF3E65"/>
    <w:rsid w:val="00F005D3"/>
    <w:rsid w:val="00F00F85"/>
    <w:rsid w:val="00F013B4"/>
    <w:rsid w:val="00F06F6D"/>
    <w:rsid w:val="00F1181D"/>
    <w:rsid w:val="00F170DD"/>
    <w:rsid w:val="00F30952"/>
    <w:rsid w:val="00F337D9"/>
    <w:rsid w:val="00F33EC0"/>
    <w:rsid w:val="00F3466E"/>
    <w:rsid w:val="00F34C86"/>
    <w:rsid w:val="00F4105F"/>
    <w:rsid w:val="00F41146"/>
    <w:rsid w:val="00F429EA"/>
    <w:rsid w:val="00F45189"/>
    <w:rsid w:val="00F461C3"/>
    <w:rsid w:val="00F476FA"/>
    <w:rsid w:val="00F51C61"/>
    <w:rsid w:val="00F55844"/>
    <w:rsid w:val="00F609D9"/>
    <w:rsid w:val="00F62AB5"/>
    <w:rsid w:val="00F65CE5"/>
    <w:rsid w:val="00F673AD"/>
    <w:rsid w:val="00F70666"/>
    <w:rsid w:val="00F70DA3"/>
    <w:rsid w:val="00F70FFC"/>
    <w:rsid w:val="00F77251"/>
    <w:rsid w:val="00F7752B"/>
    <w:rsid w:val="00F77BDB"/>
    <w:rsid w:val="00F819C3"/>
    <w:rsid w:val="00F84FB7"/>
    <w:rsid w:val="00F85E55"/>
    <w:rsid w:val="00F94089"/>
    <w:rsid w:val="00F96012"/>
    <w:rsid w:val="00F971EF"/>
    <w:rsid w:val="00FA0236"/>
    <w:rsid w:val="00FA1BEE"/>
    <w:rsid w:val="00FA2233"/>
    <w:rsid w:val="00FA22C7"/>
    <w:rsid w:val="00FA5523"/>
    <w:rsid w:val="00FA6C2B"/>
    <w:rsid w:val="00FB1DDA"/>
    <w:rsid w:val="00FB4233"/>
    <w:rsid w:val="00FB5ACC"/>
    <w:rsid w:val="00FB5F2B"/>
    <w:rsid w:val="00FB61A5"/>
    <w:rsid w:val="00FC029A"/>
    <w:rsid w:val="00FD21BF"/>
    <w:rsid w:val="00FD4C89"/>
    <w:rsid w:val="00FE1010"/>
    <w:rsid w:val="00FE1585"/>
    <w:rsid w:val="00FE28F7"/>
    <w:rsid w:val="00FE2F20"/>
    <w:rsid w:val="00FE32A0"/>
    <w:rsid w:val="00FE4737"/>
    <w:rsid w:val="00FF3A8C"/>
    <w:rsid w:val="00FF4B5D"/>
    <w:rsid w:val="00FF52AA"/>
    <w:rsid w:val="2242710C"/>
    <w:rsid w:val="59ABB311"/>
    <w:rsid w:val="717DAA97"/>
    <w:rsid w:val="74B8047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B302637"/>
  <w14:defaultImageDpi w14:val="330"/>
  <w15:chartTrackingRefBased/>
  <w15:docId w15:val="{B328928C-8B47-4E23-AE49-D47E5166E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70EBF"/>
    <w:pPr>
      <w:spacing w:line="288" w:lineRule="auto"/>
    </w:pPr>
    <w:rPr>
      <w:color w:val="3C3C3C" w:themeColor="text1"/>
      <w:sz w:val="20"/>
      <w:szCs w:val="19"/>
      <w14:numSpacing w14:val="tabular"/>
    </w:rPr>
  </w:style>
  <w:style w:type="paragraph" w:styleId="berschrift1">
    <w:name w:val="heading 1"/>
    <w:basedOn w:val="Standard"/>
    <w:next w:val="Standard"/>
    <w:link w:val="berschrift1Zchn"/>
    <w:autoRedefine/>
    <w:uiPriority w:val="9"/>
    <w:qFormat/>
    <w:rsid w:val="008E69F8"/>
    <w:pPr>
      <w:keepNext/>
      <w:keepLines/>
      <w:spacing w:before="100" w:after="100"/>
      <w:outlineLvl w:val="0"/>
    </w:pPr>
    <w:rPr>
      <w:rFonts w:asciiTheme="majorHAnsi" w:eastAsiaTheme="majorEastAsia" w:hAnsiTheme="majorHAnsi" w:cstheme="majorBidi"/>
      <w:b/>
      <w:bCs/>
      <w:caps/>
      <w:color w:val="00C1DE" w:themeColor="accent1"/>
      <w:sz w:val="28"/>
      <w:szCs w:val="28"/>
    </w:rPr>
  </w:style>
  <w:style w:type="paragraph" w:styleId="berschrift2">
    <w:name w:val="heading 2"/>
    <w:basedOn w:val="Standard"/>
    <w:next w:val="Standard"/>
    <w:link w:val="berschrift2Zchn"/>
    <w:uiPriority w:val="9"/>
    <w:unhideWhenUsed/>
    <w:qFormat/>
    <w:rsid w:val="00712401"/>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712401"/>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next w:val="Standard"/>
    <w:link w:val="berschrift4Zchn"/>
    <w:uiPriority w:val="9"/>
    <w:unhideWhenUsed/>
    <w:qFormat/>
    <w:rsid w:val="00E87A08"/>
    <w:pPr>
      <w:framePr w:hSpace="142" w:wrap="around" w:vAnchor="text" w:hAnchor="text" w:y="1"/>
      <w:spacing w:line="264" w:lineRule="auto"/>
      <w:suppressOverlap/>
      <w:outlineLvl w:val="3"/>
    </w:pPr>
    <w:rPr>
      <w:rFonts w:asciiTheme="majorHAnsi" w:hAnsiTheme="majorHAnsi"/>
      <w:b/>
    </w:rPr>
  </w:style>
  <w:style w:type="paragraph" w:styleId="berschrift5">
    <w:name w:val="heading 5"/>
    <w:basedOn w:val="Standard"/>
    <w:next w:val="Standard"/>
    <w:link w:val="berschrift5Zchn"/>
    <w:uiPriority w:val="9"/>
    <w:semiHidden/>
    <w:unhideWhenUsed/>
    <w:qFormat/>
    <w:rsid w:val="00712401"/>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E69F8"/>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712401"/>
    <w:rPr>
      <w:rFonts w:asciiTheme="majorHAnsi" w:eastAsiaTheme="majorEastAsia" w:hAnsiTheme="majorHAnsi" w:cstheme="majorBidi"/>
      <w:b/>
      <w:bCs/>
      <w:caps/>
      <w:color w:val="00C1DE" w:themeColor="accent1"/>
      <w:szCs w:val="21"/>
      <w:lang w:val="en-GB"/>
    </w:rPr>
  </w:style>
  <w:style w:type="character" w:customStyle="1" w:styleId="berschrift3Zchn">
    <w:name w:val="Überschrift 3 Zchn"/>
    <w:basedOn w:val="Absatz-Standardschriftart"/>
    <w:link w:val="berschrift3"/>
    <w:uiPriority w:val="9"/>
    <w:rsid w:val="00712401"/>
    <w:rPr>
      <w:rFonts w:asciiTheme="majorHAnsi" w:eastAsiaTheme="majorEastAsia" w:hAnsiTheme="majorHAnsi" w:cstheme="majorBidi"/>
      <w:b/>
      <w:bCs/>
      <w:caps/>
      <w:color w:val="3C3C3C" w:themeColor="text1"/>
      <w:szCs w:val="21"/>
      <w:lang w:val="en-GB"/>
    </w:rPr>
  </w:style>
  <w:style w:type="character" w:customStyle="1" w:styleId="berschrift4Zchn">
    <w:name w:val="Überschrift 4 Zchn"/>
    <w:basedOn w:val="Absatz-Standardschriftart"/>
    <w:link w:val="berschrift4"/>
    <w:uiPriority w:val="9"/>
    <w:rsid w:val="00E87A08"/>
    <w:rPr>
      <w:rFonts w:asciiTheme="majorHAnsi" w:hAnsiTheme="majorHAnsi"/>
      <w:b/>
      <w:color w:val="3C3C3C" w:themeColor="text1"/>
      <w:sz w:val="19"/>
      <w:szCs w:val="19"/>
      <w:lang w:val="en-GB"/>
    </w:rPr>
  </w:style>
  <w:style w:type="character" w:customStyle="1" w:styleId="berschrift5Zchn">
    <w:name w:val="Überschrift 5 Zchn"/>
    <w:basedOn w:val="Absatz-Standardschriftart"/>
    <w:link w:val="berschrift5"/>
    <w:uiPriority w:val="9"/>
    <w:semiHidden/>
    <w:rsid w:val="00712401"/>
    <w:rPr>
      <w:rFonts w:eastAsiaTheme="majorEastAsia" w:cstheme="majorBidi"/>
      <w:color w:val="00C1DE" w:themeColor="accent1"/>
      <w:sz w:val="20"/>
      <w:szCs w:val="19"/>
      <w:lang w:val="en-GB"/>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CA3221"/>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mmentartext">
    <w:name w:val="annotation text"/>
    <w:basedOn w:val="Standard"/>
    <w:link w:val="KommentartextZchn"/>
    <w:uiPriority w:val="99"/>
    <w:unhideWhenUsed/>
    <w:rsid w:val="00924FB7"/>
    <w:pPr>
      <w:spacing w:line="240" w:lineRule="auto"/>
      <w:jc w:val="both"/>
    </w:pPr>
    <w:rPr>
      <w:szCs w:val="20"/>
    </w:rPr>
  </w:style>
  <w:style w:type="character" w:customStyle="1" w:styleId="KommentartextZchn">
    <w:name w:val="Kommentartext Zchn"/>
    <w:basedOn w:val="Absatz-Standardschriftart"/>
    <w:link w:val="Kommentartext"/>
    <w:uiPriority w:val="99"/>
    <w:rsid w:val="00924FB7"/>
    <w:rPr>
      <w:color w:val="3C3C3C" w:themeColor="text1"/>
      <w:sz w:val="20"/>
      <w:szCs w:val="20"/>
      <w:lang w:val="en-GB"/>
    </w:rPr>
  </w:style>
  <w:style w:type="character" w:styleId="Kommentarzeichen">
    <w:name w:val="annotation reference"/>
    <w:basedOn w:val="Absatz-Standardschriftart"/>
    <w:uiPriority w:val="99"/>
    <w:semiHidden/>
    <w:unhideWhenUsed/>
    <w:rsid w:val="00924FB7"/>
    <w:rPr>
      <w:sz w:val="16"/>
      <w:szCs w:val="16"/>
    </w:rPr>
  </w:style>
  <w:style w:type="paragraph" w:styleId="Funotentext">
    <w:name w:val="footnote text"/>
    <w:basedOn w:val="Standard"/>
    <w:link w:val="FunotentextZchn"/>
    <w:rsid w:val="000F754B"/>
    <w:pPr>
      <w:widowControl w:val="0"/>
      <w:autoSpaceDE w:val="0"/>
      <w:autoSpaceDN w:val="0"/>
      <w:adjustRightInd w:val="0"/>
      <w:spacing w:line="240" w:lineRule="auto"/>
    </w:pPr>
    <w:rPr>
      <w:rFonts w:ascii="Times New Roman" w:eastAsia="Times New Roman" w:hAnsi="Times New Roman" w:cs="Times New Roman"/>
      <w:color w:val="auto"/>
      <w:kern w:val="0"/>
      <w:szCs w:val="20"/>
      <w:lang w:eastAsia="de-DE"/>
      <w14:ligatures w14:val="none"/>
      <w14:numSpacing w14:val="default"/>
    </w:rPr>
  </w:style>
  <w:style w:type="character" w:customStyle="1" w:styleId="FunotentextZchn">
    <w:name w:val="Fußnotentext Zchn"/>
    <w:basedOn w:val="Absatz-Standardschriftart"/>
    <w:link w:val="Funotentext"/>
    <w:rsid w:val="000F754B"/>
    <w:rPr>
      <w:rFonts w:ascii="Times New Roman" w:eastAsia="Times New Roman" w:hAnsi="Times New Roman" w:cs="Times New Roman"/>
      <w:kern w:val="0"/>
      <w:sz w:val="20"/>
      <w:szCs w:val="20"/>
      <w:lang w:eastAsia="de-DE"/>
      <w14:ligatures w14:val="none"/>
    </w:rPr>
  </w:style>
  <w:style w:type="paragraph" w:customStyle="1" w:styleId="TabellenText">
    <w:name w:val="Tabellen Text"/>
    <w:basedOn w:val="Standard"/>
    <w:rsid w:val="00E96A7F"/>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character" w:customStyle="1" w:styleId="fontstyle01">
    <w:name w:val="fontstyle01"/>
    <w:basedOn w:val="Absatz-Standardschriftart"/>
    <w:rsid w:val="006E1D36"/>
    <w:rPr>
      <w:rFonts w:ascii="Barlow-Regular" w:hAnsi="Barlow-Regular" w:hint="default"/>
      <w:b w:val="0"/>
      <w:bCs w:val="0"/>
      <w:i w:val="0"/>
      <w:iCs w:val="0"/>
      <w:color w:val="3C3C3C"/>
      <w:sz w:val="20"/>
      <w:szCs w:val="20"/>
    </w:rPr>
  </w:style>
  <w:style w:type="paragraph" w:styleId="Kommentarthema">
    <w:name w:val="annotation subject"/>
    <w:basedOn w:val="Kommentartext"/>
    <w:next w:val="Kommentartext"/>
    <w:link w:val="KommentarthemaZchn"/>
    <w:uiPriority w:val="99"/>
    <w:semiHidden/>
    <w:unhideWhenUsed/>
    <w:rsid w:val="005E788F"/>
    <w:pPr>
      <w:jc w:val="left"/>
    </w:pPr>
    <w:rPr>
      <w:b/>
      <w:bCs/>
    </w:rPr>
  </w:style>
  <w:style w:type="character" w:customStyle="1" w:styleId="KommentarthemaZchn">
    <w:name w:val="Kommentarthema Zchn"/>
    <w:basedOn w:val="KommentartextZchn"/>
    <w:link w:val="Kommentarthema"/>
    <w:uiPriority w:val="99"/>
    <w:semiHidden/>
    <w:rsid w:val="005E788F"/>
    <w:rPr>
      <w:b/>
      <w:bCs/>
      <w:color w:val="3C3C3C" w:themeColor="text1"/>
      <w:sz w:val="20"/>
      <w:szCs w:val="20"/>
      <w:lang w:val="en-GB"/>
      <w14:numSpacing w14:val="tabul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4235">
      <w:bodyDiv w:val="1"/>
      <w:marLeft w:val="0"/>
      <w:marRight w:val="0"/>
      <w:marTop w:val="0"/>
      <w:marBottom w:val="0"/>
      <w:divBdr>
        <w:top w:val="none" w:sz="0" w:space="0" w:color="auto"/>
        <w:left w:val="none" w:sz="0" w:space="0" w:color="auto"/>
        <w:bottom w:val="none" w:sz="0" w:space="0" w:color="auto"/>
        <w:right w:val="none" w:sz="0" w:space="0" w:color="auto"/>
      </w:divBdr>
    </w:div>
    <w:div w:id="158079223">
      <w:bodyDiv w:val="1"/>
      <w:marLeft w:val="0"/>
      <w:marRight w:val="0"/>
      <w:marTop w:val="0"/>
      <w:marBottom w:val="0"/>
      <w:divBdr>
        <w:top w:val="none" w:sz="0" w:space="0" w:color="auto"/>
        <w:left w:val="none" w:sz="0" w:space="0" w:color="auto"/>
        <w:bottom w:val="none" w:sz="0" w:space="0" w:color="auto"/>
        <w:right w:val="none" w:sz="0" w:space="0" w:color="auto"/>
      </w:divBdr>
    </w:div>
    <w:div w:id="200482618">
      <w:bodyDiv w:val="1"/>
      <w:marLeft w:val="0"/>
      <w:marRight w:val="0"/>
      <w:marTop w:val="0"/>
      <w:marBottom w:val="0"/>
      <w:divBdr>
        <w:top w:val="none" w:sz="0" w:space="0" w:color="auto"/>
        <w:left w:val="none" w:sz="0" w:space="0" w:color="auto"/>
        <w:bottom w:val="none" w:sz="0" w:space="0" w:color="auto"/>
        <w:right w:val="none" w:sz="0" w:space="0" w:color="auto"/>
      </w:divBdr>
    </w:div>
    <w:div w:id="307366973">
      <w:bodyDiv w:val="1"/>
      <w:marLeft w:val="0"/>
      <w:marRight w:val="0"/>
      <w:marTop w:val="0"/>
      <w:marBottom w:val="0"/>
      <w:divBdr>
        <w:top w:val="none" w:sz="0" w:space="0" w:color="auto"/>
        <w:left w:val="none" w:sz="0" w:space="0" w:color="auto"/>
        <w:bottom w:val="none" w:sz="0" w:space="0" w:color="auto"/>
        <w:right w:val="none" w:sz="0" w:space="0" w:color="auto"/>
      </w:divBdr>
    </w:div>
    <w:div w:id="494805012">
      <w:bodyDiv w:val="1"/>
      <w:marLeft w:val="0"/>
      <w:marRight w:val="0"/>
      <w:marTop w:val="0"/>
      <w:marBottom w:val="0"/>
      <w:divBdr>
        <w:top w:val="none" w:sz="0" w:space="0" w:color="auto"/>
        <w:left w:val="none" w:sz="0" w:space="0" w:color="auto"/>
        <w:bottom w:val="none" w:sz="0" w:space="0" w:color="auto"/>
        <w:right w:val="none" w:sz="0" w:space="0" w:color="auto"/>
      </w:divBdr>
    </w:div>
    <w:div w:id="731082023">
      <w:bodyDiv w:val="1"/>
      <w:marLeft w:val="0"/>
      <w:marRight w:val="0"/>
      <w:marTop w:val="0"/>
      <w:marBottom w:val="0"/>
      <w:divBdr>
        <w:top w:val="none" w:sz="0" w:space="0" w:color="auto"/>
        <w:left w:val="none" w:sz="0" w:space="0" w:color="auto"/>
        <w:bottom w:val="none" w:sz="0" w:space="0" w:color="auto"/>
        <w:right w:val="none" w:sz="0" w:space="0" w:color="auto"/>
      </w:divBdr>
    </w:div>
    <w:div w:id="799566177">
      <w:bodyDiv w:val="1"/>
      <w:marLeft w:val="0"/>
      <w:marRight w:val="0"/>
      <w:marTop w:val="0"/>
      <w:marBottom w:val="0"/>
      <w:divBdr>
        <w:top w:val="none" w:sz="0" w:space="0" w:color="auto"/>
        <w:left w:val="none" w:sz="0" w:space="0" w:color="auto"/>
        <w:bottom w:val="none" w:sz="0" w:space="0" w:color="auto"/>
        <w:right w:val="none" w:sz="0" w:space="0" w:color="auto"/>
      </w:divBdr>
    </w:div>
    <w:div w:id="1055548470">
      <w:bodyDiv w:val="1"/>
      <w:marLeft w:val="0"/>
      <w:marRight w:val="0"/>
      <w:marTop w:val="0"/>
      <w:marBottom w:val="0"/>
      <w:divBdr>
        <w:top w:val="none" w:sz="0" w:space="0" w:color="auto"/>
        <w:left w:val="none" w:sz="0" w:space="0" w:color="auto"/>
        <w:bottom w:val="none" w:sz="0" w:space="0" w:color="auto"/>
        <w:right w:val="none" w:sz="0" w:space="0" w:color="auto"/>
      </w:divBdr>
    </w:div>
    <w:div w:id="1108040759">
      <w:bodyDiv w:val="1"/>
      <w:marLeft w:val="0"/>
      <w:marRight w:val="0"/>
      <w:marTop w:val="0"/>
      <w:marBottom w:val="0"/>
      <w:divBdr>
        <w:top w:val="none" w:sz="0" w:space="0" w:color="auto"/>
        <w:left w:val="none" w:sz="0" w:space="0" w:color="auto"/>
        <w:bottom w:val="none" w:sz="0" w:space="0" w:color="auto"/>
        <w:right w:val="none" w:sz="0" w:space="0" w:color="auto"/>
      </w:divBdr>
    </w:div>
    <w:div w:id="1221938744">
      <w:bodyDiv w:val="1"/>
      <w:marLeft w:val="0"/>
      <w:marRight w:val="0"/>
      <w:marTop w:val="0"/>
      <w:marBottom w:val="0"/>
      <w:divBdr>
        <w:top w:val="none" w:sz="0" w:space="0" w:color="auto"/>
        <w:left w:val="none" w:sz="0" w:space="0" w:color="auto"/>
        <w:bottom w:val="none" w:sz="0" w:space="0" w:color="auto"/>
        <w:right w:val="none" w:sz="0" w:space="0" w:color="auto"/>
      </w:divBdr>
    </w:div>
    <w:div w:id="1338769719">
      <w:bodyDiv w:val="1"/>
      <w:marLeft w:val="0"/>
      <w:marRight w:val="0"/>
      <w:marTop w:val="0"/>
      <w:marBottom w:val="0"/>
      <w:divBdr>
        <w:top w:val="none" w:sz="0" w:space="0" w:color="auto"/>
        <w:left w:val="none" w:sz="0" w:space="0" w:color="auto"/>
        <w:bottom w:val="none" w:sz="0" w:space="0" w:color="auto"/>
        <w:right w:val="none" w:sz="0" w:space="0" w:color="auto"/>
      </w:divBdr>
    </w:div>
    <w:div w:id="1412896285">
      <w:bodyDiv w:val="1"/>
      <w:marLeft w:val="0"/>
      <w:marRight w:val="0"/>
      <w:marTop w:val="0"/>
      <w:marBottom w:val="0"/>
      <w:divBdr>
        <w:top w:val="none" w:sz="0" w:space="0" w:color="auto"/>
        <w:left w:val="none" w:sz="0" w:space="0" w:color="auto"/>
        <w:bottom w:val="none" w:sz="0" w:space="0" w:color="auto"/>
        <w:right w:val="none" w:sz="0" w:space="0" w:color="auto"/>
      </w:divBdr>
    </w:div>
    <w:div w:id="1702050697">
      <w:bodyDiv w:val="1"/>
      <w:marLeft w:val="0"/>
      <w:marRight w:val="0"/>
      <w:marTop w:val="0"/>
      <w:marBottom w:val="0"/>
      <w:divBdr>
        <w:top w:val="none" w:sz="0" w:space="0" w:color="auto"/>
        <w:left w:val="none" w:sz="0" w:space="0" w:color="auto"/>
        <w:bottom w:val="none" w:sz="0" w:space="0" w:color="auto"/>
        <w:right w:val="none" w:sz="0" w:space="0" w:color="auto"/>
      </w:divBdr>
    </w:div>
    <w:div w:id="1747989521">
      <w:bodyDiv w:val="1"/>
      <w:marLeft w:val="0"/>
      <w:marRight w:val="0"/>
      <w:marTop w:val="0"/>
      <w:marBottom w:val="0"/>
      <w:divBdr>
        <w:top w:val="none" w:sz="0" w:space="0" w:color="auto"/>
        <w:left w:val="none" w:sz="0" w:space="0" w:color="auto"/>
        <w:bottom w:val="none" w:sz="0" w:space="0" w:color="auto"/>
        <w:right w:val="none" w:sz="0" w:space="0" w:color="auto"/>
      </w:divBdr>
    </w:div>
    <w:div w:id="1804738650">
      <w:bodyDiv w:val="1"/>
      <w:marLeft w:val="0"/>
      <w:marRight w:val="0"/>
      <w:marTop w:val="0"/>
      <w:marBottom w:val="0"/>
      <w:divBdr>
        <w:top w:val="none" w:sz="0" w:space="0" w:color="auto"/>
        <w:left w:val="none" w:sz="0" w:space="0" w:color="auto"/>
        <w:bottom w:val="none" w:sz="0" w:space="0" w:color="auto"/>
        <w:right w:val="none" w:sz="0" w:space="0" w:color="auto"/>
      </w:divBdr>
    </w:div>
    <w:div w:id="1837576413">
      <w:bodyDiv w:val="1"/>
      <w:marLeft w:val="0"/>
      <w:marRight w:val="0"/>
      <w:marTop w:val="0"/>
      <w:marBottom w:val="0"/>
      <w:divBdr>
        <w:top w:val="none" w:sz="0" w:space="0" w:color="auto"/>
        <w:left w:val="none" w:sz="0" w:space="0" w:color="auto"/>
        <w:bottom w:val="none" w:sz="0" w:space="0" w:color="auto"/>
        <w:right w:val="none" w:sz="0" w:space="0" w:color="auto"/>
      </w:divBdr>
    </w:div>
    <w:div w:id="1892957508">
      <w:bodyDiv w:val="1"/>
      <w:marLeft w:val="0"/>
      <w:marRight w:val="0"/>
      <w:marTop w:val="0"/>
      <w:marBottom w:val="0"/>
      <w:divBdr>
        <w:top w:val="none" w:sz="0" w:space="0" w:color="auto"/>
        <w:left w:val="none" w:sz="0" w:space="0" w:color="auto"/>
        <w:bottom w:val="none" w:sz="0" w:space="0" w:color="auto"/>
        <w:right w:val="none" w:sz="0" w:space="0" w:color="auto"/>
      </w:divBdr>
    </w:div>
    <w:div w:id="1989894403">
      <w:bodyDiv w:val="1"/>
      <w:marLeft w:val="0"/>
      <w:marRight w:val="0"/>
      <w:marTop w:val="0"/>
      <w:marBottom w:val="0"/>
      <w:divBdr>
        <w:top w:val="none" w:sz="0" w:space="0" w:color="auto"/>
        <w:left w:val="none" w:sz="0" w:space="0" w:color="auto"/>
        <w:bottom w:val="none" w:sz="0" w:space="0" w:color="auto"/>
        <w:right w:val="none" w:sz="0" w:space="0" w:color="auto"/>
      </w:divBdr>
    </w:div>
    <w:div w:id="2044985685">
      <w:bodyDiv w:val="1"/>
      <w:marLeft w:val="0"/>
      <w:marRight w:val="0"/>
      <w:marTop w:val="0"/>
      <w:marBottom w:val="0"/>
      <w:divBdr>
        <w:top w:val="none" w:sz="0" w:space="0" w:color="auto"/>
        <w:left w:val="none" w:sz="0" w:space="0" w:color="auto"/>
        <w:bottom w:val="none" w:sz="0" w:space="0" w:color="auto"/>
        <w:right w:val="none" w:sz="0" w:space="0" w:color="auto"/>
      </w:divBdr>
    </w:div>
    <w:div w:id="2061705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borah.kaempf\Downloads\VgV_OV_Vorlage_Eigenerkl&#228;rung_Bieterformular.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ED43CD2F0F24039AAAA6A0D74EB6B30"/>
        <w:category>
          <w:name w:val="Allgemein"/>
          <w:gallery w:val="placeholder"/>
        </w:category>
        <w:types>
          <w:type w:val="bbPlcHdr"/>
        </w:types>
        <w:behaviors>
          <w:behavior w:val="content"/>
        </w:behaviors>
        <w:guid w:val="{EED04826-6343-4DDD-B261-3697CF1872DA}"/>
      </w:docPartPr>
      <w:docPartBody>
        <w:p w:rsidR="0014151F" w:rsidRDefault="0014151F">
          <w:pPr>
            <w:pStyle w:val="1ED43CD2F0F24039AAAA6A0D74EB6B30"/>
          </w:pPr>
          <w:r w:rsidRPr="00C14EC7">
            <w:rPr>
              <w:rStyle w:val="berschrift3Zchn"/>
              <w:highlight w:val="yellow"/>
            </w:rPr>
            <w:t>Projektbezeichnung</w:t>
          </w:r>
        </w:p>
      </w:docPartBody>
    </w:docPart>
    <w:docPart>
      <w:docPartPr>
        <w:name w:val="F30E619809744ABEBA6EF1FC165378A2"/>
        <w:category>
          <w:name w:val="Allgemein"/>
          <w:gallery w:val="placeholder"/>
        </w:category>
        <w:types>
          <w:type w:val="bbPlcHdr"/>
        </w:types>
        <w:behaviors>
          <w:behavior w:val="content"/>
        </w:behaviors>
        <w:guid w:val="{8EAB844E-5FB8-4265-BA1E-5E6A045F54A5}"/>
      </w:docPartPr>
      <w:docPartBody>
        <w:p w:rsidR="0014151F" w:rsidRDefault="0014151F">
          <w:pPr>
            <w:pStyle w:val="F30E619809744ABEBA6EF1FC165378A2"/>
          </w:pPr>
          <w:r w:rsidRPr="00E90124">
            <w:rPr>
              <w:rStyle w:val="Platzhaltertext"/>
              <w:highlight w:val="yellow"/>
            </w:rPr>
            <w:t>xx</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charset w:val="00"/>
    <w:family w:val="auto"/>
    <w:pitch w:val="variable"/>
    <w:sig w:usb0="20000007" w:usb1="00000000" w:usb2="00000000" w:usb3="00000000" w:csb0="00000193"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Pro-Regular">
    <w:altName w:val="Calibri"/>
    <w:panose1 w:val="00000000000000000000"/>
    <w:charset w:val="4D"/>
    <w:family w:val="auto"/>
    <w:notTrueType/>
    <w:pitch w:val="default"/>
    <w:sig w:usb0="00000003" w:usb1="00000000" w:usb2="00000000" w:usb3="00000000" w:csb0="00000001" w:csb1="00000000"/>
  </w:font>
  <w:font w:name="Barlow-Regular">
    <w:altName w:val="Barlow"/>
    <w:panose1 w:val="00000000000000000000"/>
    <w:charset w:val="00"/>
    <w:family w:val="roman"/>
    <w:notTrueType/>
    <w:pitch w:val="default"/>
  </w:font>
  <w:font w:name="Barlow SemiBold">
    <w:charset w:val="00"/>
    <w:family w:val="auto"/>
    <w:pitch w:val="variable"/>
    <w:sig w:usb0="20000007" w:usb1="00000000"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markup="0" w:insDel="0" w:formatting="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151F"/>
    <w:rsid w:val="00023676"/>
    <w:rsid w:val="0006031A"/>
    <w:rsid w:val="000E7B2A"/>
    <w:rsid w:val="000F27BB"/>
    <w:rsid w:val="001148B7"/>
    <w:rsid w:val="0014151F"/>
    <w:rsid w:val="001B434D"/>
    <w:rsid w:val="00263D93"/>
    <w:rsid w:val="00276997"/>
    <w:rsid w:val="00333F0A"/>
    <w:rsid w:val="00355FE2"/>
    <w:rsid w:val="004557C9"/>
    <w:rsid w:val="004F779A"/>
    <w:rsid w:val="00552F9A"/>
    <w:rsid w:val="00584FF7"/>
    <w:rsid w:val="005A5D71"/>
    <w:rsid w:val="005E3DFF"/>
    <w:rsid w:val="00667726"/>
    <w:rsid w:val="006C3E07"/>
    <w:rsid w:val="007862E8"/>
    <w:rsid w:val="00797B1B"/>
    <w:rsid w:val="007D52BF"/>
    <w:rsid w:val="00821EF5"/>
    <w:rsid w:val="00884102"/>
    <w:rsid w:val="0088777F"/>
    <w:rsid w:val="00902813"/>
    <w:rsid w:val="0091660F"/>
    <w:rsid w:val="0094236C"/>
    <w:rsid w:val="00AA171F"/>
    <w:rsid w:val="00AB2C76"/>
    <w:rsid w:val="00B06C84"/>
    <w:rsid w:val="00B214E2"/>
    <w:rsid w:val="00B259B7"/>
    <w:rsid w:val="00C143E8"/>
    <w:rsid w:val="00D85AE9"/>
    <w:rsid w:val="00E03A25"/>
    <w:rsid w:val="00E51826"/>
    <w:rsid w:val="00ED3A62"/>
    <w:rsid w:val="00ED6A99"/>
    <w:rsid w:val="00F300B1"/>
    <w:rsid w:val="00F337D9"/>
    <w:rsid w:val="00F94089"/>
    <w:rsid w:val="00FA2233"/>
    <w:rsid w:val="00FB423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next w:val="Standard"/>
    <w:link w:val="berschrift3Zchn"/>
    <w:uiPriority w:val="9"/>
    <w:unhideWhenUsed/>
    <w:qFormat/>
    <w:pPr>
      <w:keepNext/>
      <w:keepLines/>
      <w:spacing w:before="200" w:after="200" w:line="288" w:lineRule="auto"/>
      <w:outlineLvl w:val="2"/>
    </w:pPr>
    <w:rPr>
      <w:rFonts w:asciiTheme="majorHAnsi" w:eastAsiaTheme="majorEastAsia" w:hAnsiTheme="majorHAnsi" w:cstheme="majorBidi"/>
      <w:b/>
      <w:bCs/>
      <w:caps/>
      <w:color w:val="000000" w:themeColor="text1"/>
      <w:sz w:val="22"/>
      <w:szCs w:val="21"/>
      <w:lang w:val="en-GB"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Pr>
      <w:rFonts w:asciiTheme="majorHAnsi" w:eastAsiaTheme="majorEastAsia" w:hAnsiTheme="majorHAnsi" w:cstheme="majorBidi"/>
      <w:b/>
      <w:bCs/>
      <w:caps/>
      <w:color w:val="000000" w:themeColor="text1"/>
      <w:sz w:val="22"/>
      <w:szCs w:val="21"/>
      <w:lang w:val="en-GB" w:eastAsia="en-US"/>
    </w:rPr>
  </w:style>
  <w:style w:type="paragraph" w:customStyle="1" w:styleId="1ED43CD2F0F24039AAAA6A0D74EB6B30">
    <w:name w:val="1ED43CD2F0F24039AAAA6A0D74EB6B30"/>
  </w:style>
  <w:style w:type="character" w:styleId="Platzhaltertext">
    <w:name w:val="Placeholder Text"/>
    <w:basedOn w:val="Absatz-Standardschriftart"/>
    <w:uiPriority w:val="99"/>
    <w:semiHidden/>
    <w:rsid w:val="007D52BF"/>
    <w:rPr>
      <w:color w:val="666666"/>
    </w:rPr>
  </w:style>
  <w:style w:type="paragraph" w:customStyle="1" w:styleId="F30E619809744ABEBA6EF1FC165378A2">
    <w:name w:val="F30E619809744ABEBA6EF1FC165378A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48ebd5fd-5fab-46cb-be03-330e2d9343bb" xsi:nil="true"/>
    <lcf76f155ced4ddcb4097134ff3c332f xmlns="bb56ec6c-0439-405a-afa2-631048f67e7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5D5631DA7FF0404C961112D372A02884" ma:contentTypeVersion="14" ma:contentTypeDescription="Create a new document." ma:contentTypeScope="" ma:versionID="0c969754fb51834493c5b37d604a5a06">
  <xsd:schema xmlns:xsd="http://www.w3.org/2001/XMLSchema" xmlns:xs="http://www.w3.org/2001/XMLSchema" xmlns:p="http://schemas.microsoft.com/office/2006/metadata/properties" xmlns:ns2="48ebd5fd-5fab-46cb-be03-330e2d9343bb" xmlns:ns3="bb56ec6c-0439-405a-afa2-631048f67e79" targetNamespace="http://schemas.microsoft.com/office/2006/metadata/properties" ma:root="true" ma:fieldsID="6f7e893cb5df0b6676d863f309a7791d" ns2:_="" ns3:_="">
    <xsd:import namespace="48ebd5fd-5fab-46cb-be03-330e2d9343bb"/>
    <xsd:import namespace="bb56ec6c-0439-405a-afa2-631048f67e7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ebd5fd-5fab-46cb-be03-330e2d9343bb"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c47ab5cc-9df4-480a-a813-f18ef1fcbb38}" ma:internalName="TaxCatchAll" ma:showField="CatchAllData" ma:web="48ebd5fd-5fab-46cb-be03-330e2d9343b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b56ec6c-0439-405a-afa2-631048f67e7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9e376d0-7b00-4479-ba2b-a567c231a0da"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05CEB6F-33E9-41D9-BFCE-6A1071B9BAE5}">
  <ds:schemaRefs>
    <ds:schemaRef ds:uri="http://schemas.microsoft.com/office/2006/metadata/properties"/>
    <ds:schemaRef ds:uri="http://schemas.microsoft.com/office/infopath/2007/PartnerControls"/>
    <ds:schemaRef ds:uri="48ebd5fd-5fab-46cb-be03-330e2d9343bb"/>
    <ds:schemaRef ds:uri="bb56ec6c-0439-405a-afa2-631048f67e79"/>
  </ds:schemaRefs>
</ds:datastoreItem>
</file>

<file path=customXml/itemProps3.xml><?xml version="1.0" encoding="utf-8"?>
<ds:datastoreItem xmlns:ds="http://schemas.openxmlformats.org/officeDocument/2006/customXml" ds:itemID="{ABAC7739-C256-411F-9DE3-170EBBEFA650}">
  <ds:schemaRefs>
    <ds:schemaRef ds:uri="http://schemas.microsoft.com/sharepoint/v3/contenttype/forms"/>
  </ds:schemaRefs>
</ds:datastoreItem>
</file>

<file path=customXml/itemProps4.xml><?xml version="1.0" encoding="utf-8"?>
<ds:datastoreItem xmlns:ds="http://schemas.openxmlformats.org/officeDocument/2006/customXml" ds:itemID="{D724BA42-29B4-4981-9AF7-EE3D65A7DD4C}">
  <ds:schemaRefs>
    <ds:schemaRef ds:uri="http://schemas.openxmlformats.org/officeDocument/2006/bibliography"/>
  </ds:schemaRefs>
</ds:datastoreItem>
</file>

<file path=customXml/itemProps5.xml><?xml version="1.0" encoding="utf-8"?>
<ds:datastoreItem xmlns:ds="http://schemas.openxmlformats.org/officeDocument/2006/customXml" ds:itemID="{A88FF374-327E-4C0E-82CF-0050A86DC7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ebd5fd-5fab-46cb-be03-330e2d9343bb"/>
    <ds:schemaRef ds:uri="bb56ec6c-0439-405a-afa2-631048f67e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13c2807-792f-48e1-924a-eac984ef3354}" enabled="0" method="" siteId="{213c2807-792f-48e1-924a-eac984ef3354}" removed="1"/>
</clbl:labelList>
</file>

<file path=docProps/app.xml><?xml version="1.0" encoding="utf-8"?>
<Properties xmlns="http://schemas.openxmlformats.org/officeDocument/2006/extended-properties" xmlns:vt="http://schemas.openxmlformats.org/officeDocument/2006/docPropsVTypes">
  <Template>VgV_OV_Vorlage_Eigenerklärung_Bieterformular</Template>
  <TotalTime>0</TotalTime>
  <Pages>16</Pages>
  <Words>3218</Words>
  <Characters>20277</Characters>
  <Application>Microsoft Office Word</Application>
  <DocSecurity>0</DocSecurity>
  <Lines>168</Lines>
  <Paragraphs>46</Paragraphs>
  <ScaleCrop>false</ScaleCrop>
  <Company/>
  <LinksUpToDate>false</LinksUpToDate>
  <CharactersWithSpaces>23449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Deborah Kämpf</dc:creator>
  <cp:keywords/>
  <dc:description/>
  <cp:lastModifiedBy>Thomas Kraft</cp:lastModifiedBy>
  <cp:revision>10</cp:revision>
  <cp:lastPrinted>2024-05-30T09:51:00Z</cp:lastPrinted>
  <dcterms:created xsi:type="dcterms:W3CDTF">2026-05-27T09:46:00Z</dcterms:created>
  <dcterms:modified xsi:type="dcterms:W3CDTF">2026-05-27T09:51:00Z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0x0101005D5631DA7FF0404C961112D372A02884</vt:lpwstr>
  </property>
  <property fmtid="{D5CDD505-2E9C-101B-9397-08002B2CF9AE}" pid="3" name="MediaServiceImageTags">
    <vt:lpwstr/>
  </property>
</Properties>
</file>