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AFD63" w14:textId="77777777" w:rsidR="001A1BC2" w:rsidRPr="00115837" w:rsidRDefault="00A85E74" w:rsidP="00C81A59">
      <w:pPr>
        <w:pStyle w:val="berschrift1"/>
        <w:spacing w:before="0" w:line="288" w:lineRule="auto"/>
        <w:rPr>
          <w:lang w:val="de-DE"/>
        </w:rPr>
      </w:pPr>
      <w:r w:rsidRPr="00115837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115837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115837">
        <w:rPr>
          <w:lang w:val="de-DE"/>
        </w:rPr>
        <w:t xml:space="preserve"> </w:t>
      </w:r>
    </w:p>
    <w:p w14:paraId="35B7950F" w14:textId="54EF5EBB" w:rsidR="000E14B9" w:rsidRPr="00115837" w:rsidRDefault="00B31143" w:rsidP="008611F3">
      <w:pPr>
        <w:pStyle w:val="berschrift1"/>
        <w:spacing w:before="0" w:after="200" w:line="288" w:lineRule="auto"/>
        <w:rPr>
          <w:lang w:val="de-DE"/>
        </w:rPr>
      </w:pPr>
      <w:r>
        <w:rPr>
          <w:lang w:val="de-DE"/>
        </w:rPr>
        <w:t>NACHUNTERNEHMERVERZEICHNIS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4678"/>
        <w:gridCol w:w="4961"/>
      </w:tblGrid>
      <w:tr w:rsidR="006F2BE7" w:rsidRPr="00303B63" w14:paraId="0CBCEE16" w14:textId="77777777" w:rsidTr="00B31143">
        <w:trPr>
          <w:trHeight w:val="1391"/>
        </w:trPr>
        <w:tc>
          <w:tcPr>
            <w:tcW w:w="9639" w:type="dxa"/>
            <w:gridSpan w:val="2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2658093" w14:textId="307CC5C9" w:rsidR="00B31143" w:rsidRPr="00B31143" w:rsidRDefault="00B31143" w:rsidP="00733CC9">
            <w:pPr>
              <w:rPr>
                <w:rFonts w:ascii="Barlow SemiBold" w:hAnsi="Barlow SemiBold"/>
              </w:rPr>
            </w:pPr>
            <w:r w:rsidRPr="00B31143">
              <w:rPr>
                <w:rFonts w:ascii="Barlow SemiBold" w:hAnsi="Barlow SemiBold"/>
              </w:rPr>
              <w:t>Verzeichnis über Art und Umfa</w:t>
            </w:r>
            <w:r>
              <w:rPr>
                <w:rFonts w:ascii="Barlow SemiBold" w:hAnsi="Barlow SemiBold"/>
              </w:rPr>
              <w:t>n</w:t>
            </w:r>
            <w:r w:rsidRPr="00B31143">
              <w:rPr>
                <w:rFonts w:ascii="Barlow SemiBold" w:hAnsi="Barlow SemiBold"/>
              </w:rPr>
              <w:t>g der Leistungen, für die sich der Bewerber/ Bieter der Kapazitäten anderer Unternehmen bedienen wird.</w:t>
            </w:r>
          </w:p>
          <w:p w14:paraId="5EDE2EF9" w14:textId="0318E495" w:rsidR="006F2BE7" w:rsidRPr="00B9184F" w:rsidRDefault="00B31143" w:rsidP="00733CC9">
            <w:pPr>
              <w:rPr>
                <w:rFonts w:ascii="Barlow SemiBold" w:hAnsi="Barlow SemiBold"/>
              </w:rPr>
            </w:pPr>
            <w:r w:rsidRPr="00B31143">
              <w:rPr>
                <w:rFonts w:ascii="Barlow SemiBold" w:hAnsi="Barlow SemiBold"/>
              </w:rPr>
              <w:t>Zur Ausführung der im Angebot enthaltenen Leistungen bene</w:t>
            </w:r>
            <w:r>
              <w:rPr>
                <w:rFonts w:ascii="Barlow SemiBold" w:hAnsi="Barlow SemiBold"/>
              </w:rPr>
              <w:t>n</w:t>
            </w:r>
            <w:r w:rsidRPr="00B31143">
              <w:rPr>
                <w:rFonts w:ascii="Barlow SemiBold" w:hAnsi="Barlow SemiBold"/>
              </w:rPr>
              <w:t>nen wir Art und Umfang der Teilleistungen, für die wir uns anderer Unternehmen bedienen werden.</w:t>
            </w:r>
          </w:p>
        </w:tc>
      </w:tr>
      <w:tr w:rsidR="00B31143" w:rsidRPr="00303B63" w14:paraId="17E0CCA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6D05E531" w:rsidR="00B31143" w:rsidRPr="00B31143" w:rsidRDefault="00B31143" w:rsidP="006447FD">
            <w:pPr>
              <w:rPr>
                <w:lang w:eastAsia="de-DE" w:bidi="de-DE"/>
              </w:rPr>
            </w:pPr>
            <w:r w:rsidRPr="00B31143">
              <w:rPr>
                <w:lang w:eastAsia="de-DE" w:bidi="de-DE"/>
              </w:rPr>
              <w:t>Name des Unternehmens</w:t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7B6ED6D2" w:rsidR="00B31143" w:rsidRPr="00C04203" w:rsidRDefault="00B31143" w:rsidP="002541FE">
            <w:pPr>
              <w:rPr>
                <w:szCs w:val="20"/>
              </w:rPr>
            </w:pPr>
            <w:r>
              <w:rPr>
                <w:szCs w:val="20"/>
              </w:rPr>
              <w:t>Beschreibung der Teilleistung</w:t>
            </w:r>
          </w:p>
        </w:tc>
      </w:tr>
      <w:tr w:rsidR="00B31143" w:rsidRPr="00303B63" w14:paraId="79F8EF3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002BBBAE" w:rsidR="00B31143" w:rsidRPr="00643558" w:rsidRDefault="00B31143" w:rsidP="009F7186">
            <w:pPr>
              <w:rPr>
                <w:lang w:eastAsia="de-DE" w:bidi="de-DE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77777777" w:rsidR="00B31143" w:rsidRPr="00C04203" w:rsidRDefault="00B31143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1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B31143" w:rsidRPr="00303B63" w14:paraId="062DD3E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6944F399" w:rsidR="00B31143" w:rsidRPr="00643558" w:rsidRDefault="00B31143" w:rsidP="009F7186">
            <w:pPr>
              <w:rPr>
                <w:lang w:eastAsia="de-DE" w:bidi="de-DE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3FC6EA8" w14:textId="77777777" w:rsidR="00B31143" w:rsidRPr="00C04203" w:rsidRDefault="00B31143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2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B31143" w:rsidRPr="00303B63" w14:paraId="420CEE2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5C88746" w14:textId="5B4719E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8FA3696" w14:textId="51B96A97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D8A8B6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A5720B" w14:textId="652320C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14C306" w14:textId="0FAC926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FBE97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2371460" w14:textId="495458AB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561571E1" w14:textId="43DA65F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3E81375D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BEAE950" w14:textId="1895F08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55B02" w14:textId="4B3A5CE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4C9F34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10D3C" w14:textId="1FB5638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4159FC7" w14:textId="0CB7D79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7B6FFA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BBF9AF8" w14:textId="2149E58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0A8D318" w14:textId="2AF6689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36EC14E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73A779" w14:textId="6ACDFEB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FEC9DCF" w14:textId="7BB1313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FDAD9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612D08" w14:textId="6D3CBAB5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98FB4" w14:textId="4DD39EB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104A60D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F6B2713" w14:textId="7757174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1CC6C398" w14:textId="6325489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1D48582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A3DD3" w14:textId="021979B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64A2BA5E" w14:textId="265FDBF8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20F8C80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A93AF3C" w14:textId="359804B1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EB6416D" w14:textId="23F8D08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71A63E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D0169E1" w14:textId="2E4CF85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3A47DAEB" w14:textId="59E0440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E62DE0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868768F" w14:textId="390AF5F0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7A99190C" w14:textId="7489D685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2B336BC4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7A57277" w14:textId="1FB2D2C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1253372" w14:textId="2A4E081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3AF808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F2A1002" w14:textId="0D54E64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BB4D72C" w14:textId="0D126B2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</w:tbl>
    <w:p w14:paraId="227CC706" w14:textId="77777777" w:rsidR="003F0178" w:rsidRPr="00115837" w:rsidRDefault="003F0178" w:rsidP="00A8240B">
      <w:pPr>
        <w:rPr>
          <w:sz w:val="2"/>
          <w:szCs w:val="2"/>
        </w:rPr>
      </w:pPr>
    </w:p>
    <w:sectPr w:rsidR="003F0178" w:rsidRPr="00115837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1BB5D3" w14:textId="77777777" w:rsidR="00EC2F4D" w:rsidRDefault="00EC2F4D" w:rsidP="00CC4AD3">
      <w:r>
        <w:separator/>
      </w:r>
    </w:p>
  </w:endnote>
  <w:endnote w:type="continuationSeparator" w:id="0">
    <w:p w14:paraId="2D50FEE6" w14:textId="77777777" w:rsidR="00EC2F4D" w:rsidRDefault="00EC2F4D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73753E8F-5C1E-4012-8225-3A87CDDA2F03}"/>
    <w:embedBold r:id="rId2" w:fontKey="{7B0AF733-4CA6-42D5-9CD3-092EA9E8C577}"/>
    <w:embedItalic r:id="rId3" w:fontKey="{25B9175B-348F-4379-AEA9-0045847AFC2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353A1A3-06D7-49F1-A3AE-C325150D3D99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20A3CA22-F694-4A73-A90B-AB71E1C493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D850C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E4AAA82" wp14:editId="5F6268F9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C91FA9" w14:textId="5AE9FCEE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E51C37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15.07.2026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4AAA82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AC91FA9" w14:textId="5AE9FCEE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E51C37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15.07.2026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DDBD7E3" wp14:editId="2CB9ED61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ECA43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DBD7E3" id="Gruppieren 3" o:spid="_x0000_s1027" style="position:absolute;margin-left:.05pt;margin-top:-39.55pt;width:481.85pt;height:18.95pt;z-index:251675648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2C0ECA43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77696" behindDoc="0" locked="0" layoutInCell="1" allowOverlap="1" wp14:anchorId="1AD2FDE1" wp14:editId="73D473AF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31" style="position:absolute;margin-left:.1pt;margin-top:763.1pt;width:481.85pt;height:65.2pt;z-index:251677696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2C7300" w14:textId="77777777" w:rsidR="00EC2F4D" w:rsidRDefault="00EC2F4D" w:rsidP="00CC4AD3">
      <w:r>
        <w:separator/>
      </w:r>
    </w:p>
  </w:footnote>
  <w:footnote w:type="continuationSeparator" w:id="0">
    <w:p w14:paraId="7C578625" w14:textId="77777777" w:rsidR="00EC2F4D" w:rsidRDefault="00EC2F4D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C6B42" w14:textId="393F3566" w:rsidR="002C4769" w:rsidRDefault="00115837" w:rsidP="002C4769">
    <w:pPr>
      <w:pStyle w:val="Kopfzeile"/>
    </w:pPr>
    <w:r>
      <w:t>SektVO</w:t>
    </w:r>
    <w:r w:rsidR="002C4769">
      <w:t xml:space="preserve">-Verhandlungsverfahren </w:t>
    </w:r>
  </w:p>
  <w:p w14:paraId="00E6AD59" w14:textId="30C5561B" w:rsidR="005768E1" w:rsidRPr="002C4769" w:rsidRDefault="00E51C37" w:rsidP="002C4769">
    <w:pPr>
      <w:pStyle w:val="Kopfzeile"/>
    </w:pPr>
    <w:r>
      <w:rPr>
        <w:noProof/>
        <w14:numSpacing w14:val="default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79EE42E4" wp14:editId="676BC6CB">
              <wp:simplePos x="0" y="0"/>
              <wp:positionH relativeFrom="column">
                <wp:posOffset>4445</wp:posOffset>
              </wp:positionH>
              <wp:positionV relativeFrom="paragraph">
                <wp:posOffset>245110</wp:posOffset>
              </wp:positionV>
              <wp:extent cx="6106914" cy="85725"/>
              <wp:effectExtent l="0" t="0" r="0" b="0"/>
              <wp:wrapNone/>
              <wp:docPr id="1556184197" name="Freihandform: Form 7956728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06914" cy="85725"/>
                      </a:xfrm>
                      <a:custGeom>
                        <a:avLst/>
                        <a:gdLst>
                          <a:gd name="csX0" fmla="*/ 0 w 4432191"/>
                          <a:gd name="csY0" fmla="*/ 0 h 12663"/>
                          <a:gd name="csX1" fmla="*/ 4432192 w 4432191"/>
                          <a:gd name="csY1" fmla="*/ 0 h 12663"/>
                        </a:gdLst>
                        <a:ahLst/>
                        <a:cxnLst>
                          <a:cxn ang="0">
                            <a:pos x="csX0" y="csY0"/>
                          </a:cxn>
                          <a:cxn ang="0">
                            <a:pos x="csX1" y="csY1"/>
                          </a:cxn>
                        </a:cxnLst>
                        <a:rect l="l" t="t" r="r" b="b"/>
                        <a:pathLst>
                          <a:path w="4432191" h="12663">
                            <a:moveTo>
                              <a:pt x="0" y="0"/>
                            </a:moveTo>
                            <a:lnTo>
                              <a:pt x="4432192" y="0"/>
                            </a:lnTo>
                          </a:path>
                        </a:pathLst>
                      </a:custGeom>
                      <a:ln w="6347" cap="flat">
                        <a:solidFill>
                          <a:srgbClr val="00C1DE"/>
                        </a:solidFill>
                        <a:prstDash val="solid"/>
                        <a:miter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609C84" id="Freihandform: Form 795672844" o:spid="_x0000_s1026" style="position:absolute;margin-left:.35pt;margin-top:19.3pt;width:480.85pt;height:6.7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432191,12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" path="m,l4432192,e" filled="f" strokecolor="#00c1de" strokeweight=".17631mm">
              <v:stroke joinstyle="miter"/>
              <v:path arrowok="t" o:connecttype="custom" o:connectlocs="0,0;6106915,0" o:connectangles="0,0"/>
            </v:shape>
          </w:pict>
        </mc:Fallback>
      </mc:AlternateContent>
    </w:r>
    <w:r>
      <w:t>Wartungs- und Instandhaltungsleistungen Radialverdichter Speicherstandorte Jemgum und Rehden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46976" behindDoc="1" locked="0" layoutInCell="1" allowOverlap="1" wp14:anchorId="1716C645" wp14:editId="34344BD5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43340EA" id="Gruppieren 9" o:spid="_x0000_s1026" style="position:absolute;margin-left:-70.9pt;margin-top:262.35pt;width:42.5pt;height:121.55pt;z-index:-251669504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CDD1233" wp14:editId="3866EB6C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78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2576" behindDoc="1" locked="1" layoutInCell="1" allowOverlap="1" wp14:anchorId="370A3342" wp14:editId="554E0245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1" w:cryptProviderType="rsaAES" w:cryptAlgorithmClass="hash" w:cryptAlgorithmType="typeAny" w:cryptAlgorithmSid="14" w:cryptSpinCount="100000" w:hash="jbYMHKSmDodlYTr0LKsaSw+EoUq4/w/GVnDcBWpN5rhDQuIuhBTJ1B51MaWFAWFdblEpmWwizkp4HjPH34ByaA==" w:salt="TMzSa5H4R9kbzc8Udptr9A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225F3"/>
    <w:rsid w:val="00047AC0"/>
    <w:rsid w:val="000549E4"/>
    <w:rsid w:val="00060A87"/>
    <w:rsid w:val="00060AF3"/>
    <w:rsid w:val="00062DE6"/>
    <w:rsid w:val="0006507E"/>
    <w:rsid w:val="000728B5"/>
    <w:rsid w:val="00074E98"/>
    <w:rsid w:val="000765B7"/>
    <w:rsid w:val="0007778D"/>
    <w:rsid w:val="0008040C"/>
    <w:rsid w:val="00085C03"/>
    <w:rsid w:val="0009216C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E14B9"/>
    <w:rsid w:val="000E26EC"/>
    <w:rsid w:val="000F27BB"/>
    <w:rsid w:val="000F43F1"/>
    <w:rsid w:val="0010101B"/>
    <w:rsid w:val="00114192"/>
    <w:rsid w:val="00115837"/>
    <w:rsid w:val="00127FB8"/>
    <w:rsid w:val="00131FA6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1C88"/>
    <w:rsid w:val="002A3E80"/>
    <w:rsid w:val="002A3F26"/>
    <w:rsid w:val="002B1ECD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A73A9"/>
    <w:rsid w:val="003B010B"/>
    <w:rsid w:val="003C07BC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2055"/>
    <w:rsid w:val="006E7102"/>
    <w:rsid w:val="006F2BE7"/>
    <w:rsid w:val="006F3A7B"/>
    <w:rsid w:val="006F3E80"/>
    <w:rsid w:val="006F42E1"/>
    <w:rsid w:val="007020A5"/>
    <w:rsid w:val="0070510E"/>
    <w:rsid w:val="00705F6D"/>
    <w:rsid w:val="00714FF8"/>
    <w:rsid w:val="00723E5A"/>
    <w:rsid w:val="0072535E"/>
    <w:rsid w:val="00733CC9"/>
    <w:rsid w:val="00756857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1251B"/>
    <w:rsid w:val="008209CF"/>
    <w:rsid w:val="008214F8"/>
    <w:rsid w:val="0083247E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C5B54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166A"/>
    <w:rsid w:val="00A233BB"/>
    <w:rsid w:val="00A247C1"/>
    <w:rsid w:val="00A35F97"/>
    <w:rsid w:val="00A364F6"/>
    <w:rsid w:val="00A543CB"/>
    <w:rsid w:val="00A54BBB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1143"/>
    <w:rsid w:val="00B36D37"/>
    <w:rsid w:val="00B51E0A"/>
    <w:rsid w:val="00B53ABC"/>
    <w:rsid w:val="00B67475"/>
    <w:rsid w:val="00B67D20"/>
    <w:rsid w:val="00B70359"/>
    <w:rsid w:val="00B7269B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332D8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5848"/>
    <w:rsid w:val="00D658CA"/>
    <w:rsid w:val="00D71EDF"/>
    <w:rsid w:val="00D92253"/>
    <w:rsid w:val="00D92741"/>
    <w:rsid w:val="00D97E15"/>
    <w:rsid w:val="00DB5524"/>
    <w:rsid w:val="00DC5887"/>
    <w:rsid w:val="00DC6BFD"/>
    <w:rsid w:val="00DD234E"/>
    <w:rsid w:val="00DD596D"/>
    <w:rsid w:val="00DE0616"/>
    <w:rsid w:val="00DE1B3A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43ED2"/>
    <w:rsid w:val="00E50038"/>
    <w:rsid w:val="00E51C37"/>
    <w:rsid w:val="00E51C3B"/>
    <w:rsid w:val="00E6056B"/>
    <w:rsid w:val="00E66ECA"/>
    <w:rsid w:val="00E75531"/>
    <w:rsid w:val="00E75581"/>
    <w:rsid w:val="00EA2693"/>
    <w:rsid w:val="00EC22D6"/>
    <w:rsid w:val="00EC2F4D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4A86"/>
    <w:rsid w:val="00F170DD"/>
    <w:rsid w:val="00F249DF"/>
    <w:rsid w:val="00F302FA"/>
    <w:rsid w:val="00F3466E"/>
    <w:rsid w:val="00F476FA"/>
    <w:rsid w:val="00F52E56"/>
    <w:rsid w:val="00F55588"/>
    <w:rsid w:val="00F70F49"/>
    <w:rsid w:val="00F77251"/>
    <w:rsid w:val="00F77BDB"/>
    <w:rsid w:val="00F8389E"/>
    <w:rsid w:val="00FA212A"/>
    <w:rsid w:val="00FA4623"/>
    <w:rsid w:val="00FA50EE"/>
    <w:rsid w:val="00FB3044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2A1D70EE"/>
  <w15:docId w15:val="{9FAD6294-7300-444D-B43E-60B12D2D6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CEC27BBC2A3A4D90A026EE216D25C3" ma:contentTypeVersion="3" ma:contentTypeDescription="Ein neues Dokument erstellen." ma:contentTypeScope="" ma:versionID="303b45cf89b38f3ec56d98c99407bdbd">
  <xsd:schema xmlns:xsd="http://www.w3.org/2001/XMLSchema" xmlns:xs="http://www.w3.org/2001/XMLSchema" xmlns:p="http://schemas.microsoft.com/office/2006/metadata/properties" xmlns:ns2="cce93c7b-e125-4dc2-87ff-fd118a632bea" targetNamespace="http://schemas.microsoft.com/office/2006/metadata/properties" ma:root="true" ma:fieldsID="bae41358d8397300bc2ffc7f834135af" ns2:_="">
    <xsd:import namespace="cce93c7b-e125-4dc2-87ff-fd118a632b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e93c7b-e125-4dc2-87ff-fd118a632b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8011A3-5E99-4258-AA29-86EB26914A8E}"/>
</file>

<file path=customXml/itemProps3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1</Pages>
  <Words>159</Words>
  <Characters>939</Characters>
  <Application>Microsoft Office Word</Application>
  <DocSecurity>0</DocSecurity>
  <Lines>85</Lines>
  <Paragraphs>84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HPM - Deborah Kämpf</cp:lastModifiedBy>
  <cp:revision>9</cp:revision>
  <cp:lastPrinted>2024-05-26T14:28:00Z</cp:lastPrinted>
  <dcterms:created xsi:type="dcterms:W3CDTF">2024-09-12T07:05:00Z</dcterms:created>
  <dcterms:modified xsi:type="dcterms:W3CDTF">2026-07-15T12:03:00Z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0x010100E7CEC27BBC2A3A4D90A026EE216D25C3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