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2454B" w14:textId="77777777" w:rsidR="00DA1BB2" w:rsidRPr="00DA1BB2" w:rsidRDefault="00DA1BB2" w:rsidP="00DA1BB2">
      <w:pPr>
        <w:spacing w:line="276" w:lineRule="auto"/>
        <w:rPr>
          <w:rFonts w:asciiTheme="majorHAnsi" w:hAnsiTheme="majorHAnsi"/>
          <w:b/>
          <w:bCs/>
          <w:sz w:val="32"/>
          <w:szCs w:val="32"/>
        </w:rPr>
      </w:pPr>
      <w:r w:rsidRPr="00DA1BB2">
        <w:rPr>
          <w:rFonts w:asciiTheme="majorHAnsi" w:hAnsiTheme="majorHAnsi"/>
          <w:b/>
          <w:bCs/>
          <w:sz w:val="32"/>
          <w:szCs w:val="32"/>
        </w:rPr>
        <w:t>Eigenerklärung zur Betriebshaftpflichtversicherung</w:t>
      </w:r>
    </w:p>
    <w:p w14:paraId="4B1DA4F5" w14:textId="77777777" w:rsidR="00FE4976" w:rsidRPr="00FE4976" w:rsidRDefault="00FE4976" w:rsidP="00F156D5">
      <w:pPr>
        <w:spacing w:line="276" w:lineRule="auto"/>
        <w:rPr>
          <w:sz w:val="21"/>
          <w:szCs w:val="21"/>
        </w:rPr>
      </w:pPr>
    </w:p>
    <w:p w14:paraId="7A4A719B" w14:textId="77777777" w:rsidR="00FE4976" w:rsidRDefault="00FE4976" w:rsidP="00F156D5">
      <w:pPr>
        <w:spacing w:line="276" w:lineRule="auto"/>
        <w:rPr>
          <w:sz w:val="18"/>
          <w:szCs w:val="18"/>
        </w:rPr>
      </w:pPr>
    </w:p>
    <w:tbl>
      <w:tblPr>
        <w:tblStyle w:val="EinfacheTabelle3"/>
        <w:tblW w:w="5000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FE4976" w:rsidRPr="005A1001" w14:paraId="1EA5F6DB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tcBorders>
              <w:bottom w:val="single" w:sz="4" w:space="0" w:color="6D6D6D" w:themeColor="background2" w:themeShade="80"/>
              <w:right w:val="none" w:sz="0" w:space="0" w:color="auto"/>
            </w:tcBorders>
            <w:shd w:val="clear" w:color="auto" w:fill="008BD2" w:themeFill="text2"/>
          </w:tcPr>
          <w:p w14:paraId="14F5395A" w14:textId="5B036423" w:rsidR="00FE4976" w:rsidRPr="005A1001" w:rsidRDefault="005A1001" w:rsidP="00F156D5">
            <w:pPr>
              <w:pStyle w:val="Tabelleninhalt"/>
              <w:spacing w:line="276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Bestehen einer Betriebshaftlichtversicherung mit einer Deckungssumme:</w:t>
            </w:r>
          </w:p>
        </w:tc>
      </w:tr>
      <w:tr w:rsidR="00FE4976" w:rsidRPr="005A1001" w14:paraId="3F6B1CA9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6D6D6D" w:themeColor="background2" w:themeShade="80"/>
              <w:right w:val="none" w:sz="0" w:space="0" w:color="auto"/>
            </w:tcBorders>
          </w:tcPr>
          <w:p w14:paraId="08047976" w14:textId="4B23FF70" w:rsidR="005A1001" w:rsidRPr="005A1001" w:rsidRDefault="005A1001" w:rsidP="00DB36D9">
            <w:pPr>
              <w:pStyle w:val="Tabelleninhalt"/>
              <w:numPr>
                <w:ilvl w:val="0"/>
                <w:numId w:val="19"/>
              </w:numPr>
              <w:spacing w:line="276" w:lineRule="auto"/>
              <w:ind w:left="313" w:hanging="313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für Vermögensschäden von mindestens 250.000,00 € je Versicherungsfall, zweifach maximiert pro Jahr und </w:t>
            </w:r>
          </w:p>
          <w:p w14:paraId="5CBFA6B4" w14:textId="19FF1B0E" w:rsidR="00FE4976" w:rsidRPr="005A1001" w:rsidRDefault="005A1001" w:rsidP="00DB36D9">
            <w:pPr>
              <w:pStyle w:val="Tabelleninhalt"/>
              <w:numPr>
                <w:ilvl w:val="0"/>
                <w:numId w:val="19"/>
              </w:numPr>
              <w:spacing w:line="276" w:lineRule="auto"/>
              <w:ind w:left="313" w:hanging="313"/>
              <w:rPr>
                <w:rFonts w:asciiTheme="minorHAnsi" w:hAnsiTheme="minorHAnsi" w:cstheme="minorHAnsi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für Personen- und Sachschäden mit einer Deckungssumme von mindestens 1.000.000,00 € für jeden Versicherungsfall, zweifach begrenzt pro Jahr</w:t>
            </w:r>
          </w:p>
        </w:tc>
      </w:tr>
    </w:tbl>
    <w:p w14:paraId="11EE3DEB" w14:textId="77777777" w:rsidR="00FE4976" w:rsidRDefault="00FE4976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2A5041FB" w14:textId="77777777" w:rsidR="00DB36D9" w:rsidRDefault="00DB36D9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7157E3FF" w14:textId="77777777" w:rsidR="00DB36D9" w:rsidRPr="005A1001" w:rsidRDefault="00DB36D9" w:rsidP="00F156D5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705CB9E5" w14:textId="1D9C19F2" w:rsidR="00DB36D9" w:rsidRPr="00DB36D9" w:rsidRDefault="009F369B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1745839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6D9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 xml:space="preserve">Wir erklären, dass eine Betriebshaftpflichtversicherung mit den oben genannten Deckungssummen ungekündigt besteht. </w:t>
      </w:r>
    </w:p>
    <w:p w14:paraId="30546880" w14:textId="77777777" w:rsidR="00DB36D9" w:rsidRPr="00DB36D9" w:rsidRDefault="00DB36D9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1AEDBE55" w14:textId="7F2753F9" w:rsidR="00FE4976" w:rsidRPr="005A1001" w:rsidRDefault="009F369B" w:rsidP="00DB36D9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339932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6D9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>Wir verpflichten uns, spätestens bis zum Zeitpunkt der Leistungserbringung eine Versicherung in der geforderten Mindesthöhe abzuschließen und vor Leistungsbeginn eine entsprechende Bescheinigung vorzulegen.</w:t>
      </w:r>
    </w:p>
    <w:p w14:paraId="4B4EA8E8" w14:textId="20C3B234" w:rsidR="00552C58" w:rsidRDefault="00552C58" w:rsidP="00F156D5">
      <w:pPr>
        <w:spacing w:line="276" w:lineRule="auto"/>
      </w:pPr>
    </w:p>
    <w:p w14:paraId="78492320" w14:textId="77777777" w:rsidR="00DB36D9" w:rsidRDefault="00DB36D9" w:rsidP="00F156D5">
      <w:pPr>
        <w:spacing w:line="276" w:lineRule="auto"/>
      </w:pPr>
    </w:p>
    <w:p w14:paraId="1EF25441" w14:textId="77777777" w:rsidR="00DB36D9" w:rsidRDefault="00DB36D9" w:rsidP="00F156D5">
      <w:pPr>
        <w:spacing w:line="276" w:lineRule="auto"/>
      </w:pPr>
    </w:p>
    <w:tbl>
      <w:tblPr>
        <w:tblStyle w:val="EinfacheTabelle3"/>
        <w:tblW w:w="5000" w:type="pct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B36D9" w:rsidRPr="005A1001" w14:paraId="0168FE9E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72" w:type="dxa"/>
            <w:gridSpan w:val="2"/>
            <w:shd w:val="clear" w:color="auto" w:fill="008BD2" w:themeFill="text2"/>
          </w:tcPr>
          <w:p w14:paraId="5E8A79A1" w14:textId="5E191307" w:rsidR="00DB36D9" w:rsidRPr="005A1001" w:rsidRDefault="00DB36D9" w:rsidP="008B25AB">
            <w:pPr>
              <w:pStyle w:val="Tabelleninhalt"/>
              <w:spacing w:line="276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Diese Erklärung ist von allen Einzelbewerbern und allen Mitgliedern einer Bewerber- oder Bietergemeinschaft auszufüllen und zu unterschreiben</w:t>
            </w: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color w:val="FFFFFF" w:themeColor="background1"/>
                <w:sz w:val="21"/>
                <w:szCs w:val="21"/>
              </w:rPr>
              <w:t>.</w:t>
            </w:r>
          </w:p>
        </w:tc>
      </w:tr>
      <w:tr w:rsidR="00DB36D9" w:rsidRPr="00DB36D9" w14:paraId="2B3F7D1C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right w:val="single" w:sz="4" w:space="0" w:color="6D6D6D" w:themeColor="background2" w:themeShade="80"/>
            </w:tcBorders>
          </w:tcPr>
          <w:p w14:paraId="0B44F7E8" w14:textId="77777777" w:rsidR="00DB36D9" w:rsidRDefault="009F369B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325598724"/>
                <w:placeholder>
                  <w:docPart w:val="A06DD249F20F4231803F9903675F5610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Datum</w:t>
                </w:r>
              </w:sdtContent>
            </w:sdt>
            <w:r w:rsid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,</w:t>
            </w:r>
            <w:r w:rsidR="00DB36D9" w:rsidRP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2003612251"/>
                <w:placeholder>
                  <w:docPart w:val="59403EA9705749AB9AA69A6A487AE2B6"/>
                </w:placeholder>
                <w:showingPlcHdr/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Unterschrift</w:t>
                </w:r>
              </w:sdtContent>
            </w:sdt>
          </w:p>
          <w:p w14:paraId="138D4E69" w14:textId="77777777" w:rsidR="00DB36D9" w:rsidRDefault="00DB36D9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6A59036" w14:textId="169208B4" w:rsidR="00DB36D9" w:rsidRPr="00DB36D9" w:rsidRDefault="00DB36D9" w:rsidP="00DB36D9">
            <w:pPr>
              <w:pStyle w:val="Tabelleninhalt"/>
              <w:spacing w:line="276" w:lineRule="auto"/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6D6D6D" w:themeColor="background2" w:themeShade="80"/>
              <w:left w:val="single" w:sz="4" w:space="0" w:color="6D6D6D" w:themeColor="background2" w:themeShade="80"/>
            </w:tcBorders>
          </w:tcPr>
          <w:p w14:paraId="7DB1DB85" w14:textId="7B64B05D" w:rsidR="00DB36D9" w:rsidRPr="00DB36D9" w:rsidRDefault="009F369B" w:rsidP="00DB36D9">
            <w:pPr>
              <w:pStyle w:val="Tabelleninha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580404877"/>
                <w:placeholder>
                  <w:docPart w:val="E22B5D67B61344C8AD3C7EFED78EE86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Datum</w:t>
                </w:r>
              </w:sdtContent>
            </w:sdt>
            <w:r w:rsidR="00DB36D9" w:rsidRPr="00DB36D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022596713"/>
                <w:placeholder>
                  <w:docPart w:val="314AC2B00DC34F228F15F3531A823E5F"/>
                </w:placeholder>
                <w:showingPlcHdr/>
              </w:sdtPr>
              <w:sdtEndPr/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Unterschrift</w:t>
                </w:r>
              </w:sdtContent>
            </w:sdt>
          </w:p>
        </w:tc>
      </w:tr>
    </w:tbl>
    <w:p w14:paraId="76FCE282" w14:textId="77777777" w:rsidR="00DB36D9" w:rsidRDefault="00DB36D9" w:rsidP="00F156D5">
      <w:pPr>
        <w:spacing w:line="276" w:lineRule="auto"/>
      </w:pPr>
    </w:p>
    <w:sectPr w:rsidR="00DB36D9" w:rsidSect="00F156D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27" w:right="1416" w:bottom="709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2475" w14:textId="77777777" w:rsidR="009F369B" w:rsidRDefault="009F369B" w:rsidP="00C60D54">
      <w:pPr>
        <w:pStyle w:val="Endnotentrennlinie"/>
      </w:pPr>
    </w:p>
  </w:endnote>
  <w:endnote w:type="continuationSeparator" w:id="0">
    <w:p w14:paraId="0862A26F" w14:textId="77777777" w:rsidR="009F369B" w:rsidRDefault="009F369B" w:rsidP="00C60D54">
      <w:pPr>
        <w:pStyle w:val="Endnoten-Fortsetzungstrennlinie"/>
      </w:pPr>
    </w:p>
  </w:endnote>
  <w:endnote w:type="continuationNotice" w:id="1">
    <w:p w14:paraId="13D304C7" w14:textId="77777777" w:rsidR="009F369B" w:rsidRDefault="009F369B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FABA" w14:textId="4B71560E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ED4D64">
      <w:rPr>
        <w:noProof/>
      </w:rPr>
      <w:t>2</w:t>
    </w:r>
    <w:r>
      <w:fldChar w:fldCharType="end"/>
    </w:r>
    <w:r>
      <w:t>/</w:t>
    </w:r>
    <w:fldSimple w:instr=" SECTIONPAGES   \* MERGEFORMAT ">
      <w:r w:rsidR="005A1001">
        <w:rPr>
          <w:noProof/>
        </w:rPr>
        <w:t>2</w:t>
      </w:r>
    </w:fldSimple>
  </w:p>
  <w:p w14:paraId="75E8723B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090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0E3AD1" w14:textId="21F216F8" w:rsidR="00C059C2" w:rsidRDefault="00FE4976" w:rsidP="00FE4976">
            <w:pPr>
              <w:pStyle w:val="Fuzeile"/>
              <w:jc w:val="right"/>
            </w:pP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PAGE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  <w:r w:rsidRPr="00FE4976">
              <w:rPr>
                <w:sz w:val="18"/>
                <w:szCs w:val="18"/>
              </w:rPr>
              <w:t xml:space="preserve"> | </w:t>
            </w: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NUMPAGES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FFF2" w14:textId="77777777" w:rsidR="009F369B" w:rsidRDefault="009F369B" w:rsidP="004266B9">
      <w:pPr>
        <w:pStyle w:val="Funotentrennline"/>
      </w:pPr>
    </w:p>
  </w:footnote>
  <w:footnote w:type="continuationSeparator" w:id="0">
    <w:p w14:paraId="5FFB9FED" w14:textId="77777777" w:rsidR="009F369B" w:rsidRDefault="009F369B" w:rsidP="004266B9">
      <w:pPr>
        <w:pStyle w:val="Funoten-Fortsetzungstrennlinie"/>
      </w:pPr>
    </w:p>
  </w:footnote>
  <w:footnote w:type="continuationNotice" w:id="1">
    <w:p w14:paraId="6D8311D6" w14:textId="77777777" w:rsidR="009F369B" w:rsidRDefault="009F369B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98CD" w14:textId="77777777" w:rsidR="00A200E2" w:rsidRDefault="00A200E2">
    <w:pPr>
      <w:pStyle w:val="Kopfzeile"/>
    </w:pPr>
  </w:p>
  <w:p w14:paraId="537ADF71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9D1BC1E" wp14:editId="4E2A8A83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8C33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5110A598" wp14:editId="06ADA88A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097856" w14:textId="77777777" w:rsidR="007907D5" w:rsidRDefault="007907D5" w:rsidP="001955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B29"/>
    <w:multiLevelType w:val="hybridMultilevel"/>
    <w:tmpl w:val="B85C46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21777"/>
    <w:multiLevelType w:val="multilevel"/>
    <w:tmpl w:val="22E27E10"/>
    <w:numStyleLink w:val="Schlussfolgerungsliste"/>
  </w:abstractNum>
  <w:abstractNum w:abstractNumId="2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3" w15:restartNumberingAfterBreak="0">
    <w:nsid w:val="0C9A3509"/>
    <w:multiLevelType w:val="multilevel"/>
    <w:tmpl w:val="22E27E10"/>
    <w:numStyleLink w:val="Schlussfolgerungsliste"/>
  </w:abstractNum>
  <w:abstractNum w:abstractNumId="4" w15:restartNumberingAfterBreak="0">
    <w:nsid w:val="0F706678"/>
    <w:multiLevelType w:val="multilevel"/>
    <w:tmpl w:val="800CF58A"/>
    <w:numStyleLink w:val="Aufzhlungsliste"/>
  </w:abstractNum>
  <w:abstractNum w:abstractNumId="5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0855"/>
    <w:multiLevelType w:val="hybridMultilevel"/>
    <w:tmpl w:val="6E449982"/>
    <w:lvl w:ilvl="0" w:tplc="5C1651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76F3E"/>
    <w:multiLevelType w:val="multilevel"/>
    <w:tmpl w:val="800CF58A"/>
    <w:numStyleLink w:val="Aufzhlungsliste"/>
  </w:abstractNum>
  <w:abstractNum w:abstractNumId="8" w15:restartNumberingAfterBreak="0">
    <w:nsid w:val="28C67765"/>
    <w:multiLevelType w:val="hybridMultilevel"/>
    <w:tmpl w:val="38CE8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4084"/>
    <w:multiLevelType w:val="multilevel"/>
    <w:tmpl w:val="260ACCDA"/>
    <w:numStyleLink w:val="NummerierteListe"/>
  </w:abstractNum>
  <w:abstractNum w:abstractNumId="10" w15:restartNumberingAfterBreak="0">
    <w:nsid w:val="42487CFA"/>
    <w:multiLevelType w:val="multilevel"/>
    <w:tmpl w:val="22E27E10"/>
    <w:numStyleLink w:val="Schlussfolgerungsliste"/>
  </w:abstractNum>
  <w:abstractNum w:abstractNumId="11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4E3B029C"/>
    <w:multiLevelType w:val="hybridMultilevel"/>
    <w:tmpl w:val="95A089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54371"/>
    <w:multiLevelType w:val="multilevel"/>
    <w:tmpl w:val="22E27E10"/>
    <w:numStyleLink w:val="Schlussfolgerungsliste"/>
  </w:abstractNum>
  <w:abstractNum w:abstractNumId="15" w15:restartNumberingAfterBreak="0">
    <w:nsid w:val="648D3160"/>
    <w:multiLevelType w:val="hybridMultilevel"/>
    <w:tmpl w:val="2E6E96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A0FEF"/>
    <w:multiLevelType w:val="multilevel"/>
    <w:tmpl w:val="22E27E10"/>
    <w:numStyleLink w:val="Schlussfolgerungsliste"/>
  </w:abstractNum>
  <w:abstractNum w:abstractNumId="18" w15:restartNumberingAfterBreak="0">
    <w:nsid w:val="79AC1F2F"/>
    <w:multiLevelType w:val="multilevel"/>
    <w:tmpl w:val="22E27E10"/>
    <w:numStyleLink w:val="Schlussfolgerungsliste"/>
  </w:abstractNum>
  <w:num w:numId="1" w16cid:durableId="1897399581">
    <w:abstractNumId w:val="2"/>
  </w:num>
  <w:num w:numId="2" w16cid:durableId="296374429">
    <w:abstractNumId w:val="12"/>
  </w:num>
  <w:num w:numId="3" w16cid:durableId="151215598">
    <w:abstractNumId w:val="9"/>
  </w:num>
  <w:num w:numId="4" w16cid:durableId="29764657">
    <w:abstractNumId w:val="4"/>
  </w:num>
  <w:num w:numId="5" w16cid:durableId="525489406">
    <w:abstractNumId w:val="11"/>
  </w:num>
  <w:num w:numId="6" w16cid:durableId="1829133078">
    <w:abstractNumId w:val="17"/>
  </w:num>
  <w:num w:numId="7" w16cid:durableId="1908494298">
    <w:abstractNumId w:val="18"/>
  </w:num>
  <w:num w:numId="8" w16cid:durableId="483930335">
    <w:abstractNumId w:val="10"/>
  </w:num>
  <w:num w:numId="9" w16cid:durableId="1798907989">
    <w:abstractNumId w:val="1"/>
  </w:num>
  <w:num w:numId="10" w16cid:durableId="1232471789">
    <w:abstractNumId w:val="16"/>
  </w:num>
  <w:num w:numId="11" w16cid:durableId="80883005">
    <w:abstractNumId w:val="14"/>
  </w:num>
  <w:num w:numId="12" w16cid:durableId="1838034538">
    <w:abstractNumId w:val="5"/>
  </w:num>
  <w:num w:numId="13" w16cid:durableId="2008749727">
    <w:abstractNumId w:val="3"/>
  </w:num>
  <w:num w:numId="14" w16cid:durableId="1785149328">
    <w:abstractNumId w:val="7"/>
  </w:num>
  <w:num w:numId="15" w16cid:durableId="32313323">
    <w:abstractNumId w:val="0"/>
  </w:num>
  <w:num w:numId="16" w16cid:durableId="1453548951">
    <w:abstractNumId w:val="6"/>
  </w:num>
  <w:num w:numId="17" w16cid:durableId="1112164859">
    <w:abstractNumId w:val="15"/>
  </w:num>
  <w:num w:numId="18" w16cid:durableId="1095318598">
    <w:abstractNumId w:val="8"/>
  </w:num>
  <w:num w:numId="19" w16cid:durableId="4641761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jsLEBE9lBRmn4gsFrDuTBinCuUPzUC/UsonQpeFC5Xvnau/+OLnQ/O+NkE38l2999gt6jCRqRsjzNcYX8l2GNA==" w:salt="pmQTMs1y1HtYyt/SrC7vTQ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B5"/>
    <w:rsid w:val="000004EF"/>
    <w:rsid w:val="00001506"/>
    <w:rsid w:val="00012122"/>
    <w:rsid w:val="00024386"/>
    <w:rsid w:val="00032B92"/>
    <w:rsid w:val="00034C65"/>
    <w:rsid w:val="00057AA8"/>
    <w:rsid w:val="0008259C"/>
    <w:rsid w:val="00082633"/>
    <w:rsid w:val="00090D8F"/>
    <w:rsid w:val="000B5EBD"/>
    <w:rsid w:val="000C59C1"/>
    <w:rsid w:val="000D36F0"/>
    <w:rsid w:val="000F18AF"/>
    <w:rsid w:val="001167A5"/>
    <w:rsid w:val="00166C34"/>
    <w:rsid w:val="001716A3"/>
    <w:rsid w:val="0019128B"/>
    <w:rsid w:val="00192AAD"/>
    <w:rsid w:val="001955E1"/>
    <w:rsid w:val="001A54AA"/>
    <w:rsid w:val="001C77EE"/>
    <w:rsid w:val="001F10CC"/>
    <w:rsid w:val="001F4FAA"/>
    <w:rsid w:val="002056D7"/>
    <w:rsid w:val="002159BC"/>
    <w:rsid w:val="002209B2"/>
    <w:rsid w:val="00222B83"/>
    <w:rsid w:val="002331FE"/>
    <w:rsid w:val="002435C0"/>
    <w:rsid w:val="00244520"/>
    <w:rsid w:val="00247D5A"/>
    <w:rsid w:val="00252639"/>
    <w:rsid w:val="0025525C"/>
    <w:rsid w:val="00272B18"/>
    <w:rsid w:val="002730A2"/>
    <w:rsid w:val="002A033B"/>
    <w:rsid w:val="002C564B"/>
    <w:rsid w:val="002D08EC"/>
    <w:rsid w:val="002D3DA9"/>
    <w:rsid w:val="002D5162"/>
    <w:rsid w:val="002E76D1"/>
    <w:rsid w:val="002E7AE9"/>
    <w:rsid w:val="002F05A0"/>
    <w:rsid w:val="002F2D31"/>
    <w:rsid w:val="002F504A"/>
    <w:rsid w:val="003150E5"/>
    <w:rsid w:val="00332CBB"/>
    <w:rsid w:val="00350B62"/>
    <w:rsid w:val="00355B36"/>
    <w:rsid w:val="00361E13"/>
    <w:rsid w:val="00372CFE"/>
    <w:rsid w:val="003801C9"/>
    <w:rsid w:val="0038051D"/>
    <w:rsid w:val="0039707A"/>
    <w:rsid w:val="003C2DEF"/>
    <w:rsid w:val="003D001B"/>
    <w:rsid w:val="003D6929"/>
    <w:rsid w:val="003F3E63"/>
    <w:rsid w:val="00410ABC"/>
    <w:rsid w:val="00420EB5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20B23"/>
    <w:rsid w:val="00552C58"/>
    <w:rsid w:val="00556333"/>
    <w:rsid w:val="00566C97"/>
    <w:rsid w:val="00574606"/>
    <w:rsid w:val="00591238"/>
    <w:rsid w:val="0059224E"/>
    <w:rsid w:val="005A1001"/>
    <w:rsid w:val="005A67BA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75EAD"/>
    <w:rsid w:val="006832B8"/>
    <w:rsid w:val="00686DD7"/>
    <w:rsid w:val="006A2528"/>
    <w:rsid w:val="006B1924"/>
    <w:rsid w:val="006B48CF"/>
    <w:rsid w:val="006B55B0"/>
    <w:rsid w:val="006C0159"/>
    <w:rsid w:val="006D3F94"/>
    <w:rsid w:val="006E389A"/>
    <w:rsid w:val="0070365B"/>
    <w:rsid w:val="00704F6F"/>
    <w:rsid w:val="0071013B"/>
    <w:rsid w:val="00711EF4"/>
    <w:rsid w:val="00713487"/>
    <w:rsid w:val="00747F17"/>
    <w:rsid w:val="00773247"/>
    <w:rsid w:val="00786AD9"/>
    <w:rsid w:val="0079035B"/>
    <w:rsid w:val="007907D5"/>
    <w:rsid w:val="00791E21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73A"/>
    <w:rsid w:val="00874D67"/>
    <w:rsid w:val="008A139A"/>
    <w:rsid w:val="008B1D2E"/>
    <w:rsid w:val="008D0EC4"/>
    <w:rsid w:val="008F2ADB"/>
    <w:rsid w:val="0090367B"/>
    <w:rsid w:val="0090788E"/>
    <w:rsid w:val="009436F9"/>
    <w:rsid w:val="0094612D"/>
    <w:rsid w:val="009801E4"/>
    <w:rsid w:val="00982697"/>
    <w:rsid w:val="009B497E"/>
    <w:rsid w:val="009E3EDC"/>
    <w:rsid w:val="009F0095"/>
    <w:rsid w:val="009F369B"/>
    <w:rsid w:val="009F5A4F"/>
    <w:rsid w:val="00A06CF8"/>
    <w:rsid w:val="00A148FF"/>
    <w:rsid w:val="00A200E2"/>
    <w:rsid w:val="00A32308"/>
    <w:rsid w:val="00A34B84"/>
    <w:rsid w:val="00A5291F"/>
    <w:rsid w:val="00A87874"/>
    <w:rsid w:val="00A879AF"/>
    <w:rsid w:val="00A94717"/>
    <w:rsid w:val="00AA06CD"/>
    <w:rsid w:val="00AB1677"/>
    <w:rsid w:val="00AB3058"/>
    <w:rsid w:val="00AF24CF"/>
    <w:rsid w:val="00B15333"/>
    <w:rsid w:val="00B30099"/>
    <w:rsid w:val="00B55542"/>
    <w:rsid w:val="00B75271"/>
    <w:rsid w:val="00B77386"/>
    <w:rsid w:val="00B8201F"/>
    <w:rsid w:val="00B92DF9"/>
    <w:rsid w:val="00BA6FD0"/>
    <w:rsid w:val="00BC7205"/>
    <w:rsid w:val="00BF0FAD"/>
    <w:rsid w:val="00C02876"/>
    <w:rsid w:val="00C0577D"/>
    <w:rsid w:val="00C059C2"/>
    <w:rsid w:val="00C16235"/>
    <w:rsid w:val="00C306F1"/>
    <w:rsid w:val="00C60D54"/>
    <w:rsid w:val="00C6294A"/>
    <w:rsid w:val="00C651FB"/>
    <w:rsid w:val="00C83CBD"/>
    <w:rsid w:val="00CA3F01"/>
    <w:rsid w:val="00CC25BB"/>
    <w:rsid w:val="00CC2961"/>
    <w:rsid w:val="00CC7CFA"/>
    <w:rsid w:val="00CD456E"/>
    <w:rsid w:val="00D14A10"/>
    <w:rsid w:val="00D26AEF"/>
    <w:rsid w:val="00D45EA2"/>
    <w:rsid w:val="00D64361"/>
    <w:rsid w:val="00D663F8"/>
    <w:rsid w:val="00DA1BB2"/>
    <w:rsid w:val="00DB2D8E"/>
    <w:rsid w:val="00DB36D9"/>
    <w:rsid w:val="00DB51C8"/>
    <w:rsid w:val="00DC510D"/>
    <w:rsid w:val="00DD5377"/>
    <w:rsid w:val="00DE0B0A"/>
    <w:rsid w:val="00DF0AA5"/>
    <w:rsid w:val="00E432D2"/>
    <w:rsid w:val="00E702BA"/>
    <w:rsid w:val="00E845EA"/>
    <w:rsid w:val="00E87EF7"/>
    <w:rsid w:val="00EA2F26"/>
    <w:rsid w:val="00EA42FD"/>
    <w:rsid w:val="00EB4C06"/>
    <w:rsid w:val="00ED4540"/>
    <w:rsid w:val="00ED4D64"/>
    <w:rsid w:val="00ED70FE"/>
    <w:rsid w:val="00EE4AD0"/>
    <w:rsid w:val="00EF4F32"/>
    <w:rsid w:val="00F156D5"/>
    <w:rsid w:val="00F23781"/>
    <w:rsid w:val="00F327B2"/>
    <w:rsid w:val="00F5253E"/>
    <w:rsid w:val="00F55BC0"/>
    <w:rsid w:val="00F9172E"/>
    <w:rsid w:val="00FA77DF"/>
    <w:rsid w:val="00FB6D80"/>
    <w:rsid w:val="00FE4976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37A664DA"/>
  <w15:docId w15:val="{6A6D5A45-E2A4-4ACF-8F95-445C227F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uiPriority="40" w:qFormat="1"/>
    <w:lsdException w:name="heading 8" w:uiPriority="40" w:qFormat="1"/>
    <w:lsdException w:name="heading 9" w:uiPriority="4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44"/>
    <w:lsdException w:name="toc 2" w:uiPriority="44"/>
    <w:lsdException w:name="toc 3" w:uiPriority="44"/>
    <w:lsdException w:name="toc 4" w:uiPriority="44"/>
    <w:lsdException w:name="toc 5" w:uiPriority="44"/>
    <w:lsdException w:name="toc 6" w:uiPriority="44"/>
    <w:lsdException w:name="toc 7" w:uiPriority="44"/>
    <w:lsdException w:name="toc 8" w:uiPriority="44"/>
    <w:lsdException w:name="toc 9" w:uiPriority="44"/>
    <w:lsdException w:name="Normal Indent" w:semiHidden="1"/>
    <w:lsdException w:name="annotation text" w:semiHidden="1" w:unhideWhenUsed="1"/>
    <w:lsdException w:name="index heading" w:semiHidden="1"/>
    <w:lsdException w:name="caption" w:uiPriority="35"/>
    <w:lsdException w:name="table of figures" w:semiHidden="1" w:unhideWhenUsed="1"/>
    <w:lsdException w:name="envelope address" w:qFormat="1"/>
    <w:lsdException w:name="annotation reference" w:semiHidden="1" w:unhideWhenUsed="1"/>
    <w:lsdException w:name="line number" w:semiHidden="1" w:unhideWhenUsed="1"/>
    <w:lsdException w:name="page number" w:semiHidden="1" w:uiPriority="1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/>
    <w:lsdException w:name="List Number 4" w:semiHidden="1"/>
    <w:lsdException w:name="List Number 5" w:semiHidden="1"/>
    <w:lsdException w:name="Title" w:uiPriority="10"/>
    <w:lsdException w:name="Default Paragraph Font" w:semiHidden="1" w:uiPriority="1" w:unhideWhenUsed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2"/>
    <w:lsdException w:name="Hyperlink" w:uiPriority="5"/>
    <w:lsdException w:name="FollowedHyperlink" w:uiPriority="5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uiPriority="5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/>
    <w:lsdException w:name="TOC Heading" w:uiPriority="44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EB5"/>
    <w:pPr>
      <w:spacing w:line="240" w:lineRule="auto"/>
    </w:pPr>
    <w:rPr>
      <w:rFonts w:cs="Calibri"/>
      <w:sz w:val="22"/>
      <w:szCs w:val="22"/>
      <w14:ligatures w14:val="standardContextual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paragraph" w:customStyle="1" w:styleId="Tabelleninhalt">
    <w:name w:val="Tabelleninhalt"/>
    <w:basedOn w:val="Standard"/>
    <w:qFormat/>
    <w:rsid w:val="00FE4976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  <w14:ligatures w14:val="none"/>
    </w:rPr>
  </w:style>
  <w:style w:type="table" w:styleId="EinfacheTabelle5">
    <w:name w:val="Plain Table 5"/>
    <w:basedOn w:val="NormaleTabelle"/>
    <w:uiPriority w:val="45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3">
    <w:name w:val="Plain Table 3"/>
    <w:basedOn w:val="NormaleTabelle"/>
    <w:uiPriority w:val="43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.Weber\Download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6DD249F20F4231803F9903675F56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DFDCC-3D86-4AAE-9326-280CA2AB97F9}"/>
      </w:docPartPr>
      <w:docPartBody>
        <w:p w:rsidR="006257EE" w:rsidRDefault="006257EE" w:rsidP="006257EE">
          <w:pPr>
            <w:pStyle w:val="A06DD249F20F4231803F9903675F5610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Datum</w:t>
          </w:r>
        </w:p>
      </w:docPartBody>
    </w:docPart>
    <w:docPart>
      <w:docPartPr>
        <w:name w:val="59403EA9705749AB9AA69A6A487AE2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E8F20-6CC5-4EE9-8C13-630C23347705}"/>
      </w:docPartPr>
      <w:docPartBody>
        <w:p w:rsidR="006257EE" w:rsidRDefault="006257EE" w:rsidP="006257EE">
          <w:pPr>
            <w:pStyle w:val="59403EA9705749AB9AA69A6A487AE2B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Unterschrift</w:t>
          </w:r>
        </w:p>
      </w:docPartBody>
    </w:docPart>
    <w:docPart>
      <w:docPartPr>
        <w:name w:val="E22B5D67B61344C8AD3C7EFED78EE8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242B9-137E-4407-BC98-1E9289CD9F49}"/>
      </w:docPartPr>
      <w:docPartBody>
        <w:p w:rsidR="006257EE" w:rsidRDefault="006257EE" w:rsidP="006257EE">
          <w:pPr>
            <w:pStyle w:val="E22B5D67B61344C8AD3C7EFED78EE86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Datum</w:t>
          </w:r>
        </w:p>
      </w:docPartBody>
    </w:docPart>
    <w:docPart>
      <w:docPartPr>
        <w:name w:val="314AC2B00DC34F228F15F3531A823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CA010-F4FB-4A39-94B3-489E507A5D5A}"/>
      </w:docPartPr>
      <w:docPartBody>
        <w:p w:rsidR="006257EE" w:rsidRDefault="006257EE" w:rsidP="006257EE">
          <w:pPr>
            <w:pStyle w:val="314AC2B00DC34F228F15F3531A823E5F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Unterschrift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6F"/>
    <w:rsid w:val="003A4C83"/>
    <w:rsid w:val="003B3C8A"/>
    <w:rsid w:val="006257EE"/>
    <w:rsid w:val="00844A26"/>
    <w:rsid w:val="00A30A6F"/>
    <w:rsid w:val="00A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57EE"/>
    <w:rPr>
      <w:color w:val="808080"/>
    </w:rPr>
  </w:style>
  <w:style w:type="paragraph" w:customStyle="1" w:styleId="A06DD249F20F4231803F9903675F56101">
    <w:name w:val="A06DD249F20F4231803F9903675F5610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59403EA9705749AB9AA69A6A487AE2B61">
    <w:name w:val="59403EA9705749AB9AA69A6A487AE2B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E22B5D67B61344C8AD3C7EFED78EE8661">
    <w:name w:val="E22B5D67B61344C8AD3C7EFED78EE86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314AC2B00DC34F228F15F3531A823E5F1">
    <w:name w:val="314AC2B00DC34F228F15F3531A823E5F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26D01-00D4-42A5-B8A9-402640072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69792-DA65-4CE2-9E54-F03B0B2696F2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3.xml><?xml version="1.0" encoding="utf-8"?>
<ds:datastoreItem xmlns:ds="http://schemas.openxmlformats.org/officeDocument/2006/customXml" ds:itemID="{8CF96019-6C31-4754-BDBA-AF6E97E65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1066B-D2AF-4BC0-BA7D-D68A4F4664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b5e2434-0977-4a30-83e6-36a1554e0f95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Vorlage_Blankobogen-mit-Logo_gtai_2018.dotm</Template>
  <TotalTime>0</TotalTime>
  <Pages>1</Pages>
  <Words>123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Weber, Anett</dc:creator>
  <cp:lastModifiedBy>Sonnenwald, Sandy</cp:lastModifiedBy>
  <cp:revision>3</cp:revision>
  <cp:lastPrinted>2016-03-23T12:56:00Z</cp:lastPrinted>
  <dcterms:created xsi:type="dcterms:W3CDTF">2024-02-28T10:15:00Z</dcterms:created>
  <dcterms:modified xsi:type="dcterms:W3CDTF">2026-06-15T14:16:00Z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