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40178FA9"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A9C0624CC640445E868E9E7195E7CCE6"/>
          </w:placeholder>
        </w:sdtPr>
        <w:sdtEndPr>
          <w:rPr>
            <w:bCs w:val="0"/>
          </w:rPr>
        </w:sdtEndPr>
        <w:sdtContent>
          <w:sdt>
            <w:sdtPr>
              <w:rPr>
                <w:rFonts w:cstheme="minorHAnsi"/>
                <w:b/>
                <w:bCs/>
                <w:sz w:val="21"/>
                <w:szCs w:val="21"/>
              </w:rPr>
              <w:id w:val="1248466463"/>
              <w:placeholder>
                <w:docPart w:val="F62DC15616DF4EDE97B3DAA1C411DB94"/>
              </w:placeholder>
            </w:sdtPr>
            <w:sdtEndPr/>
            <w:sdtContent>
              <w:r w:rsidR="00A13CFC">
                <w:rPr>
                  <w:rFonts w:cstheme="minorHAnsi"/>
                  <w:b/>
                  <w:bCs/>
                  <w:sz w:val="21"/>
                  <w:szCs w:val="21"/>
                </w:rPr>
                <w:t>Erstellung von Filmen und Bewegtbildformaten</w:t>
              </w:r>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7777777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09778593"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647154" w:rsidRDefault="00A0549A" w:rsidP="000409A1">
      <w:pPr>
        <w:spacing w:before="240" w:after="160"/>
        <w:rPr>
          <w:rFonts w:eastAsia="Calibri" w:cstheme="minorHAnsi"/>
          <w:sz w:val="21"/>
          <w:szCs w:val="21"/>
        </w:rPr>
      </w:pPr>
      <w:r w:rsidRPr="00647154">
        <w:rPr>
          <w:rFonts w:eastAsia="Calibri" w:cstheme="minorHAnsi"/>
          <w:sz w:val="21"/>
          <w:szCs w:val="21"/>
        </w:rPr>
        <w:t>Name und Anschrift der Mitglieder</w:t>
      </w:r>
    </w:p>
    <w:sdt>
      <w:sdtPr>
        <w:rPr>
          <w:rFonts w:cstheme="minorHAnsi"/>
          <w:b/>
          <w:sz w:val="21"/>
          <w:szCs w:val="21"/>
        </w:rPr>
        <w:id w:val="1431703759"/>
        <w:placeholder>
          <w:docPart w:val="532F7EC3275B429991941625FB34EFAA"/>
        </w:placeholder>
        <w:showingPlcHdr/>
      </w:sdtPr>
      <w:sdtEndPr/>
      <w:sdtContent>
        <w:p w14:paraId="4F05157F" w14:textId="77777777" w:rsidR="000409A1" w:rsidRPr="00647154" w:rsidRDefault="000409A1" w:rsidP="000409A1">
          <w:pPr>
            <w:spacing w:before="240" w:after="240"/>
            <w:rPr>
              <w:rFonts w:cstheme="minorHAnsi"/>
              <w:b/>
              <w:sz w:val="21"/>
              <w:szCs w:val="21"/>
            </w:rPr>
          </w:pPr>
          <w:r w:rsidRPr="00647154">
            <w:rPr>
              <w:rStyle w:val="Platzhaltertext"/>
              <w:rFonts w:cstheme="minorHAnsi"/>
              <w:b/>
              <w:sz w:val="21"/>
              <w:szCs w:val="21"/>
            </w:rPr>
            <w:t xml:space="preserve">Name und Anschrift </w:t>
          </w:r>
          <w:r w:rsidR="00A0549A" w:rsidRPr="00647154">
            <w:rPr>
              <w:rStyle w:val="Platzhaltertext"/>
              <w:rFonts w:cstheme="minorHAnsi"/>
              <w:b/>
              <w:sz w:val="21"/>
              <w:szCs w:val="21"/>
            </w:rPr>
            <w:t>Mitglied 1</w:t>
          </w:r>
        </w:p>
      </w:sdtContent>
    </w:sdt>
    <w:sdt>
      <w:sdtPr>
        <w:rPr>
          <w:rFonts w:cstheme="minorHAnsi"/>
          <w:b/>
          <w:sz w:val="21"/>
          <w:szCs w:val="21"/>
        </w:rPr>
        <w:id w:val="-932277774"/>
        <w:placeholder>
          <w:docPart w:val="F6F468EF3F074E24AE7407EF88C3B7B2"/>
        </w:placeholder>
        <w:showingPlcHdr/>
      </w:sdtPr>
      <w:sdtEndPr/>
      <w:sdtContent>
        <w:p w14:paraId="111699A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2</w:t>
          </w:r>
        </w:p>
      </w:sdtContent>
    </w:sdt>
    <w:sdt>
      <w:sdtPr>
        <w:rPr>
          <w:rFonts w:cstheme="minorHAnsi"/>
          <w:b/>
          <w:sz w:val="21"/>
          <w:szCs w:val="21"/>
        </w:rPr>
        <w:id w:val="-1002508738"/>
        <w:placeholder>
          <w:docPart w:val="F35FC480B7904FBEAE411916E1EFD247"/>
        </w:placeholder>
        <w:showingPlcHdr/>
      </w:sdtPr>
      <w:sdtEndPr/>
      <w:sdtContent>
        <w:p w14:paraId="2B127B4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3</w:t>
          </w:r>
        </w:p>
      </w:sdtContent>
    </w:sdt>
    <w:bookmarkEnd w:id="0"/>
    <w:bookmarkEnd w:id="1"/>
    <w:p w14:paraId="35773197" w14:textId="77777777" w:rsidR="001249C0" w:rsidRPr="00AE6D18" w:rsidRDefault="001249C0" w:rsidP="001249C0">
      <w:pPr>
        <w:pStyle w:val="Listenabsatz"/>
        <w:numPr>
          <w:ilvl w:val="0"/>
          <w:numId w:val="18"/>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8B6448C" w14:textId="77777777" w:rsidR="001249C0" w:rsidRPr="00AE6D18" w:rsidRDefault="001249C0" w:rsidP="001249C0">
      <w:pPr>
        <w:pStyle w:val="Listenabsatz"/>
        <w:numPr>
          <w:ilvl w:val="0"/>
          <w:numId w:val="19"/>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3708EC5"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5021E23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3EF0899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CDA1F86"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6F812B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35F32224"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4B719E3D"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0D057DC"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3C77AA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06B80E97"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E146EC0"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0E9A8E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2F02322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024B333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F8F3DE"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EB03D2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A27DAA9"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FC7436"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71032E41"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22127085"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3873705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3FAA75A7"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097067A8"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38453F4B"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539A00FA"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w:t>
      </w:r>
      <w:r w:rsidRPr="00AE6D18">
        <w:rPr>
          <w:rFonts w:cstheme="minorHAnsi"/>
          <w:sz w:val="21"/>
          <w:szCs w:val="21"/>
        </w:rPr>
        <w:lastRenderedPageBreak/>
        <w:t>schon vor Durchführung eines Bußgeldverfahrens, wenn im Einzelfall angesichts der Beweislage kein vernünftiger Zweifel an einer schwerwiegenden Verfehlung besteht.</w:t>
      </w:r>
    </w:p>
    <w:p w14:paraId="562463C4"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4D143416"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1B1F20B0" w14:textId="77777777" w:rsidR="001249C0" w:rsidRPr="00AE6D18" w:rsidRDefault="001249C0" w:rsidP="001249C0">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1435BA9C"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C44AEC3"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21F1629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4460A036"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49EF1188"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7380670B"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1FFE0CA1"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70374B3C" w14:textId="77777777" w:rsidR="001249C0" w:rsidRPr="00AE6D18" w:rsidRDefault="001249C0" w:rsidP="001249C0">
      <w:pPr>
        <w:tabs>
          <w:tab w:val="left" w:pos="284"/>
        </w:tabs>
        <w:spacing w:after="120" w:line="23" w:lineRule="atLeast"/>
        <w:ind w:left="284"/>
        <w:rPr>
          <w:rFonts w:cstheme="minorHAnsi"/>
          <w:sz w:val="21"/>
          <w:szCs w:val="21"/>
        </w:rPr>
      </w:pPr>
      <w:r w:rsidRPr="00AE6D18">
        <w:rPr>
          <w:rFonts w:cstheme="minorHAnsi"/>
          <w:sz w:val="21"/>
          <w:szCs w:val="21"/>
        </w:rPr>
        <w:t xml:space="preserve">Mir/Uns ist bekannt, dass ein Unternehmen nach § 14 Abs. 1 BTTG von der Teilnahme an einem Verfahren über die Vergabe eines Bau- oder Dienstleistungsauftrags ab einem geschätzten Auftragswert </w:t>
      </w:r>
      <w:r w:rsidRPr="00AE6D18">
        <w:rPr>
          <w:rFonts w:cstheme="minorHAnsi"/>
          <w:sz w:val="21"/>
          <w:szCs w:val="21"/>
        </w:rPr>
        <w:lastRenderedPageBreak/>
        <w:t>von 50.000 Euro (ohne Umsatzsteuer) bis zur nachgewiesenen Selbstreinigung nach § 125 GWB ausgeschlossen werden kann, wenn ein Verstoß nach § 13 Abs. 1 BTTG unanfechtbar festgestellt wurde.</w:t>
      </w:r>
    </w:p>
    <w:bookmarkEnd w:id="6"/>
    <w:p w14:paraId="144E3955"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7FA2129" w14:textId="77777777" w:rsidR="001249C0" w:rsidRPr="00063BFF" w:rsidRDefault="001249C0" w:rsidP="001249C0">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1D6ECF8" w14:textId="77777777" w:rsidR="001249C0" w:rsidRPr="00177F37" w:rsidRDefault="001249C0" w:rsidP="001249C0">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5D4DE672"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108E831A"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46482E33"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A212561" w14:textId="77777777" w:rsidR="001249C0" w:rsidRPr="00177F37"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44A3E5AF"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5EAF568B" w14:textId="77777777" w:rsidR="001249C0"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079808E3" w14:textId="77777777" w:rsidR="001249C0" w:rsidRPr="00ED48BD" w:rsidRDefault="001249C0" w:rsidP="001249C0">
      <w:pPr>
        <w:spacing w:after="16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E999FA3" w14:textId="77777777" w:rsidR="001249C0" w:rsidRPr="005855D4" w:rsidRDefault="001249C0" w:rsidP="001249C0">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168E32BE" w14:textId="77777777" w:rsidR="001249C0"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683D66AE" w14:textId="77777777" w:rsidR="001249C0" w:rsidRPr="009203CC" w:rsidRDefault="001249C0" w:rsidP="001249C0">
      <w:pPr>
        <w:pStyle w:val="Listenabsatz"/>
        <w:numPr>
          <w:ilvl w:val="0"/>
          <w:numId w:val="15"/>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1699223E" w14:textId="77777777" w:rsidR="001249C0" w:rsidRPr="00B4379A" w:rsidRDefault="001249C0" w:rsidP="001249C0">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BC34FC3" w14:textId="77777777" w:rsidR="001249C0" w:rsidRPr="00063BFF" w:rsidRDefault="001249C0" w:rsidP="001249C0">
      <w:pPr>
        <w:spacing w:after="120" w:line="22" w:lineRule="atLeast"/>
        <w:rPr>
          <w:rFonts w:cstheme="minorHAnsi"/>
          <w:b/>
          <w:sz w:val="21"/>
          <w:szCs w:val="21"/>
        </w:rPr>
      </w:pPr>
      <w:r w:rsidRPr="00063BFF">
        <w:rPr>
          <w:rFonts w:cstheme="minorHAnsi"/>
          <w:b/>
          <w:sz w:val="21"/>
          <w:szCs w:val="21"/>
        </w:rPr>
        <w:t>Hinweis zur Selbstreinigung</w:t>
      </w:r>
    </w:p>
    <w:p w14:paraId="5ED797E5" w14:textId="77777777" w:rsidR="001249C0" w:rsidRDefault="001249C0" w:rsidP="001249C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w:t>
      </w:r>
      <w:r w:rsidRPr="00063BFF">
        <w:rPr>
          <w:rFonts w:cstheme="minorHAnsi"/>
          <w:sz w:val="21"/>
          <w:szCs w:val="21"/>
        </w:rPr>
        <w:lastRenderedPageBreak/>
        <w:t xml:space="preserve">sich zur Zahlung von Steuern, Abgaben oder Beiträgen zur Sozialversicherung einschließlich Zinsen, Säumnis- und Strafzuschlägen verpflichtet haben. Dieser Nachweis ist zusammen mit dieser Eigenerklärung der Bewerbung bzw. dem Angebot beizufügen. </w:t>
      </w:r>
    </w:p>
    <w:p w14:paraId="7A1A9C1B" w14:textId="77777777" w:rsidR="001249C0" w:rsidRPr="00063BFF" w:rsidRDefault="001249C0" w:rsidP="001249C0">
      <w:pPr>
        <w:spacing w:after="120" w:line="22" w:lineRule="atLeast"/>
        <w:rPr>
          <w:rFonts w:cstheme="minorHAnsi"/>
          <w:b/>
          <w:bCs/>
          <w:sz w:val="21"/>
          <w:szCs w:val="21"/>
        </w:rPr>
      </w:pPr>
      <w:r w:rsidRPr="00063BFF">
        <w:rPr>
          <w:rFonts w:cstheme="minorHAnsi"/>
          <w:b/>
          <w:bCs/>
          <w:sz w:val="21"/>
          <w:szCs w:val="21"/>
        </w:rPr>
        <w:t>Hinweise zum Wettbewerbsregister</w:t>
      </w:r>
    </w:p>
    <w:p w14:paraId="69E3AD4B" w14:textId="77777777" w:rsidR="001249C0" w:rsidRPr="00944A36" w:rsidRDefault="001249C0" w:rsidP="001249C0">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1385FEA" w14:textId="77777777" w:rsidR="00647154" w:rsidRPr="006D7D65" w:rsidRDefault="00647154" w:rsidP="00647154">
      <w:pPr>
        <w:tabs>
          <w:tab w:val="left" w:pos="284"/>
        </w:tabs>
        <w:spacing w:after="120" w:line="22" w:lineRule="atLeast"/>
        <w:rPr>
          <w:rFonts w:cstheme="minorHAns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7F3F45"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638CCF8B" w14:textId="77777777" w:rsidR="00140704" w:rsidRDefault="007F3F45"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p w14:paraId="2C02E2E9" w14:textId="77777777" w:rsidR="00140704" w:rsidRDefault="007F3F45" w:rsidP="00F81E2D">
      <w:pPr>
        <w:spacing w:after="120"/>
        <w:rPr>
          <w:sz w:val="21"/>
          <w:szCs w:val="21"/>
        </w:rPr>
      </w:pPr>
      <w:sdt>
        <w:sdtPr>
          <w:rPr>
            <w:sz w:val="21"/>
            <w:szCs w:val="21"/>
          </w:rPr>
          <w:id w:val="-868908000"/>
          <w:placeholder>
            <w:docPart w:val="F04D96248F92492391D0ABDACABE22C8"/>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509796142"/>
          <w:placeholder>
            <w:docPart w:val="F7F464CBC64643ADB9B8F285ED3F4A41"/>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105232589"/>
          <w:placeholder>
            <w:docPart w:val="EC2D790EE07E44DC84F92801A5F20E64"/>
          </w:placeholder>
          <w:showingPlcHdr/>
        </w:sdtPr>
        <w:sdtEndPr/>
        <w:sdtContent>
          <w:r w:rsidR="00140704">
            <w:rPr>
              <w:rStyle w:val="Platzhaltertext"/>
            </w:rPr>
            <w:t>Unterschrift Mitglied 3</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90D8" w14:textId="77777777" w:rsidR="007F3F45" w:rsidRDefault="007F3F45" w:rsidP="00C60D54">
      <w:pPr>
        <w:pStyle w:val="Endnotentrennlinie"/>
      </w:pPr>
    </w:p>
  </w:endnote>
  <w:endnote w:type="continuationSeparator" w:id="0">
    <w:p w14:paraId="7BDA4C7D" w14:textId="77777777" w:rsidR="007F3F45" w:rsidRDefault="007F3F45" w:rsidP="00C60D54">
      <w:pPr>
        <w:pStyle w:val="Endnoten-Fortsetzungstrennlinie"/>
      </w:pPr>
    </w:p>
  </w:endnote>
  <w:endnote w:type="continuationNotice" w:id="1">
    <w:p w14:paraId="4696034D" w14:textId="77777777" w:rsidR="007F3F45" w:rsidRDefault="007F3F45"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039330D8"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A13CFC">
        <w:rPr>
          <w:noProof/>
        </w:rPr>
        <w:t>6</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5A81" w14:textId="77777777" w:rsidR="007F3F45" w:rsidRDefault="007F3F45" w:rsidP="004266B9">
      <w:pPr>
        <w:pStyle w:val="Funotentrennline"/>
      </w:pPr>
    </w:p>
  </w:footnote>
  <w:footnote w:type="continuationSeparator" w:id="0">
    <w:p w14:paraId="7EBBAA6E" w14:textId="77777777" w:rsidR="007F3F45" w:rsidRDefault="007F3F45" w:rsidP="004266B9">
      <w:pPr>
        <w:pStyle w:val="Funoten-Fortsetzungstrennlinie"/>
      </w:pPr>
    </w:p>
  </w:footnote>
  <w:footnote w:type="continuationNotice" w:id="1">
    <w:p w14:paraId="36E3BBD6" w14:textId="77777777" w:rsidR="007F3F45" w:rsidRDefault="007F3F45" w:rsidP="004266B9">
      <w:pPr>
        <w:pStyle w:val="Funoten-Fortsetzungshinweis"/>
      </w:pPr>
    </w:p>
  </w:footnote>
  <w:footnote w:id="2">
    <w:p w14:paraId="5E7C0F41" w14:textId="77777777" w:rsidR="001249C0" w:rsidRDefault="001249C0" w:rsidP="001249C0">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6217DD" w14:textId="77777777" w:rsidR="001249C0" w:rsidRPr="00401BF2" w:rsidRDefault="001249C0" w:rsidP="001249C0">
      <w:pPr>
        <w:pStyle w:val="Funotentext"/>
        <w:spacing w:after="0" w:line="259" w:lineRule="auto"/>
        <w:rPr>
          <w:sz w:val="18"/>
          <w:szCs w:val="18"/>
        </w:rPr>
      </w:pPr>
    </w:p>
  </w:footnote>
  <w:footnote w:id="3">
    <w:p w14:paraId="463A5EAA" w14:textId="77777777" w:rsidR="001249C0" w:rsidRDefault="001249C0" w:rsidP="001249C0">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T2MtTv+onAkXIbziizz1qemvTsXUkB9OvZxEctH93FV3yVhuP9sfdXStjuVJctRO95v3CvwGlzRKThAM4oKy5g==" w:salt="7VpvEHIK7ou2x+7GL9I5VA=="/>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5EBD"/>
    <w:rsid w:val="000C59C1"/>
    <w:rsid w:val="000D36F0"/>
    <w:rsid w:val="000F18AF"/>
    <w:rsid w:val="000F5A86"/>
    <w:rsid w:val="001167A5"/>
    <w:rsid w:val="001249C0"/>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209B2"/>
    <w:rsid w:val="00222B83"/>
    <w:rsid w:val="00223431"/>
    <w:rsid w:val="002331FE"/>
    <w:rsid w:val="00241295"/>
    <w:rsid w:val="002435C0"/>
    <w:rsid w:val="00247D5A"/>
    <w:rsid w:val="00252639"/>
    <w:rsid w:val="0025525C"/>
    <w:rsid w:val="00272B18"/>
    <w:rsid w:val="002730A2"/>
    <w:rsid w:val="00284187"/>
    <w:rsid w:val="00290936"/>
    <w:rsid w:val="002A033B"/>
    <w:rsid w:val="002C0488"/>
    <w:rsid w:val="002C564B"/>
    <w:rsid w:val="002D08EC"/>
    <w:rsid w:val="002D3DA9"/>
    <w:rsid w:val="002E100C"/>
    <w:rsid w:val="002E76D1"/>
    <w:rsid w:val="002E7AE9"/>
    <w:rsid w:val="002F05A0"/>
    <w:rsid w:val="002F2D31"/>
    <w:rsid w:val="002F504A"/>
    <w:rsid w:val="003150E5"/>
    <w:rsid w:val="00332CBB"/>
    <w:rsid w:val="00346F66"/>
    <w:rsid w:val="00350B62"/>
    <w:rsid w:val="00355B36"/>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74B00"/>
    <w:rsid w:val="004803B0"/>
    <w:rsid w:val="00497888"/>
    <w:rsid w:val="004B20F1"/>
    <w:rsid w:val="004C2164"/>
    <w:rsid w:val="004E0614"/>
    <w:rsid w:val="004F3B84"/>
    <w:rsid w:val="004F7F7E"/>
    <w:rsid w:val="00504681"/>
    <w:rsid w:val="00520B23"/>
    <w:rsid w:val="00531C50"/>
    <w:rsid w:val="00556333"/>
    <w:rsid w:val="00566C97"/>
    <w:rsid w:val="00574606"/>
    <w:rsid w:val="0059083D"/>
    <w:rsid w:val="00591238"/>
    <w:rsid w:val="005A7BD5"/>
    <w:rsid w:val="005B06ED"/>
    <w:rsid w:val="005B6102"/>
    <w:rsid w:val="005D5877"/>
    <w:rsid w:val="005E54AA"/>
    <w:rsid w:val="005F08D4"/>
    <w:rsid w:val="005F4B7C"/>
    <w:rsid w:val="00602C80"/>
    <w:rsid w:val="00604BFD"/>
    <w:rsid w:val="00610DF2"/>
    <w:rsid w:val="006160C6"/>
    <w:rsid w:val="00640733"/>
    <w:rsid w:val="006411AC"/>
    <w:rsid w:val="00647154"/>
    <w:rsid w:val="00652168"/>
    <w:rsid w:val="00675EAD"/>
    <w:rsid w:val="006832B8"/>
    <w:rsid w:val="00686DD7"/>
    <w:rsid w:val="006936D9"/>
    <w:rsid w:val="006A2528"/>
    <w:rsid w:val="006B1924"/>
    <w:rsid w:val="006B48CF"/>
    <w:rsid w:val="006B55B0"/>
    <w:rsid w:val="006C0159"/>
    <w:rsid w:val="006C2E33"/>
    <w:rsid w:val="006D3F94"/>
    <w:rsid w:val="006E389A"/>
    <w:rsid w:val="0070365B"/>
    <w:rsid w:val="00704F6F"/>
    <w:rsid w:val="0071013B"/>
    <w:rsid w:val="00711EF4"/>
    <w:rsid w:val="00713487"/>
    <w:rsid w:val="00747F17"/>
    <w:rsid w:val="00750E84"/>
    <w:rsid w:val="00773247"/>
    <w:rsid w:val="00786AD9"/>
    <w:rsid w:val="0079035B"/>
    <w:rsid w:val="007907D5"/>
    <w:rsid w:val="00791E21"/>
    <w:rsid w:val="007B23B1"/>
    <w:rsid w:val="007B7FEE"/>
    <w:rsid w:val="007D1721"/>
    <w:rsid w:val="007E7B56"/>
    <w:rsid w:val="007F3F45"/>
    <w:rsid w:val="007F5BA5"/>
    <w:rsid w:val="0080172A"/>
    <w:rsid w:val="0083536E"/>
    <w:rsid w:val="00835AE5"/>
    <w:rsid w:val="00835BD4"/>
    <w:rsid w:val="0084316C"/>
    <w:rsid w:val="00850343"/>
    <w:rsid w:val="00851D6F"/>
    <w:rsid w:val="008612A0"/>
    <w:rsid w:val="008674E8"/>
    <w:rsid w:val="00874D67"/>
    <w:rsid w:val="008A0A8D"/>
    <w:rsid w:val="008A139A"/>
    <w:rsid w:val="008A1AEC"/>
    <w:rsid w:val="008B1D2E"/>
    <w:rsid w:val="008D0EC4"/>
    <w:rsid w:val="008F2ADB"/>
    <w:rsid w:val="0090367B"/>
    <w:rsid w:val="0090788E"/>
    <w:rsid w:val="009436F9"/>
    <w:rsid w:val="0094612D"/>
    <w:rsid w:val="009801E4"/>
    <w:rsid w:val="00982697"/>
    <w:rsid w:val="009D6B8B"/>
    <w:rsid w:val="009E3EDC"/>
    <w:rsid w:val="009F0095"/>
    <w:rsid w:val="009F5A4F"/>
    <w:rsid w:val="00A0549A"/>
    <w:rsid w:val="00A06CF8"/>
    <w:rsid w:val="00A13CFC"/>
    <w:rsid w:val="00A200E2"/>
    <w:rsid w:val="00A32308"/>
    <w:rsid w:val="00A3257A"/>
    <w:rsid w:val="00A34B84"/>
    <w:rsid w:val="00A5291F"/>
    <w:rsid w:val="00A87874"/>
    <w:rsid w:val="00A879AF"/>
    <w:rsid w:val="00A94717"/>
    <w:rsid w:val="00AA06CD"/>
    <w:rsid w:val="00AB1677"/>
    <w:rsid w:val="00AB3058"/>
    <w:rsid w:val="00AB669F"/>
    <w:rsid w:val="00B05D69"/>
    <w:rsid w:val="00B144EC"/>
    <w:rsid w:val="00B15333"/>
    <w:rsid w:val="00B30099"/>
    <w:rsid w:val="00B55542"/>
    <w:rsid w:val="00B75271"/>
    <w:rsid w:val="00B77386"/>
    <w:rsid w:val="00B8201F"/>
    <w:rsid w:val="00B92DF9"/>
    <w:rsid w:val="00BA6FD0"/>
    <w:rsid w:val="00BC1DEE"/>
    <w:rsid w:val="00BC7205"/>
    <w:rsid w:val="00BF0FAD"/>
    <w:rsid w:val="00C02876"/>
    <w:rsid w:val="00C0577D"/>
    <w:rsid w:val="00C059C2"/>
    <w:rsid w:val="00C16235"/>
    <w:rsid w:val="00C17A4D"/>
    <w:rsid w:val="00C24DBB"/>
    <w:rsid w:val="00C306F1"/>
    <w:rsid w:val="00C60D54"/>
    <w:rsid w:val="00C6294A"/>
    <w:rsid w:val="00C651FB"/>
    <w:rsid w:val="00C83CBD"/>
    <w:rsid w:val="00CA3F01"/>
    <w:rsid w:val="00CC25BB"/>
    <w:rsid w:val="00CC2961"/>
    <w:rsid w:val="00CC7CFA"/>
    <w:rsid w:val="00CD456E"/>
    <w:rsid w:val="00CE637D"/>
    <w:rsid w:val="00D14A10"/>
    <w:rsid w:val="00D26AEF"/>
    <w:rsid w:val="00D45EA2"/>
    <w:rsid w:val="00D64361"/>
    <w:rsid w:val="00D663F8"/>
    <w:rsid w:val="00DB2D8E"/>
    <w:rsid w:val="00DC510D"/>
    <w:rsid w:val="00DD5377"/>
    <w:rsid w:val="00DE0B0A"/>
    <w:rsid w:val="00DF0AA5"/>
    <w:rsid w:val="00E432D2"/>
    <w:rsid w:val="00E702BA"/>
    <w:rsid w:val="00E708A5"/>
    <w:rsid w:val="00E845EA"/>
    <w:rsid w:val="00EA2F26"/>
    <w:rsid w:val="00EA42FD"/>
    <w:rsid w:val="00EB21A3"/>
    <w:rsid w:val="00ED4540"/>
    <w:rsid w:val="00ED4D64"/>
    <w:rsid w:val="00ED70FE"/>
    <w:rsid w:val="00EF4F32"/>
    <w:rsid w:val="00F23781"/>
    <w:rsid w:val="00F327B2"/>
    <w:rsid w:val="00F50AB2"/>
    <w:rsid w:val="00F5253E"/>
    <w:rsid w:val="00F62FDA"/>
    <w:rsid w:val="00F768B1"/>
    <w:rsid w:val="00F81E2D"/>
    <w:rsid w:val="00F9172E"/>
    <w:rsid w:val="00F94B67"/>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04D96248F92492391D0ABDACABE22C8"/>
        <w:category>
          <w:name w:val="Allgemein"/>
          <w:gallery w:val="placeholder"/>
        </w:category>
        <w:types>
          <w:type w:val="bbPlcHdr"/>
        </w:types>
        <w:behaviors>
          <w:behavior w:val="content"/>
        </w:behaviors>
        <w:guid w:val="{A1303798-42CB-4B13-B52F-57083B2BC431}"/>
      </w:docPartPr>
      <w:docPartBody>
        <w:p w:rsidR="007C7065" w:rsidRDefault="00457C1A" w:rsidP="00457C1A">
          <w:pPr>
            <w:pStyle w:val="F04D96248F92492391D0ABDACABE22C8"/>
          </w:pPr>
          <w:r>
            <w:rPr>
              <w:rStyle w:val="Platzhaltertext"/>
            </w:rPr>
            <w:t>Ort</w:t>
          </w:r>
        </w:p>
      </w:docPartBody>
    </w:docPart>
    <w:docPart>
      <w:docPartPr>
        <w:name w:val="F7F464CBC64643ADB9B8F285ED3F4A41"/>
        <w:category>
          <w:name w:val="Allgemein"/>
          <w:gallery w:val="placeholder"/>
        </w:category>
        <w:types>
          <w:type w:val="bbPlcHdr"/>
        </w:types>
        <w:behaviors>
          <w:behavior w:val="content"/>
        </w:behaviors>
        <w:guid w:val="{C7EB6AFF-6CFD-4C1E-BADA-F5212CDDB375}"/>
      </w:docPartPr>
      <w:docPartBody>
        <w:p w:rsidR="007C7065" w:rsidRDefault="00457C1A" w:rsidP="00457C1A">
          <w:pPr>
            <w:pStyle w:val="F7F464CBC64643ADB9B8F285ED3F4A41"/>
          </w:pPr>
          <w:r w:rsidRPr="009A5123">
            <w:rPr>
              <w:rStyle w:val="Platzhaltertext"/>
            </w:rPr>
            <w:t>Datum</w:t>
          </w:r>
        </w:p>
      </w:docPartBody>
    </w:docPart>
    <w:docPart>
      <w:docPartPr>
        <w:name w:val="EC2D790EE07E44DC84F92801A5F20E64"/>
        <w:category>
          <w:name w:val="Allgemein"/>
          <w:gallery w:val="placeholder"/>
        </w:category>
        <w:types>
          <w:type w:val="bbPlcHdr"/>
        </w:types>
        <w:behaviors>
          <w:behavior w:val="content"/>
        </w:behaviors>
        <w:guid w:val="{FF58B8BB-89CB-4036-9999-336CE17314D7}"/>
      </w:docPartPr>
      <w:docPartBody>
        <w:p w:rsidR="007C7065" w:rsidRDefault="00457C1A" w:rsidP="00457C1A">
          <w:pPr>
            <w:pStyle w:val="EC2D790EE07E44DC84F92801A5F20E64"/>
          </w:pPr>
          <w:r>
            <w:rPr>
              <w:rStyle w:val="Platzhaltertext"/>
            </w:rPr>
            <w:t>Unterschrift Mitglied 3</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F5A86"/>
    <w:rsid w:val="00195723"/>
    <w:rsid w:val="001D3E0E"/>
    <w:rsid w:val="00223431"/>
    <w:rsid w:val="002D5269"/>
    <w:rsid w:val="002E100C"/>
    <w:rsid w:val="003A3E97"/>
    <w:rsid w:val="00457C1A"/>
    <w:rsid w:val="00504681"/>
    <w:rsid w:val="005A7BD5"/>
    <w:rsid w:val="00692116"/>
    <w:rsid w:val="006C2E33"/>
    <w:rsid w:val="00750E84"/>
    <w:rsid w:val="007C7065"/>
    <w:rsid w:val="0083606E"/>
    <w:rsid w:val="009A2823"/>
    <w:rsid w:val="00A016CD"/>
    <w:rsid w:val="00B144EC"/>
    <w:rsid w:val="00B95F88"/>
    <w:rsid w:val="00C63A8C"/>
    <w:rsid w:val="00F46044"/>
    <w:rsid w:val="00F50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9A2823"/>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8DF14-914A-472B-A4D0-12D40DCBF19D}">
  <ds:schemaRefs>
    <ds:schemaRef ds:uri="http://schemas.microsoft.com/sharepoint/v3/contenttype/forms"/>
  </ds:schemaRefs>
</ds:datastoreItem>
</file>

<file path=customXml/itemProps2.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3.xml><?xml version="1.0" encoding="utf-8"?>
<ds:datastoreItem xmlns:ds="http://schemas.openxmlformats.org/officeDocument/2006/customXml" ds:itemID="{330D1683-F407-46B3-9E48-1B2EF457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6</Pages>
  <Words>2155</Words>
  <Characters>14461</Characters>
  <Application>Microsoft Office Word</Application>
  <DocSecurity>0</DocSecurity>
  <Lines>222</Lines>
  <Paragraphs>90</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Hess, Thorsten</cp:lastModifiedBy>
  <cp:revision>14</cp:revision>
  <cp:lastPrinted>2016-03-23T12:56:00Z</cp:lastPrinted>
  <dcterms:created xsi:type="dcterms:W3CDTF">2023-02-24T07:38:00Z</dcterms:created>
  <dcterms:modified xsi:type="dcterms:W3CDTF">2026-07-20T07:53:00Z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