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4230B9">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4230B9">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4230B9">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64EA6C8A" w:rsidR="00AB766E" w:rsidRDefault="00C46F14">
      <w:pPr>
        <w:spacing w:line="22" w:lineRule="atLeast"/>
      </w:pPr>
      <w:r>
        <w:t xml:space="preserve">Germany Trade &amp; Invest plant, den Bieter mit </w:t>
      </w:r>
      <w:r w:rsidR="006A767D">
        <w:t xml:space="preserve"> </w:t>
      </w:r>
      <w:sdt>
        <w:sdtPr>
          <w:id w:val="206301407"/>
          <w:placeholder>
            <w:docPart w:val="448EF2BB7069485B8E804CBC8DB6795E"/>
          </w:placeholder>
        </w:sdtPr>
        <w:sdtEndPr/>
        <w:sdtContent>
          <w:r w:rsidR="001F6806">
            <w:t>der Erstellung von Filmen und Bewegtbildformaten</w:t>
          </w:r>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w:t>
      </w:r>
      <w:r w:rsidR="004146ED">
        <w:t>z</w:t>
      </w:r>
      <w:r>
        <w:t>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lastRenderedPageBreak/>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77777777"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zu</w:t>
      </w:r>
      <w:r>
        <w:lastRenderedPageBreak/>
        <w:t>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4230B9"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4230B9"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4230B9"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headerReference w:type="default" r:id="rId11"/>
      <w:footerReference w:type="default" r:id="rId12"/>
      <w:headerReference w:type="first" r:id="rId13"/>
      <w:footerReference w:type="first" r:id="rId14"/>
      <w:pgSz w:w="11906" w:h="16838" w:code="9"/>
      <w:pgMar w:top="1843" w:right="1416" w:bottom="851"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77E84" w14:textId="77777777" w:rsidR="004230B9" w:rsidRDefault="004230B9" w:rsidP="00C60D54">
      <w:pPr>
        <w:pStyle w:val="Endnotentrennlinie"/>
      </w:pPr>
    </w:p>
  </w:endnote>
  <w:endnote w:type="continuationSeparator" w:id="0">
    <w:p w14:paraId="41C327CA" w14:textId="77777777" w:rsidR="004230B9" w:rsidRDefault="004230B9" w:rsidP="00C60D54">
      <w:pPr>
        <w:pStyle w:val="Endnoten-Fortsetzungstrennlinie"/>
      </w:pPr>
    </w:p>
  </w:endnote>
  <w:endnote w:type="continuationNotice" w:id="1">
    <w:p w14:paraId="2D365736" w14:textId="77777777" w:rsidR="004230B9" w:rsidRDefault="004230B9"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28E7" w14:textId="4F26CF03" w:rsidR="00686DD7" w:rsidRDefault="00686DD7" w:rsidP="006C7FD5">
    <w:pPr>
      <w:pStyle w:val="Seitenzahlfeld"/>
      <w:framePr w:wrap="around" w:x="9016" w:y="16351"/>
    </w:pPr>
    <w:r>
      <w:fldChar w:fldCharType="begin"/>
    </w:r>
    <w:r>
      <w:instrText xml:space="preserve"> PAGE   \* MERGEFORMAT </w:instrText>
    </w:r>
    <w:r>
      <w:fldChar w:fldCharType="separate"/>
    </w:r>
    <w:r w:rsidR="006B51A1">
      <w:rPr>
        <w:noProof/>
      </w:rPr>
      <w:t>2</w:t>
    </w:r>
    <w:r>
      <w:fldChar w:fldCharType="end"/>
    </w:r>
    <w:r>
      <w:t>/</w:t>
    </w:r>
    <w:fldSimple w:instr=" SECTIONPAGES   \* MERGEFORMAT ">
      <w:r w:rsidR="001F6806">
        <w:rPr>
          <w:noProof/>
        </w:rPr>
        <w:t>3</w:t>
      </w:r>
    </w:fldSimple>
  </w:p>
  <w:p w14:paraId="364608E6"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74444BA7"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1F6806">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7E459" w14:textId="77777777" w:rsidR="004230B9" w:rsidRDefault="004230B9" w:rsidP="004266B9">
      <w:pPr>
        <w:pStyle w:val="Funotentrennline"/>
      </w:pPr>
    </w:p>
  </w:footnote>
  <w:footnote w:type="continuationSeparator" w:id="0">
    <w:p w14:paraId="41B5CE23" w14:textId="77777777" w:rsidR="004230B9" w:rsidRDefault="004230B9" w:rsidP="004266B9">
      <w:pPr>
        <w:pStyle w:val="Funoten-Fortsetzungstrennlinie"/>
      </w:pPr>
    </w:p>
  </w:footnote>
  <w:footnote w:type="continuationNotice" w:id="1">
    <w:p w14:paraId="23A948CB" w14:textId="77777777" w:rsidR="004230B9" w:rsidRDefault="004230B9"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311641883" name="Grafik 131164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641561103" name="Grafik 64156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HiVuOwtwwa0SSgvk/+CuVC+i63mlVc5pncLKJw9/YaeLav7vN04OkvB0WoT5QM/EglF3fNeJ1J3H0my3j9ucJA==" w:salt="Pl0nM5CUP+QAdbjZKyor1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90D8F"/>
    <w:rsid w:val="000B5EBD"/>
    <w:rsid w:val="000C59C1"/>
    <w:rsid w:val="000D36F0"/>
    <w:rsid w:val="000D4E6D"/>
    <w:rsid w:val="000F0780"/>
    <w:rsid w:val="000F18AF"/>
    <w:rsid w:val="001167A5"/>
    <w:rsid w:val="0016493A"/>
    <w:rsid w:val="00165AAE"/>
    <w:rsid w:val="00166C34"/>
    <w:rsid w:val="001716A3"/>
    <w:rsid w:val="0019128B"/>
    <w:rsid w:val="00192AAD"/>
    <w:rsid w:val="001955E1"/>
    <w:rsid w:val="001A54AA"/>
    <w:rsid w:val="001C77EE"/>
    <w:rsid w:val="001F10CC"/>
    <w:rsid w:val="001F4FAA"/>
    <w:rsid w:val="001F6806"/>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23C3"/>
    <w:rsid w:val="003D5812"/>
    <w:rsid w:val="003D6929"/>
    <w:rsid w:val="003F3E63"/>
    <w:rsid w:val="00404C0A"/>
    <w:rsid w:val="004146ED"/>
    <w:rsid w:val="00416BDD"/>
    <w:rsid w:val="004230B9"/>
    <w:rsid w:val="00426259"/>
    <w:rsid w:val="004266B9"/>
    <w:rsid w:val="004319B7"/>
    <w:rsid w:val="004336E5"/>
    <w:rsid w:val="00447FB8"/>
    <w:rsid w:val="004632EE"/>
    <w:rsid w:val="004803B0"/>
    <w:rsid w:val="00494A8B"/>
    <w:rsid w:val="004B20F1"/>
    <w:rsid w:val="004C2164"/>
    <w:rsid w:val="004E0614"/>
    <w:rsid w:val="004F3B84"/>
    <w:rsid w:val="004F7F7E"/>
    <w:rsid w:val="00513741"/>
    <w:rsid w:val="00520B23"/>
    <w:rsid w:val="00556333"/>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D6C53"/>
    <w:rsid w:val="008D6FE8"/>
    <w:rsid w:val="008F2ADB"/>
    <w:rsid w:val="0090367B"/>
    <w:rsid w:val="0090788E"/>
    <w:rsid w:val="009436F9"/>
    <w:rsid w:val="0094612D"/>
    <w:rsid w:val="009801E4"/>
    <w:rsid w:val="00982697"/>
    <w:rsid w:val="0099445C"/>
    <w:rsid w:val="00994616"/>
    <w:rsid w:val="009B0378"/>
    <w:rsid w:val="009E3EDC"/>
    <w:rsid w:val="009F0095"/>
    <w:rsid w:val="009F5A4F"/>
    <w:rsid w:val="00A03CC0"/>
    <w:rsid w:val="00A06CF8"/>
    <w:rsid w:val="00A200E2"/>
    <w:rsid w:val="00A32308"/>
    <w:rsid w:val="00A34B84"/>
    <w:rsid w:val="00A40FBB"/>
    <w:rsid w:val="00A5291F"/>
    <w:rsid w:val="00A87874"/>
    <w:rsid w:val="00A879AF"/>
    <w:rsid w:val="00A94717"/>
    <w:rsid w:val="00AA06CD"/>
    <w:rsid w:val="00AA630E"/>
    <w:rsid w:val="00AB1677"/>
    <w:rsid w:val="00AB3058"/>
    <w:rsid w:val="00AB766E"/>
    <w:rsid w:val="00AC4591"/>
    <w:rsid w:val="00AE384D"/>
    <w:rsid w:val="00B15333"/>
    <w:rsid w:val="00B30099"/>
    <w:rsid w:val="00B55542"/>
    <w:rsid w:val="00B65536"/>
    <w:rsid w:val="00B75271"/>
    <w:rsid w:val="00B77386"/>
    <w:rsid w:val="00B8201F"/>
    <w:rsid w:val="00B92DF9"/>
    <w:rsid w:val="00BA6FD0"/>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12137"/>
    <w:rsid w:val="00E432D2"/>
    <w:rsid w:val="00E67AE7"/>
    <w:rsid w:val="00E702BA"/>
    <w:rsid w:val="00E83353"/>
    <w:rsid w:val="00E845EA"/>
    <w:rsid w:val="00EA2F26"/>
    <w:rsid w:val="00EA42FD"/>
    <w:rsid w:val="00ED4540"/>
    <w:rsid w:val="00ED4D64"/>
    <w:rsid w:val="00ED70FE"/>
    <w:rsid w:val="00EF4F32"/>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404C0A"/>
    <w:rsid w:val="00513741"/>
    <w:rsid w:val="00862414"/>
    <w:rsid w:val="00994616"/>
    <w:rsid w:val="00A54C99"/>
    <w:rsid w:val="00BF1F08"/>
    <w:rsid w:val="00C1457D"/>
    <w:rsid w:val="00DA6A3F"/>
    <w:rsid w:val="00DC61BF"/>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F1F08"/>
    <w:rPr>
      <w:color w:val="808080"/>
    </w:rPr>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2.xml><?xml version="1.0" encoding="utf-8"?>
<ds:datastoreItem xmlns:ds="http://schemas.openxmlformats.org/officeDocument/2006/customXml" ds:itemID="{15F6C65F-3AD1-46CA-AB9B-1701E7EF9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D6773-742D-409D-AC4A-D067A79F7F24}">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89A45935-C285-45D2-A5C2-29A085FBAD93}">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3</Pages>
  <Words>967</Words>
  <Characters>6627</Characters>
  <Application>Microsoft Office Word</Application>
  <DocSecurity>0</DocSecurity>
  <Lines>662</Lines>
  <Paragraphs>446</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Hess, Thorsten</cp:lastModifiedBy>
  <cp:revision>7</cp:revision>
  <cp:lastPrinted>2021-08-25T18:11:00Z</cp:lastPrinted>
  <dcterms:created xsi:type="dcterms:W3CDTF">2024-02-28T13:56:00Z</dcterms:created>
  <dcterms:modified xsi:type="dcterms:W3CDTF">2026-07-20T09:25:00Z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