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1A1A3F">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1A1A3F">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1A1A3F">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6C7DC315" w:rsidR="00AB766E" w:rsidRDefault="00C46F14">
      <w:pPr>
        <w:spacing w:line="22" w:lineRule="atLeast"/>
      </w:pPr>
      <w:r>
        <w:t>Germany Trade &amp; Invest plant, den Bieter mit</w:t>
      </w:r>
      <w:r w:rsidR="006A767D">
        <w:t xml:space="preserve"> </w:t>
      </w:r>
      <w:sdt>
        <w:sdtPr>
          <w:id w:val="206301407"/>
          <w:placeholder>
            <w:docPart w:val="448EF2BB7069485B8E804CBC8DB6795E"/>
          </w:placeholder>
        </w:sdtPr>
        <w:sdtEndPr/>
        <w:sdtContent>
          <w:sdt>
            <w:sdtPr>
              <w:id w:val="1248466463"/>
              <w:placeholder>
                <w:docPart w:val="1E608BC8B4554B6E9EA24D97EA03056F"/>
              </w:placeholder>
            </w:sdtPr>
            <w:sdtEndPr/>
            <w:sdtContent>
              <w:r w:rsidR="00082AB4">
                <w:t xml:space="preserve">der </w:t>
              </w:r>
              <w:proofErr w:type="spellStart"/>
              <w:r w:rsidR="00082AB4">
                <w:t>Beschafffung</w:t>
              </w:r>
              <w:proofErr w:type="spellEnd"/>
              <w:r w:rsidR="00082AB4">
                <w:t xml:space="preserve"> eines SEO-Tools</w:t>
              </w:r>
            </w:sdtContent>
          </w:sdt>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bezeichnet).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lastRenderedPageBreak/>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77777777"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zurückzugeben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lastRenderedPageBreak/>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1A1A3F"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1A1A3F"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1A1A3F"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rsidSect="003C7342">
      <w:headerReference w:type="default" r:id="rId11"/>
      <w:footerReference w:type="default" r:id="rId12"/>
      <w:headerReference w:type="first" r:id="rId13"/>
      <w:footerReference w:type="first" r:id="rId14"/>
      <w:pgSz w:w="11906" w:h="16838" w:code="9"/>
      <w:pgMar w:top="1843" w:right="1416"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DE32E" w14:textId="77777777" w:rsidR="001A1A3F" w:rsidRDefault="001A1A3F" w:rsidP="00C60D54">
      <w:pPr>
        <w:pStyle w:val="Endnotentrennlinie"/>
      </w:pPr>
    </w:p>
  </w:endnote>
  <w:endnote w:type="continuationSeparator" w:id="0">
    <w:p w14:paraId="69170759" w14:textId="77777777" w:rsidR="001A1A3F" w:rsidRDefault="001A1A3F" w:rsidP="00C60D54">
      <w:pPr>
        <w:pStyle w:val="Endnoten-Fortsetzungstrennlinie"/>
      </w:pPr>
    </w:p>
  </w:endnote>
  <w:endnote w:type="continuationNotice" w:id="1">
    <w:p w14:paraId="163AD306" w14:textId="77777777" w:rsidR="001A1A3F" w:rsidRDefault="001A1A3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13003"/>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2FDFD60E" w14:textId="47E6F034" w:rsidR="003C7342" w:rsidRPr="003C7342" w:rsidRDefault="003C7342">
            <w:pPr>
              <w:pStyle w:val="Fuzeile"/>
              <w:jc w:val="right"/>
              <w:rPr>
                <w:sz w:val="18"/>
                <w:szCs w:val="18"/>
              </w:rPr>
            </w:pPr>
            <w:r w:rsidRPr="003C7342">
              <w:rPr>
                <w:b/>
                <w:bCs/>
                <w:sz w:val="18"/>
                <w:szCs w:val="18"/>
              </w:rPr>
              <w:fldChar w:fldCharType="begin"/>
            </w:r>
            <w:r w:rsidRPr="003C7342">
              <w:rPr>
                <w:b/>
                <w:bCs/>
                <w:sz w:val="18"/>
                <w:szCs w:val="18"/>
              </w:rPr>
              <w:instrText>PAGE</w:instrText>
            </w:r>
            <w:r w:rsidRPr="003C7342">
              <w:rPr>
                <w:b/>
                <w:bCs/>
                <w:sz w:val="18"/>
                <w:szCs w:val="18"/>
              </w:rPr>
              <w:fldChar w:fldCharType="separate"/>
            </w:r>
            <w:r w:rsidRPr="003C7342">
              <w:rPr>
                <w:b/>
                <w:bCs/>
                <w:sz w:val="18"/>
                <w:szCs w:val="18"/>
              </w:rPr>
              <w:t>2</w:t>
            </w:r>
            <w:r w:rsidRPr="003C7342">
              <w:rPr>
                <w:b/>
                <w:bCs/>
                <w:sz w:val="18"/>
                <w:szCs w:val="18"/>
              </w:rPr>
              <w:fldChar w:fldCharType="end"/>
            </w:r>
            <w:r w:rsidRPr="003C7342">
              <w:rPr>
                <w:sz w:val="18"/>
                <w:szCs w:val="18"/>
              </w:rPr>
              <w:t xml:space="preserve"> | </w:t>
            </w:r>
            <w:r w:rsidRPr="003C7342">
              <w:rPr>
                <w:b/>
                <w:bCs/>
                <w:sz w:val="18"/>
                <w:szCs w:val="18"/>
              </w:rPr>
              <w:fldChar w:fldCharType="begin"/>
            </w:r>
            <w:r w:rsidRPr="003C7342">
              <w:rPr>
                <w:b/>
                <w:bCs/>
                <w:sz w:val="18"/>
                <w:szCs w:val="18"/>
              </w:rPr>
              <w:instrText>NUMPAGES</w:instrText>
            </w:r>
            <w:r w:rsidRPr="003C7342">
              <w:rPr>
                <w:b/>
                <w:bCs/>
                <w:sz w:val="18"/>
                <w:szCs w:val="18"/>
              </w:rPr>
              <w:fldChar w:fldCharType="separate"/>
            </w:r>
            <w:r w:rsidRPr="003C7342">
              <w:rPr>
                <w:b/>
                <w:bCs/>
                <w:sz w:val="18"/>
                <w:szCs w:val="18"/>
              </w:rPr>
              <w:t>2</w:t>
            </w:r>
            <w:r w:rsidRPr="003C7342">
              <w:rPr>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7FAD1BCD"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3C7342">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1B89" w14:textId="77777777" w:rsidR="001A1A3F" w:rsidRDefault="001A1A3F" w:rsidP="004266B9">
      <w:pPr>
        <w:pStyle w:val="Funotentrennline"/>
      </w:pPr>
    </w:p>
  </w:footnote>
  <w:footnote w:type="continuationSeparator" w:id="0">
    <w:p w14:paraId="2A920961" w14:textId="77777777" w:rsidR="001A1A3F" w:rsidRDefault="001A1A3F" w:rsidP="004266B9">
      <w:pPr>
        <w:pStyle w:val="Funoten-Fortsetzungstrennlinie"/>
      </w:pPr>
    </w:p>
  </w:footnote>
  <w:footnote w:type="continuationNotice" w:id="1">
    <w:p w14:paraId="756B0252" w14:textId="77777777" w:rsidR="001A1A3F" w:rsidRDefault="001A1A3F"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013281690" name="Grafik 101328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317667111" name="Grafik 317667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6zgwgp5bVJYE5RSRSsoV++I85a+2xeHtnMiFaUtlpuHWuy2+aVRMGVeBaHeiyH1GaPxMQB1jSJphCwY2OJmOA==" w:salt="dZimxr+RbTeLIgixOGYiF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82AB4"/>
    <w:rsid w:val="00086105"/>
    <w:rsid w:val="00090D8F"/>
    <w:rsid w:val="000B5EBD"/>
    <w:rsid w:val="000C59C1"/>
    <w:rsid w:val="000D36F0"/>
    <w:rsid w:val="000D4E6D"/>
    <w:rsid w:val="000F0780"/>
    <w:rsid w:val="000F18AF"/>
    <w:rsid w:val="000F5A86"/>
    <w:rsid w:val="001167A5"/>
    <w:rsid w:val="00140BAB"/>
    <w:rsid w:val="00165AAE"/>
    <w:rsid w:val="00166C34"/>
    <w:rsid w:val="001716A3"/>
    <w:rsid w:val="0019128B"/>
    <w:rsid w:val="00192AAD"/>
    <w:rsid w:val="001955E1"/>
    <w:rsid w:val="001A1A3F"/>
    <w:rsid w:val="001A54AA"/>
    <w:rsid w:val="001C77EE"/>
    <w:rsid w:val="001F10CC"/>
    <w:rsid w:val="001F4FAA"/>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100C"/>
    <w:rsid w:val="002E76D1"/>
    <w:rsid w:val="002E7AE9"/>
    <w:rsid w:val="002F05A0"/>
    <w:rsid w:val="002F2D31"/>
    <w:rsid w:val="002F504A"/>
    <w:rsid w:val="003150E5"/>
    <w:rsid w:val="00332CBB"/>
    <w:rsid w:val="00350B62"/>
    <w:rsid w:val="00355B36"/>
    <w:rsid w:val="00361E13"/>
    <w:rsid w:val="003667F9"/>
    <w:rsid w:val="00372CFE"/>
    <w:rsid w:val="003801C9"/>
    <w:rsid w:val="0038051D"/>
    <w:rsid w:val="0039707A"/>
    <w:rsid w:val="003C2DEF"/>
    <w:rsid w:val="003C7342"/>
    <w:rsid w:val="003D001B"/>
    <w:rsid w:val="003D23C3"/>
    <w:rsid w:val="003D5812"/>
    <w:rsid w:val="003D6929"/>
    <w:rsid w:val="003F3E63"/>
    <w:rsid w:val="00416BDD"/>
    <w:rsid w:val="00426259"/>
    <w:rsid w:val="004266B9"/>
    <w:rsid w:val="004319B7"/>
    <w:rsid w:val="004336E5"/>
    <w:rsid w:val="00447FB8"/>
    <w:rsid w:val="004546E7"/>
    <w:rsid w:val="004632EE"/>
    <w:rsid w:val="004803B0"/>
    <w:rsid w:val="00494A8B"/>
    <w:rsid w:val="004B20F1"/>
    <w:rsid w:val="004B3678"/>
    <w:rsid w:val="004C2164"/>
    <w:rsid w:val="004E0614"/>
    <w:rsid w:val="004F3B84"/>
    <w:rsid w:val="004F7F7E"/>
    <w:rsid w:val="00520B23"/>
    <w:rsid w:val="00556333"/>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87B0F"/>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1644F"/>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39ED"/>
    <w:rsid w:val="00874D67"/>
    <w:rsid w:val="008A139A"/>
    <w:rsid w:val="008B1D2E"/>
    <w:rsid w:val="008D0EC4"/>
    <w:rsid w:val="008D6C53"/>
    <w:rsid w:val="008D6FE8"/>
    <w:rsid w:val="008E6AF9"/>
    <w:rsid w:val="008F2ADB"/>
    <w:rsid w:val="0090367B"/>
    <w:rsid w:val="0090788E"/>
    <w:rsid w:val="009436F9"/>
    <w:rsid w:val="0094612D"/>
    <w:rsid w:val="00951171"/>
    <w:rsid w:val="009801E4"/>
    <w:rsid w:val="00982697"/>
    <w:rsid w:val="0099445C"/>
    <w:rsid w:val="009A6358"/>
    <w:rsid w:val="009B0378"/>
    <w:rsid w:val="009C7467"/>
    <w:rsid w:val="009E3EDC"/>
    <w:rsid w:val="009F0095"/>
    <w:rsid w:val="009F5A4F"/>
    <w:rsid w:val="00A03CC0"/>
    <w:rsid w:val="00A06CF8"/>
    <w:rsid w:val="00A200E2"/>
    <w:rsid w:val="00A32308"/>
    <w:rsid w:val="00A34B84"/>
    <w:rsid w:val="00A40FBB"/>
    <w:rsid w:val="00A50F11"/>
    <w:rsid w:val="00A5291F"/>
    <w:rsid w:val="00A72F01"/>
    <w:rsid w:val="00A87874"/>
    <w:rsid w:val="00A879AF"/>
    <w:rsid w:val="00A94717"/>
    <w:rsid w:val="00AA06CD"/>
    <w:rsid w:val="00AA630E"/>
    <w:rsid w:val="00AB1677"/>
    <w:rsid w:val="00AB3058"/>
    <w:rsid w:val="00AB766E"/>
    <w:rsid w:val="00AC4591"/>
    <w:rsid w:val="00AE384D"/>
    <w:rsid w:val="00AF128E"/>
    <w:rsid w:val="00B02867"/>
    <w:rsid w:val="00B15333"/>
    <w:rsid w:val="00B30099"/>
    <w:rsid w:val="00B55542"/>
    <w:rsid w:val="00B65536"/>
    <w:rsid w:val="00B75271"/>
    <w:rsid w:val="00B77386"/>
    <w:rsid w:val="00B8201F"/>
    <w:rsid w:val="00B92DF9"/>
    <w:rsid w:val="00BA6FD0"/>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A6256"/>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255A1"/>
    <w:rsid w:val="00E432D2"/>
    <w:rsid w:val="00E702BA"/>
    <w:rsid w:val="00E83353"/>
    <w:rsid w:val="00E845EA"/>
    <w:rsid w:val="00EA2F26"/>
    <w:rsid w:val="00EA42FD"/>
    <w:rsid w:val="00EA5032"/>
    <w:rsid w:val="00ED4540"/>
    <w:rsid w:val="00ED4D64"/>
    <w:rsid w:val="00ED70FE"/>
    <w:rsid w:val="00EF4F32"/>
    <w:rsid w:val="00F17FAA"/>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
      <w:docPartPr>
        <w:name w:val="1E608BC8B4554B6E9EA24D97EA03056F"/>
        <w:category>
          <w:name w:val="Allgemein"/>
          <w:gallery w:val="placeholder"/>
        </w:category>
        <w:types>
          <w:type w:val="bbPlcHdr"/>
        </w:types>
        <w:behaviors>
          <w:behavior w:val="content"/>
        </w:behaviors>
        <w:guid w:val="{4329AE7A-C163-4D2A-87E8-28AFDBC71D0F}"/>
      </w:docPartPr>
      <w:docPartBody>
        <w:p w:rsidR="002018D3" w:rsidRDefault="002018D3" w:rsidP="002018D3">
          <w:pPr>
            <w:pStyle w:val="1E608BC8B4554B6E9EA24D97EA03056F"/>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086105"/>
    <w:rsid w:val="000F5A86"/>
    <w:rsid w:val="00140BAB"/>
    <w:rsid w:val="002018D3"/>
    <w:rsid w:val="002E100C"/>
    <w:rsid w:val="004B3678"/>
    <w:rsid w:val="00720415"/>
    <w:rsid w:val="008E6AF9"/>
    <w:rsid w:val="00A54C99"/>
    <w:rsid w:val="00A72F01"/>
    <w:rsid w:val="00BF1F08"/>
    <w:rsid w:val="00C1457D"/>
    <w:rsid w:val="00D96759"/>
    <w:rsid w:val="00DA6A3F"/>
    <w:rsid w:val="00E255A1"/>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018D3"/>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 w:type="paragraph" w:customStyle="1" w:styleId="1E608BC8B4554B6E9EA24D97EA03056F">
    <w:name w:val="1E608BC8B4554B6E9EA24D97EA03056F"/>
    <w:rsid w:val="002018D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7986D-B92A-4B94-8E3C-A6035DB92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3.xml><?xml version="1.0" encoding="utf-8"?>
<ds:datastoreItem xmlns:ds="http://schemas.openxmlformats.org/officeDocument/2006/customXml" ds:itemID="{1A51FE78-5B1A-4844-BD3C-F3120C733601}">
  <ds:schemaRefs>
    <ds:schemaRef ds:uri="http://schemas.microsoft.com/sharepoint/v3/contenttype/forms"/>
  </ds:schemaRefs>
</ds:datastoreItem>
</file>

<file path=customXml/itemProps4.xml><?xml version="1.0" encoding="utf-8"?>
<ds:datastoreItem xmlns:ds="http://schemas.openxmlformats.org/officeDocument/2006/customXml" ds:itemID="{8D738019-5646-4D3D-9931-7711C2A4571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3</Pages>
  <Words>955</Words>
  <Characters>6624</Characters>
  <Application>Microsoft Office Word</Application>
  <DocSecurity>0</DocSecurity>
  <Lines>129</Lines>
  <Paragraphs>65</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Hess, Thorsten</cp:lastModifiedBy>
  <cp:revision>13</cp:revision>
  <cp:lastPrinted>2021-08-25T18:11:00Z</cp:lastPrinted>
  <dcterms:created xsi:type="dcterms:W3CDTF">2024-02-28T13:56:00Z</dcterms:created>
  <dcterms:modified xsi:type="dcterms:W3CDTF">2026-05-05T07:57:00Z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