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58601EBD" w14:textId="13EB4A37"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r w:rsidR="008A4F76" w:rsidRPr="008A4F76">
            <w:rPr>
              <w:rFonts w:ascii="Cambria" w:hAnsi="Cambria"/>
              <w:b/>
              <w:sz w:val="26"/>
              <w:szCs w:val="26"/>
            </w:rPr>
            <w:t>Web Summit 2026 in Lissabon – Messebau, Standbetrieb und technische Umsetzung</w:t>
          </w:r>
        </w:sdtContent>
      </w:sdt>
    </w:p>
    <w:p w14:paraId="7A88187D"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526291D7" w14:textId="77777777" w:rsidTr="00C6371C">
        <w:tc>
          <w:tcPr>
            <w:tcW w:w="1219"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C97CE2"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C97CE2"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6244850D" w14:textId="77777777" w:rsidTr="00C6371C">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C97CE2"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C97CE2"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C97CE2"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bookmarkEnd w:id="0"/>
    <w:bookmarkEnd w:id="1"/>
    <w:p w14:paraId="6616E9D2" w14:textId="77777777" w:rsidR="006A5826" w:rsidRPr="00AE6D18" w:rsidRDefault="006A5826" w:rsidP="006A5826">
      <w:pPr>
        <w:pStyle w:val="Listenabsatz"/>
        <w:numPr>
          <w:ilvl w:val="0"/>
          <w:numId w:val="17"/>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3"/>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4"/>
      </w:r>
      <w:r w:rsidRPr="00AE6D18">
        <w:rPr>
          <w:rFonts w:cstheme="minorHAnsi"/>
          <w:sz w:val="21"/>
          <w:szCs w:val="21"/>
        </w:rPr>
        <w:t xml:space="preserve">: </w:t>
      </w:r>
    </w:p>
    <w:p w14:paraId="18151A92" w14:textId="77777777" w:rsidR="006A5826" w:rsidRPr="00AE6D18" w:rsidRDefault="006A5826" w:rsidP="006A5826">
      <w:pPr>
        <w:pStyle w:val="Listenabsatz"/>
        <w:numPr>
          <w:ilvl w:val="0"/>
          <w:numId w:val="18"/>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7CA9217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7F76991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03DB074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04B404F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9304CF5"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1D050DD3"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65F021AE"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4848FBB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2EE27E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757C8846"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4584E5B5"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t>
      </w:r>
      <w:r w:rsidRPr="00AE6D18">
        <w:rPr>
          <w:rFonts w:cstheme="minorHAnsi"/>
          <w:sz w:val="21"/>
          <w:szCs w:val="21"/>
        </w:rPr>
        <w:lastRenderedPageBreak/>
        <w:t xml:space="preserve">wurde oder die Verletzung der aufgeführten Verpflichtungen auf sonstige Weise durch den Auftraggeber nachgewiesen wird. </w:t>
      </w:r>
    </w:p>
    <w:p w14:paraId="166D2966"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74D9DCF5"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64FE97F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618CD6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08CA6C2"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EE63F1D"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20FFED3"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5AAF9C7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E12B42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4E965971"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78F22801"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CF5940A"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743D3033"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A6F1C5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3A04E7D"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77EFF36A"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4B5A19D3" w14:textId="77777777" w:rsidR="006A5826" w:rsidRPr="00AE6D18" w:rsidRDefault="006A5826" w:rsidP="006A5826">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5A9D9848" w14:textId="0741C8A8"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w:t>
      </w:r>
      <w:r w:rsidR="00220A5C">
        <w:rPr>
          <w:rFonts w:cstheme="minorHAnsi"/>
          <w:sz w:val="21"/>
          <w:szCs w:val="21"/>
        </w:rPr>
        <w:t> </w:t>
      </w:r>
      <w:r w:rsidRPr="00AE6D18">
        <w:rPr>
          <w:rFonts w:cstheme="minorHAnsi"/>
          <w:sz w:val="21"/>
          <w:szCs w:val="21"/>
        </w:rPr>
        <w:t xml:space="preserve">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2FCC13" w14:textId="77777777" w:rsidR="00336A34" w:rsidRDefault="006A5826" w:rsidP="00336A34">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bookmarkStart w:id="6" w:name="_Hlk231376958"/>
    </w:p>
    <w:p w14:paraId="5DCECCC3" w14:textId="77777777" w:rsidR="00336A34" w:rsidRDefault="00865B23" w:rsidP="00336A34">
      <w:pPr>
        <w:pStyle w:val="Listenabsatz"/>
        <w:numPr>
          <w:ilvl w:val="0"/>
          <w:numId w:val="17"/>
        </w:numPr>
        <w:spacing w:before="120" w:after="120" w:line="23" w:lineRule="atLeast"/>
        <w:ind w:left="284" w:hanging="284"/>
        <w:contextualSpacing w:val="0"/>
        <w:rPr>
          <w:rFonts w:cstheme="minorHAnsi"/>
          <w:sz w:val="21"/>
          <w:szCs w:val="21"/>
        </w:rPr>
      </w:pPr>
      <w:r w:rsidRPr="00336A34">
        <w:rPr>
          <w:rFonts w:cstheme="minorHAnsi"/>
          <w:sz w:val="21"/>
          <w:szCs w:val="21"/>
        </w:rPr>
        <w:t>Ich/Wir erklären, dass bei der Ausführung des öffentlichen Auftrags die einschlägigen arbeits-, sozial- und</w:t>
      </w:r>
      <w:r w:rsidR="00CB5ED0" w:rsidRPr="00336A34">
        <w:rPr>
          <w:rFonts w:cstheme="minorHAnsi"/>
          <w:sz w:val="21"/>
          <w:szCs w:val="21"/>
        </w:rPr>
        <w:t xml:space="preserve"> </w:t>
      </w:r>
      <w:r w:rsidRPr="00336A34">
        <w:rPr>
          <w:rFonts w:cstheme="minorHAnsi"/>
          <w:sz w:val="21"/>
          <w:szCs w:val="21"/>
        </w:rPr>
        <w:t xml:space="preserve">tarifrechtlichen Vorgaben eingehalten werden. </w:t>
      </w:r>
    </w:p>
    <w:p w14:paraId="5392A591" w14:textId="77777777" w:rsidR="00336A34" w:rsidRDefault="00865B23" w:rsidP="00336A34">
      <w:pPr>
        <w:pStyle w:val="Listenabsatz"/>
        <w:spacing w:before="120" w:after="120" w:line="23" w:lineRule="atLeast"/>
        <w:ind w:left="284"/>
        <w:contextualSpacing w:val="0"/>
        <w:rPr>
          <w:rFonts w:cstheme="minorHAnsi"/>
          <w:sz w:val="21"/>
          <w:szCs w:val="21"/>
        </w:rPr>
      </w:pPr>
      <w:r w:rsidRPr="00336A34">
        <w:rPr>
          <w:rFonts w:cstheme="minorHAnsi"/>
          <w:sz w:val="21"/>
          <w:szCs w:val="21"/>
        </w:rPr>
        <w:t>Ich/Wir verpflichte(n) mich/uns, die Einhaltung dieser Vorgaben auch bei eingesetzten Nachunternehmern sicherzustellen.</w:t>
      </w:r>
    </w:p>
    <w:p w14:paraId="6994893A" w14:textId="3B5C00AC" w:rsidR="00AE1A07" w:rsidRPr="00336A34" w:rsidRDefault="00865B23" w:rsidP="00336A34">
      <w:pPr>
        <w:pStyle w:val="Listenabsatz"/>
        <w:spacing w:before="120" w:after="120" w:line="23" w:lineRule="atLeast"/>
        <w:ind w:left="284"/>
        <w:contextualSpacing w:val="0"/>
        <w:rPr>
          <w:rFonts w:cstheme="minorHAnsi"/>
          <w:sz w:val="21"/>
          <w:szCs w:val="21"/>
        </w:rPr>
      </w:pPr>
      <w:r w:rsidRPr="00865B23">
        <w:rPr>
          <w:rFonts w:cstheme="minorHAnsi"/>
          <w:sz w:val="21"/>
          <w:szCs w:val="21"/>
        </w:rPr>
        <w:t>Mir/Uns ist bekannt, dass Verstöße gegen diese Verpflichtungen zum Ausschluss vom Vergabeverfahren führen können.</w:t>
      </w:r>
    </w:p>
    <w:bookmarkEnd w:id="6"/>
    <w:p w14:paraId="383F005A" w14:textId="56A33A20" w:rsidR="006A5826" w:rsidRPr="00CB5ED0" w:rsidRDefault="00CB5ED0" w:rsidP="00CB5ED0">
      <w:pPr>
        <w:spacing w:before="120" w:after="120" w:line="22" w:lineRule="atLeast"/>
        <w:rPr>
          <w:rFonts w:cstheme="minorHAnsi"/>
          <w:sz w:val="21"/>
          <w:szCs w:val="21"/>
        </w:rPr>
      </w:pPr>
      <w:r>
        <w:rPr>
          <w:rFonts w:cstheme="minorHAnsi"/>
          <w:sz w:val="21"/>
          <w:szCs w:val="21"/>
        </w:rPr>
        <w:t xml:space="preserve">10. </w:t>
      </w:r>
      <w:r w:rsidR="006A5826" w:rsidRPr="00CB5ED0">
        <w:rPr>
          <w:rFonts w:cstheme="minorHAnsi"/>
          <w:sz w:val="21"/>
          <w:szCs w:val="21"/>
        </w:rPr>
        <w:t xml:space="preserve">Mit Abgabe der Eigenerklärung wird bestätigt, </w:t>
      </w:r>
    </w:p>
    <w:p w14:paraId="63FD5004" w14:textId="77777777" w:rsidR="006A5826" w:rsidRPr="00063BFF" w:rsidRDefault="006A5826" w:rsidP="006A5826">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7F382B2" w14:textId="77777777" w:rsidR="006A5826" w:rsidRPr="00177F37" w:rsidRDefault="006A5826" w:rsidP="006A5826">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23E9A6F4" w14:textId="16E56596" w:rsidR="006A5826" w:rsidRPr="00CB5ED0" w:rsidRDefault="00CB5ED0" w:rsidP="00CB5ED0">
      <w:pPr>
        <w:spacing w:before="120" w:after="120" w:line="22" w:lineRule="atLeast"/>
        <w:rPr>
          <w:rFonts w:cstheme="minorHAnsi"/>
          <w:sz w:val="21"/>
          <w:szCs w:val="21"/>
        </w:rPr>
      </w:pPr>
      <w:r>
        <w:rPr>
          <w:rFonts w:cstheme="minorHAnsi"/>
          <w:sz w:val="21"/>
          <w:szCs w:val="21"/>
        </w:rPr>
        <w:t xml:space="preserve">11. </w:t>
      </w:r>
      <w:r w:rsidR="006A5826" w:rsidRPr="00CB5ED0">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55B6B2A2" w14:textId="747D8026" w:rsidR="006A5826" w:rsidRPr="00CB5ED0" w:rsidRDefault="00CB5ED0" w:rsidP="00CB5ED0">
      <w:pPr>
        <w:spacing w:before="120" w:after="120" w:line="22" w:lineRule="atLeast"/>
        <w:rPr>
          <w:rFonts w:cstheme="minorHAnsi"/>
          <w:sz w:val="21"/>
          <w:szCs w:val="21"/>
        </w:rPr>
      </w:pPr>
      <w:r>
        <w:rPr>
          <w:rFonts w:cstheme="minorHAnsi"/>
          <w:sz w:val="21"/>
          <w:szCs w:val="21"/>
        </w:rPr>
        <w:t xml:space="preserve">12. </w:t>
      </w:r>
      <w:r w:rsidR="006A5826" w:rsidRPr="00CB5ED0">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5CEFE271" w14:textId="560E362F" w:rsidR="006A5826" w:rsidRPr="00CB5ED0" w:rsidRDefault="00CB5ED0" w:rsidP="00CB5ED0">
      <w:pPr>
        <w:spacing w:before="120" w:after="120" w:line="22" w:lineRule="atLeast"/>
        <w:rPr>
          <w:rFonts w:cstheme="minorHAnsi"/>
          <w:sz w:val="21"/>
          <w:szCs w:val="21"/>
        </w:rPr>
      </w:pPr>
      <w:r>
        <w:rPr>
          <w:rFonts w:cstheme="minorHAnsi"/>
          <w:sz w:val="21"/>
          <w:szCs w:val="21"/>
        </w:rPr>
        <w:lastRenderedPageBreak/>
        <w:t xml:space="preserve">13. </w:t>
      </w:r>
      <w:r w:rsidR="006A5826" w:rsidRPr="00CB5ED0">
        <w:rPr>
          <w:rFonts w:cstheme="minorHAnsi"/>
          <w:sz w:val="21"/>
          <w:szCs w:val="21"/>
        </w:rPr>
        <w:t>Ich/Wir erfülle(n) die gesetzlichen Voraussetzungen für die Ausführung der angebotenen Leistungen, insbesondere die die Befähigung und Erlaubnis zur Berufsausübung betreffen.</w:t>
      </w:r>
    </w:p>
    <w:p w14:paraId="79CEF0F9" w14:textId="7A50DABE" w:rsidR="006A5826" w:rsidRPr="00273708" w:rsidRDefault="00273708" w:rsidP="00273708">
      <w:pPr>
        <w:spacing w:before="120" w:after="120" w:line="22" w:lineRule="atLeast"/>
        <w:rPr>
          <w:rFonts w:cstheme="minorHAnsi"/>
          <w:sz w:val="21"/>
          <w:szCs w:val="21"/>
        </w:rPr>
      </w:pPr>
      <w:r>
        <w:rPr>
          <w:rFonts w:cstheme="minorHAnsi"/>
          <w:sz w:val="21"/>
          <w:szCs w:val="21"/>
        </w:rPr>
        <w:t xml:space="preserve">14. </w:t>
      </w:r>
      <w:r w:rsidR="006A5826" w:rsidRPr="00273708">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2FF7E31" w14:textId="788FA328" w:rsidR="006A5826" w:rsidRPr="00273708" w:rsidRDefault="00273708" w:rsidP="00273708">
      <w:pPr>
        <w:spacing w:before="120" w:after="120" w:line="22" w:lineRule="atLeast"/>
        <w:rPr>
          <w:rFonts w:cstheme="minorHAnsi"/>
          <w:sz w:val="21"/>
          <w:szCs w:val="21"/>
        </w:rPr>
      </w:pPr>
      <w:r>
        <w:rPr>
          <w:rFonts w:cstheme="minorHAnsi"/>
          <w:sz w:val="21"/>
          <w:szCs w:val="21"/>
        </w:rPr>
        <w:t xml:space="preserve">15. </w:t>
      </w:r>
      <w:r w:rsidR="006A5826" w:rsidRPr="00273708">
        <w:rPr>
          <w:rFonts w:cstheme="minorHAnsi"/>
          <w:sz w:val="21"/>
          <w:szCs w:val="21"/>
        </w:rPr>
        <w:t>Ich/Wir erklären, dass keine Verfehlung nach den Regelungen zur Korruptionsbekämpfung vorliegen.</w:t>
      </w:r>
    </w:p>
    <w:p w14:paraId="2B596833" w14:textId="77777777" w:rsidR="00ED6165" w:rsidRPr="00ED6165" w:rsidRDefault="00863236" w:rsidP="00ED6165">
      <w:pPr>
        <w:spacing w:after="120" w:line="22" w:lineRule="atLeast"/>
        <w:rPr>
          <w:rFonts w:cstheme="minorHAnsi"/>
          <w:sz w:val="21"/>
          <w:szCs w:val="21"/>
        </w:rPr>
      </w:pPr>
      <w:r>
        <w:rPr>
          <w:rFonts w:cstheme="minorHAnsi"/>
          <w:sz w:val="21"/>
          <w:szCs w:val="21"/>
        </w:rPr>
        <w:t xml:space="preserve">16. </w:t>
      </w:r>
      <w:r w:rsidR="00ED6165" w:rsidRPr="00ED6165">
        <w:rPr>
          <w:rFonts w:cstheme="minorHAnsi"/>
          <w:sz w:val="21"/>
          <w:szCs w:val="21"/>
        </w:rPr>
        <w:t>Ich/Wir erkläre(n), dass weder mein/unser Unternehmen noch dessen gesetzliche Vertreter, Gesellschafter oder wirtschaftlich Berechtigte im Sinne des § 3 Geldwäschegesetz (GwG) Gegenstand von Sanktionen nach einschlägigen EU-Verordnungen sind.</w:t>
      </w:r>
    </w:p>
    <w:p w14:paraId="1FFF3AC1" w14:textId="77777777" w:rsidR="00ED6165" w:rsidRPr="00ED6165" w:rsidRDefault="00ED6165" w:rsidP="00ED6165">
      <w:pPr>
        <w:spacing w:after="120" w:line="22" w:lineRule="atLeast"/>
        <w:rPr>
          <w:rFonts w:cstheme="minorHAnsi"/>
          <w:sz w:val="21"/>
          <w:szCs w:val="21"/>
        </w:rPr>
      </w:pPr>
      <w:r w:rsidRPr="00ED6165">
        <w:rPr>
          <w:rFonts w:cstheme="minorHAnsi"/>
          <w:sz w:val="21"/>
          <w:szCs w:val="21"/>
        </w:rPr>
        <w:t xml:space="preserve">Darüber hinaus bestätige(n) ich/wir, dass nach meiner/unserer Kenntnis keine sonstigen Umstände </w:t>
      </w:r>
      <w:proofErr w:type="spellStart"/>
      <w:r w:rsidRPr="00ED6165">
        <w:rPr>
          <w:rFonts w:cstheme="minorHAnsi"/>
          <w:sz w:val="21"/>
          <w:szCs w:val="21"/>
        </w:rPr>
        <w:t>vorlie</w:t>
      </w:r>
      <w:proofErr w:type="spellEnd"/>
      <w:r w:rsidRPr="00ED6165">
        <w:rPr>
          <w:rFonts w:cstheme="minorHAnsi"/>
          <w:sz w:val="21"/>
          <w:szCs w:val="21"/>
        </w:rPr>
        <w:t>-gen, die zu einem Verstoß gegen geltende EU-Sanktionsvorschriften führen würden.</w:t>
      </w:r>
    </w:p>
    <w:p w14:paraId="1D7DC9DE" w14:textId="77777777" w:rsidR="00ED6165" w:rsidRPr="00ED6165" w:rsidRDefault="00ED6165" w:rsidP="00ED6165">
      <w:pPr>
        <w:spacing w:after="120" w:line="22" w:lineRule="atLeast"/>
        <w:rPr>
          <w:rFonts w:cstheme="minorHAnsi"/>
          <w:sz w:val="21"/>
          <w:szCs w:val="21"/>
        </w:rPr>
      </w:pPr>
      <w:r w:rsidRPr="00ED6165">
        <w:rPr>
          <w:rFonts w:cstheme="minorHAnsi"/>
          <w:sz w:val="21"/>
          <w:szCs w:val="21"/>
        </w:rPr>
        <w:t>Mir/Uns ist bekannt, dass unzutreffende oder unvollständige Angaben sowie Verstöße gegen geltende EU-Sanktionsvorschriften zum Ausschluss vom Vergabeverfahren führen können.</w:t>
      </w:r>
    </w:p>
    <w:p w14:paraId="6E71A1A7" w14:textId="10BCB45A" w:rsidR="00863236" w:rsidRPr="0094644C" w:rsidRDefault="00ED6165" w:rsidP="00ED6165">
      <w:pPr>
        <w:spacing w:after="120" w:line="22" w:lineRule="atLeast"/>
        <w:rPr>
          <w:rFonts w:cstheme="minorHAnsi"/>
          <w:sz w:val="21"/>
          <w:szCs w:val="21"/>
        </w:rPr>
      </w:pPr>
      <w:r w:rsidRPr="00ED6165">
        <w:rPr>
          <w:rFonts w:cstheme="minorHAnsi"/>
          <w:sz w:val="21"/>
          <w:szCs w:val="21"/>
        </w:rPr>
        <w:t xml:space="preserve">Zur Einhaltung der Anforderungen der Verordnung (EU) Nr. 833/2014 über restriktive Maßnahmen </w:t>
      </w:r>
      <w:r w:rsidR="00336A34" w:rsidRPr="00ED6165">
        <w:rPr>
          <w:rFonts w:cstheme="minorHAnsi"/>
          <w:sz w:val="21"/>
          <w:szCs w:val="21"/>
        </w:rPr>
        <w:t>angesichts</w:t>
      </w:r>
      <w:r w:rsidRPr="00ED6165">
        <w:rPr>
          <w:rFonts w:cstheme="minorHAnsi"/>
          <w:sz w:val="21"/>
          <w:szCs w:val="21"/>
        </w:rPr>
        <w:t xml:space="preserve"> der Handlungen Russlands, die die Lage in der Ukraine destabilisieren, ist eine gesonderte Eigener-klärung gemäß dem Formblatt „Eigenerklärung – Russland Sanktionen“ abzugeben. Die dort abgegebene Erklärung ist Bestandteil des Angebots.</w:t>
      </w:r>
    </w:p>
    <w:p w14:paraId="00CC1710" w14:textId="77777777" w:rsidR="006A5826" w:rsidRPr="00063BFF" w:rsidRDefault="006A5826" w:rsidP="006A5826">
      <w:pPr>
        <w:spacing w:after="120" w:line="22" w:lineRule="atLeast"/>
        <w:rPr>
          <w:rFonts w:cstheme="minorHAnsi"/>
          <w:b/>
          <w:sz w:val="21"/>
          <w:szCs w:val="21"/>
        </w:rPr>
      </w:pPr>
      <w:r w:rsidRPr="00063BFF">
        <w:rPr>
          <w:rFonts w:cstheme="minorHAnsi"/>
          <w:b/>
          <w:sz w:val="21"/>
          <w:szCs w:val="21"/>
        </w:rPr>
        <w:t>Hinweis zur Selbstreinigung</w:t>
      </w:r>
    </w:p>
    <w:p w14:paraId="309D5E69" w14:textId="77777777" w:rsidR="006A5826" w:rsidRDefault="006A5826" w:rsidP="006A5826">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203BB252" w14:textId="77777777" w:rsidR="006A5826" w:rsidRDefault="006A5826" w:rsidP="006A5826">
      <w:pPr>
        <w:spacing w:after="120" w:line="22" w:lineRule="atLeast"/>
        <w:rPr>
          <w:rFonts w:cstheme="minorHAnsi"/>
          <w:sz w:val="21"/>
          <w:szCs w:val="21"/>
        </w:rPr>
      </w:pPr>
    </w:p>
    <w:p w14:paraId="2D34C068" w14:textId="77777777" w:rsidR="006A5826" w:rsidRDefault="006A5826" w:rsidP="006A5826">
      <w:pPr>
        <w:spacing w:after="120" w:line="22" w:lineRule="atLeast"/>
        <w:rPr>
          <w:rFonts w:cstheme="minorHAnsi"/>
          <w:sz w:val="21"/>
          <w:szCs w:val="21"/>
        </w:rPr>
      </w:pPr>
    </w:p>
    <w:p w14:paraId="5BC611FC" w14:textId="77777777" w:rsidR="006A5826" w:rsidRPr="00063BFF" w:rsidRDefault="006A5826" w:rsidP="006A5826">
      <w:pPr>
        <w:spacing w:after="120" w:line="22" w:lineRule="atLeast"/>
        <w:rPr>
          <w:rFonts w:cstheme="minorHAnsi"/>
          <w:b/>
          <w:bCs/>
          <w:sz w:val="21"/>
          <w:szCs w:val="21"/>
        </w:rPr>
      </w:pPr>
      <w:r w:rsidRPr="00063BFF">
        <w:rPr>
          <w:rFonts w:cstheme="minorHAnsi"/>
          <w:b/>
          <w:bCs/>
          <w:sz w:val="21"/>
          <w:szCs w:val="21"/>
        </w:rPr>
        <w:t>Hinweise zum Wettbewerbsregister</w:t>
      </w:r>
    </w:p>
    <w:p w14:paraId="58ACDB95" w14:textId="77777777" w:rsidR="006A5826" w:rsidRPr="00944A36" w:rsidRDefault="006A5826" w:rsidP="006A582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37F6AD5" w14:textId="1ED608C2" w:rsidR="00606B60" w:rsidRPr="00944A36" w:rsidRDefault="00606B60" w:rsidP="00606B60">
      <w:pPr>
        <w:spacing w:after="120" w:line="22" w:lineRule="atLeast"/>
        <w:rPr>
          <w:rFonts w:cstheme="minorHAnsi"/>
          <w:sz w:val="21"/>
          <w:szCs w:val="21"/>
        </w:rPr>
      </w:pPr>
    </w:p>
    <w:p w14:paraId="6A32444B" w14:textId="77777777" w:rsidR="00DB1E44" w:rsidRDefault="00DB1E44" w:rsidP="005D0CD8">
      <w:pPr>
        <w:spacing w:line="21" w:lineRule="atLeast"/>
        <w:rPr>
          <w:sz w:val="20"/>
        </w:rPr>
      </w:pPr>
    </w:p>
    <w:p w14:paraId="2572E610" w14:textId="77777777" w:rsidR="00356A2E" w:rsidRDefault="00C97CE2"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3B943554" w:rsidR="00356A2E" w:rsidRPr="002E5DC6" w:rsidRDefault="00356A2E" w:rsidP="005D0CD8">
      <w:pPr>
        <w:spacing w:after="0" w:line="21" w:lineRule="atLeast"/>
        <w:ind w:left="3540" w:firstLine="708"/>
        <w:rPr>
          <w:sz w:val="18"/>
          <w:szCs w:val="18"/>
        </w:rPr>
      </w:pPr>
      <w:r w:rsidRPr="002E5DC6">
        <w:rPr>
          <w:sz w:val="18"/>
          <w:szCs w:val="18"/>
        </w:rPr>
        <w:t>(Textform nach § 126b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98C4D" w14:textId="77777777" w:rsidR="00C97CE2" w:rsidRDefault="00C97CE2" w:rsidP="00C60D54">
      <w:pPr>
        <w:pStyle w:val="Endnotentrennlinie"/>
      </w:pPr>
    </w:p>
  </w:endnote>
  <w:endnote w:type="continuationSeparator" w:id="0">
    <w:p w14:paraId="46CE1DA1" w14:textId="77777777" w:rsidR="00C97CE2" w:rsidRDefault="00C97CE2" w:rsidP="00C60D54">
      <w:pPr>
        <w:pStyle w:val="Endnoten-Fortsetzungstrennlinie"/>
      </w:pPr>
    </w:p>
  </w:endnote>
  <w:endnote w:type="continuationNotice" w:id="1">
    <w:p w14:paraId="5DA7FF3E" w14:textId="77777777" w:rsidR="00C97CE2" w:rsidRDefault="00C97CE2"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20BC00BC"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8A4F76">
      <w:rPr>
        <w:noProof/>
        <w:sz w:val="21"/>
        <w:szCs w:val="21"/>
      </w:rPr>
      <w:t>5</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4662FC18"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8A4F76">
      <w:rPr>
        <w:noProof/>
        <w:sz w:val="21"/>
        <w:szCs w:val="21"/>
      </w:rPr>
      <w:t>5</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21E2" w14:textId="77777777" w:rsidR="00C97CE2" w:rsidRDefault="00C97CE2" w:rsidP="004266B9">
      <w:pPr>
        <w:pStyle w:val="Funotentrennline"/>
      </w:pPr>
    </w:p>
  </w:footnote>
  <w:footnote w:type="continuationSeparator" w:id="0">
    <w:p w14:paraId="343E7FB6" w14:textId="77777777" w:rsidR="00C97CE2" w:rsidRDefault="00C97CE2" w:rsidP="004266B9">
      <w:pPr>
        <w:pStyle w:val="Funoten-Fortsetzungstrennlinie"/>
      </w:pPr>
    </w:p>
  </w:footnote>
  <w:footnote w:type="continuationNotice" w:id="1">
    <w:p w14:paraId="56DD468E" w14:textId="77777777" w:rsidR="00C97CE2" w:rsidRDefault="00C97CE2"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7A70BBFE" w14:textId="77777777" w:rsidR="006A5826" w:rsidRDefault="006A5826" w:rsidP="006A5826">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E8E972" w14:textId="77777777" w:rsidR="006A5826" w:rsidRPr="00401BF2" w:rsidRDefault="006A5826" w:rsidP="006A5826">
      <w:pPr>
        <w:pStyle w:val="Funotentext"/>
        <w:spacing w:after="0"/>
        <w:rPr>
          <w:sz w:val="18"/>
          <w:szCs w:val="18"/>
        </w:rPr>
      </w:pPr>
    </w:p>
  </w:footnote>
  <w:footnote w:id="4">
    <w:p w14:paraId="6F50A316" w14:textId="77777777" w:rsidR="006A5826" w:rsidRDefault="006A5826" w:rsidP="006A5826">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D"/>
    <w:multiLevelType w:val="hybridMultilevel"/>
    <w:tmpl w:val="DBFE42B8"/>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7" w15:restartNumberingAfterBreak="0">
    <w:nsid w:val="14F40E07"/>
    <w:multiLevelType w:val="hybridMultilevel"/>
    <w:tmpl w:val="9FBA18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1C4EBC"/>
    <w:multiLevelType w:val="hybridMultilevel"/>
    <w:tmpl w:val="A3521106"/>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076F3E"/>
    <w:multiLevelType w:val="multilevel"/>
    <w:tmpl w:val="800CF58A"/>
    <w:numStyleLink w:val="Aufzhlungsliste"/>
  </w:abstractNum>
  <w:abstractNum w:abstractNumId="10"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614084"/>
    <w:multiLevelType w:val="multilevel"/>
    <w:tmpl w:val="260ACCDA"/>
    <w:numStyleLink w:val="NummerierteListe"/>
  </w:abstractNum>
  <w:abstractNum w:abstractNumId="12"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4C3796"/>
    <w:multiLevelType w:val="hybridMultilevel"/>
    <w:tmpl w:val="C638F8E2"/>
    <w:lvl w:ilvl="0" w:tplc="0407000F">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D030D1"/>
    <w:multiLevelType w:val="hybridMultilevel"/>
    <w:tmpl w:val="06E25D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487CFA"/>
    <w:multiLevelType w:val="multilevel"/>
    <w:tmpl w:val="22E27E10"/>
    <w:numStyleLink w:val="Schlussfolgerungsliste"/>
  </w:abstractNum>
  <w:abstractNum w:abstractNumId="16" w15:restartNumberingAfterBreak="0">
    <w:nsid w:val="427D712D"/>
    <w:multiLevelType w:val="hybridMultilevel"/>
    <w:tmpl w:val="1792A792"/>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8"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20" w15:restartNumberingAfterBreak="0">
    <w:nsid w:val="62E54371"/>
    <w:multiLevelType w:val="multilevel"/>
    <w:tmpl w:val="22E27E10"/>
    <w:numStyleLink w:val="Schlussfolgerungsliste"/>
  </w:abstractNum>
  <w:abstractNum w:abstractNumId="21" w15:restartNumberingAfterBreak="0">
    <w:nsid w:val="697A3FED"/>
    <w:multiLevelType w:val="hybridMultilevel"/>
    <w:tmpl w:val="77F46D68"/>
    <w:lvl w:ilvl="0" w:tplc="0407000F">
      <w:start w:val="1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5E5199"/>
    <w:multiLevelType w:val="hybridMultilevel"/>
    <w:tmpl w:val="5F603B9E"/>
    <w:lvl w:ilvl="0" w:tplc="0407000F">
      <w:start w:val="1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3A0FEF"/>
    <w:multiLevelType w:val="multilevel"/>
    <w:tmpl w:val="22E27E10"/>
    <w:numStyleLink w:val="Schlussfolgerungsliste"/>
  </w:abstractNum>
  <w:abstractNum w:abstractNumId="25" w15:restartNumberingAfterBreak="0">
    <w:nsid w:val="79AC1F2F"/>
    <w:multiLevelType w:val="multilevel"/>
    <w:tmpl w:val="22E27E10"/>
    <w:numStyleLink w:val="Schlussfolgerungsliste"/>
  </w:abstractNum>
  <w:num w:numId="1" w16cid:durableId="1510482858">
    <w:abstractNumId w:val="2"/>
  </w:num>
  <w:num w:numId="2" w16cid:durableId="1708483426">
    <w:abstractNumId w:val="19"/>
  </w:num>
  <w:num w:numId="3" w16cid:durableId="917981156">
    <w:abstractNumId w:val="11"/>
  </w:num>
  <w:num w:numId="4" w16cid:durableId="1888377327">
    <w:abstractNumId w:val="4"/>
  </w:num>
  <w:num w:numId="5" w16cid:durableId="1134060397">
    <w:abstractNumId w:val="18"/>
  </w:num>
  <w:num w:numId="6" w16cid:durableId="683434872">
    <w:abstractNumId w:val="24"/>
  </w:num>
  <w:num w:numId="7" w16cid:durableId="1009912271">
    <w:abstractNumId w:val="25"/>
  </w:num>
  <w:num w:numId="8" w16cid:durableId="764496758">
    <w:abstractNumId w:val="15"/>
  </w:num>
  <w:num w:numId="9" w16cid:durableId="55865209">
    <w:abstractNumId w:val="1"/>
  </w:num>
  <w:num w:numId="10" w16cid:durableId="1514151435">
    <w:abstractNumId w:val="23"/>
  </w:num>
  <w:num w:numId="11" w16cid:durableId="1668484502">
    <w:abstractNumId w:val="20"/>
  </w:num>
  <w:num w:numId="12" w16cid:durableId="1945532277">
    <w:abstractNumId w:val="5"/>
  </w:num>
  <w:num w:numId="13" w16cid:durableId="456145844">
    <w:abstractNumId w:val="3"/>
  </w:num>
  <w:num w:numId="14" w16cid:durableId="1813911567">
    <w:abstractNumId w:val="9"/>
  </w:num>
  <w:num w:numId="15" w16cid:durableId="956301681">
    <w:abstractNumId w:val="17"/>
  </w:num>
  <w:num w:numId="16" w16cid:durableId="926840624">
    <w:abstractNumId w:val="12"/>
  </w:num>
  <w:num w:numId="17" w16cid:durableId="1306080869">
    <w:abstractNumId w:val="10"/>
  </w:num>
  <w:num w:numId="18" w16cid:durableId="44723492">
    <w:abstractNumId w:val="6"/>
  </w:num>
  <w:num w:numId="19" w16cid:durableId="1575628071">
    <w:abstractNumId w:val="0"/>
  </w:num>
  <w:num w:numId="20" w16cid:durableId="1296182715">
    <w:abstractNumId w:val="7"/>
  </w:num>
  <w:num w:numId="21" w16cid:durableId="1260870500">
    <w:abstractNumId w:val="8"/>
  </w:num>
  <w:num w:numId="22" w16cid:durableId="1776751718">
    <w:abstractNumId w:val="14"/>
  </w:num>
  <w:num w:numId="23" w16cid:durableId="1100562314">
    <w:abstractNumId w:val="13"/>
  </w:num>
  <w:num w:numId="24" w16cid:durableId="1531455483">
    <w:abstractNumId w:val="16"/>
  </w:num>
  <w:num w:numId="25" w16cid:durableId="1529953051">
    <w:abstractNumId w:val="22"/>
  </w:num>
  <w:num w:numId="26" w16cid:durableId="14694750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ln6IOp40yJui5pA7C5sXluPRUak0c5OlzebCjCc6JsrkpgHor0YAHRBSjTzpVMBN+9Vy+7wu2hq/zLABvwSMkQ==" w:salt="gKyDdF6DswjGimkiEdD8fA=="/>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36752"/>
    <w:rsid w:val="0004034B"/>
    <w:rsid w:val="00066607"/>
    <w:rsid w:val="0008259C"/>
    <w:rsid w:val="00082633"/>
    <w:rsid w:val="00090D8F"/>
    <w:rsid w:val="000979AC"/>
    <w:rsid w:val="000B5EBD"/>
    <w:rsid w:val="000B7F07"/>
    <w:rsid w:val="000C59C1"/>
    <w:rsid w:val="000D36F0"/>
    <w:rsid w:val="000D6C66"/>
    <w:rsid w:val="000F18AF"/>
    <w:rsid w:val="000F5C00"/>
    <w:rsid w:val="001167A5"/>
    <w:rsid w:val="0012632A"/>
    <w:rsid w:val="00127409"/>
    <w:rsid w:val="001431CD"/>
    <w:rsid w:val="00166C34"/>
    <w:rsid w:val="001716A3"/>
    <w:rsid w:val="0019128B"/>
    <w:rsid w:val="00192AAD"/>
    <w:rsid w:val="00192AE1"/>
    <w:rsid w:val="001955E1"/>
    <w:rsid w:val="001A54AA"/>
    <w:rsid w:val="001C18E7"/>
    <w:rsid w:val="001C77EE"/>
    <w:rsid w:val="001D3E0E"/>
    <w:rsid w:val="001D7775"/>
    <w:rsid w:val="001F053C"/>
    <w:rsid w:val="001F10CC"/>
    <w:rsid w:val="001F4FAA"/>
    <w:rsid w:val="002159BC"/>
    <w:rsid w:val="002209B2"/>
    <w:rsid w:val="00220A5C"/>
    <w:rsid w:val="00222B83"/>
    <w:rsid w:val="00223431"/>
    <w:rsid w:val="00223858"/>
    <w:rsid w:val="002331FE"/>
    <w:rsid w:val="002435C0"/>
    <w:rsid w:val="00247D5A"/>
    <w:rsid w:val="00252639"/>
    <w:rsid w:val="0025525C"/>
    <w:rsid w:val="002643DF"/>
    <w:rsid w:val="00272B18"/>
    <w:rsid w:val="002730A2"/>
    <w:rsid w:val="00273708"/>
    <w:rsid w:val="00287A3E"/>
    <w:rsid w:val="002A033B"/>
    <w:rsid w:val="002A7087"/>
    <w:rsid w:val="002C564B"/>
    <w:rsid w:val="002D08EC"/>
    <w:rsid w:val="002D3DA9"/>
    <w:rsid w:val="002E100C"/>
    <w:rsid w:val="002E76D1"/>
    <w:rsid w:val="002E7AE9"/>
    <w:rsid w:val="002F05A0"/>
    <w:rsid w:val="002F2D31"/>
    <w:rsid w:val="002F504A"/>
    <w:rsid w:val="003150E5"/>
    <w:rsid w:val="00332CBB"/>
    <w:rsid w:val="00336A34"/>
    <w:rsid w:val="003406F8"/>
    <w:rsid w:val="00350B62"/>
    <w:rsid w:val="00355B36"/>
    <w:rsid w:val="00356A2E"/>
    <w:rsid w:val="00356C65"/>
    <w:rsid w:val="00361E13"/>
    <w:rsid w:val="00372CFE"/>
    <w:rsid w:val="003801C9"/>
    <w:rsid w:val="0038051D"/>
    <w:rsid w:val="003906FA"/>
    <w:rsid w:val="00394216"/>
    <w:rsid w:val="0039707A"/>
    <w:rsid w:val="003C2DEF"/>
    <w:rsid w:val="003C65C6"/>
    <w:rsid w:val="003D001B"/>
    <w:rsid w:val="003D6929"/>
    <w:rsid w:val="003F3E63"/>
    <w:rsid w:val="00426259"/>
    <w:rsid w:val="004266B9"/>
    <w:rsid w:val="004268BC"/>
    <w:rsid w:val="004319B7"/>
    <w:rsid w:val="004336E5"/>
    <w:rsid w:val="0044757C"/>
    <w:rsid w:val="00447FB8"/>
    <w:rsid w:val="00461CB2"/>
    <w:rsid w:val="004632EE"/>
    <w:rsid w:val="004733DC"/>
    <w:rsid w:val="004803B0"/>
    <w:rsid w:val="004B20F1"/>
    <w:rsid w:val="004C2164"/>
    <w:rsid w:val="004E0614"/>
    <w:rsid w:val="004F3B84"/>
    <w:rsid w:val="004F7F7E"/>
    <w:rsid w:val="00520B23"/>
    <w:rsid w:val="00551B68"/>
    <w:rsid w:val="00556333"/>
    <w:rsid w:val="00562D27"/>
    <w:rsid w:val="00566C97"/>
    <w:rsid w:val="00574606"/>
    <w:rsid w:val="00591238"/>
    <w:rsid w:val="005A465F"/>
    <w:rsid w:val="005B06ED"/>
    <w:rsid w:val="005B6102"/>
    <w:rsid w:val="005B6AAE"/>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A5826"/>
    <w:rsid w:val="006B1924"/>
    <w:rsid w:val="006B48CF"/>
    <w:rsid w:val="006B55B0"/>
    <w:rsid w:val="006C0159"/>
    <w:rsid w:val="006C2E33"/>
    <w:rsid w:val="006D3F94"/>
    <w:rsid w:val="006E389A"/>
    <w:rsid w:val="0070365B"/>
    <w:rsid w:val="00704F6F"/>
    <w:rsid w:val="00705AD8"/>
    <w:rsid w:val="0071013B"/>
    <w:rsid w:val="00711EF4"/>
    <w:rsid w:val="00713487"/>
    <w:rsid w:val="00727AB0"/>
    <w:rsid w:val="00747F17"/>
    <w:rsid w:val="00773247"/>
    <w:rsid w:val="00786AD9"/>
    <w:rsid w:val="0079035B"/>
    <w:rsid w:val="007907D5"/>
    <w:rsid w:val="00791E21"/>
    <w:rsid w:val="007A0CF7"/>
    <w:rsid w:val="007B2962"/>
    <w:rsid w:val="007B7FEE"/>
    <w:rsid w:val="007C2519"/>
    <w:rsid w:val="007D1721"/>
    <w:rsid w:val="007E6080"/>
    <w:rsid w:val="007E7B56"/>
    <w:rsid w:val="007F253E"/>
    <w:rsid w:val="007F5BA5"/>
    <w:rsid w:val="0080172A"/>
    <w:rsid w:val="0083536E"/>
    <w:rsid w:val="00835AE5"/>
    <w:rsid w:val="00835BD4"/>
    <w:rsid w:val="0084316C"/>
    <w:rsid w:val="00850343"/>
    <w:rsid w:val="00851D6F"/>
    <w:rsid w:val="008612A0"/>
    <w:rsid w:val="00863236"/>
    <w:rsid w:val="00865B23"/>
    <w:rsid w:val="008674E8"/>
    <w:rsid w:val="00874D67"/>
    <w:rsid w:val="008A139A"/>
    <w:rsid w:val="008A4F76"/>
    <w:rsid w:val="008B1D2E"/>
    <w:rsid w:val="008D0EC4"/>
    <w:rsid w:val="008D64F4"/>
    <w:rsid w:val="008F2ADB"/>
    <w:rsid w:val="00902128"/>
    <w:rsid w:val="0090367B"/>
    <w:rsid w:val="00904160"/>
    <w:rsid w:val="00907212"/>
    <w:rsid w:val="0090788E"/>
    <w:rsid w:val="00915C2A"/>
    <w:rsid w:val="009436F9"/>
    <w:rsid w:val="0094612D"/>
    <w:rsid w:val="0094644C"/>
    <w:rsid w:val="009801E4"/>
    <w:rsid w:val="00982697"/>
    <w:rsid w:val="00987257"/>
    <w:rsid w:val="009D28CC"/>
    <w:rsid w:val="009E3EDC"/>
    <w:rsid w:val="009F0095"/>
    <w:rsid w:val="009F5A4F"/>
    <w:rsid w:val="00A06CF8"/>
    <w:rsid w:val="00A200E2"/>
    <w:rsid w:val="00A25700"/>
    <w:rsid w:val="00A32308"/>
    <w:rsid w:val="00A34B84"/>
    <w:rsid w:val="00A35761"/>
    <w:rsid w:val="00A45510"/>
    <w:rsid w:val="00A5291F"/>
    <w:rsid w:val="00A7153B"/>
    <w:rsid w:val="00A82079"/>
    <w:rsid w:val="00A87874"/>
    <w:rsid w:val="00A879AF"/>
    <w:rsid w:val="00A91805"/>
    <w:rsid w:val="00A94717"/>
    <w:rsid w:val="00AA06CD"/>
    <w:rsid w:val="00AB1677"/>
    <w:rsid w:val="00AB3058"/>
    <w:rsid w:val="00AD7486"/>
    <w:rsid w:val="00AE1A07"/>
    <w:rsid w:val="00AE7242"/>
    <w:rsid w:val="00B116F6"/>
    <w:rsid w:val="00B15333"/>
    <w:rsid w:val="00B30099"/>
    <w:rsid w:val="00B350F0"/>
    <w:rsid w:val="00B55542"/>
    <w:rsid w:val="00B75271"/>
    <w:rsid w:val="00B7556E"/>
    <w:rsid w:val="00B77386"/>
    <w:rsid w:val="00B8201F"/>
    <w:rsid w:val="00B8268E"/>
    <w:rsid w:val="00B92DF9"/>
    <w:rsid w:val="00BA6FD0"/>
    <w:rsid w:val="00BC1DEE"/>
    <w:rsid w:val="00BC7205"/>
    <w:rsid w:val="00BF0FAD"/>
    <w:rsid w:val="00C02876"/>
    <w:rsid w:val="00C0577D"/>
    <w:rsid w:val="00C059C2"/>
    <w:rsid w:val="00C16235"/>
    <w:rsid w:val="00C306F1"/>
    <w:rsid w:val="00C457F7"/>
    <w:rsid w:val="00C60D54"/>
    <w:rsid w:val="00C6294A"/>
    <w:rsid w:val="00C6371C"/>
    <w:rsid w:val="00C651FB"/>
    <w:rsid w:val="00C83CBD"/>
    <w:rsid w:val="00C90505"/>
    <w:rsid w:val="00C97CE2"/>
    <w:rsid w:val="00CA3F01"/>
    <w:rsid w:val="00CB5ED0"/>
    <w:rsid w:val="00CC25BB"/>
    <w:rsid w:val="00CC2851"/>
    <w:rsid w:val="00CC2961"/>
    <w:rsid w:val="00CC7CFA"/>
    <w:rsid w:val="00CD456E"/>
    <w:rsid w:val="00D02459"/>
    <w:rsid w:val="00D14A10"/>
    <w:rsid w:val="00D26AEF"/>
    <w:rsid w:val="00D357C0"/>
    <w:rsid w:val="00D45EA2"/>
    <w:rsid w:val="00D507BB"/>
    <w:rsid w:val="00D64361"/>
    <w:rsid w:val="00D663F8"/>
    <w:rsid w:val="00DB1E44"/>
    <w:rsid w:val="00DB2D8E"/>
    <w:rsid w:val="00DC510D"/>
    <w:rsid w:val="00DD5377"/>
    <w:rsid w:val="00DE0B0A"/>
    <w:rsid w:val="00DE601B"/>
    <w:rsid w:val="00DF0AA5"/>
    <w:rsid w:val="00E03498"/>
    <w:rsid w:val="00E11377"/>
    <w:rsid w:val="00E41A33"/>
    <w:rsid w:val="00E432D2"/>
    <w:rsid w:val="00E432EB"/>
    <w:rsid w:val="00E702BA"/>
    <w:rsid w:val="00E845EA"/>
    <w:rsid w:val="00EA2F26"/>
    <w:rsid w:val="00EA42FD"/>
    <w:rsid w:val="00EB6806"/>
    <w:rsid w:val="00EC0DBA"/>
    <w:rsid w:val="00ED4540"/>
    <w:rsid w:val="00ED4D64"/>
    <w:rsid w:val="00ED6165"/>
    <w:rsid w:val="00ED70FE"/>
    <w:rsid w:val="00EF4D21"/>
    <w:rsid w:val="00EF4F32"/>
    <w:rsid w:val="00F23781"/>
    <w:rsid w:val="00F327B2"/>
    <w:rsid w:val="00F34690"/>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styleId="Kommentarzeichen">
    <w:name w:val="annotation reference"/>
    <w:basedOn w:val="Absatz-Standardschriftart"/>
    <w:uiPriority w:val="99"/>
    <w:semiHidden/>
    <w:unhideWhenUsed/>
    <w:rsid w:val="007C2519"/>
    <w:rPr>
      <w:sz w:val="16"/>
      <w:szCs w:val="16"/>
    </w:rPr>
  </w:style>
  <w:style w:type="paragraph" w:styleId="Kommentartext">
    <w:name w:val="annotation text"/>
    <w:basedOn w:val="Standard"/>
    <w:link w:val="KommentartextZchn"/>
    <w:uiPriority w:val="99"/>
    <w:unhideWhenUsed/>
    <w:rsid w:val="007C2519"/>
    <w:pPr>
      <w:spacing w:line="240" w:lineRule="auto"/>
    </w:pPr>
    <w:rPr>
      <w:sz w:val="20"/>
      <w:szCs w:val="20"/>
    </w:rPr>
  </w:style>
  <w:style w:type="character" w:customStyle="1" w:styleId="KommentartextZchn">
    <w:name w:val="Kommentartext Zchn"/>
    <w:basedOn w:val="Absatz-Standardschriftart"/>
    <w:link w:val="Kommentartext"/>
    <w:uiPriority w:val="99"/>
    <w:rsid w:val="007C2519"/>
    <w:rPr>
      <w:rFonts w:eastAsiaTheme="minorHAnsi"/>
      <w:sz w:val="20"/>
      <w:szCs w:val="20"/>
    </w:rPr>
  </w:style>
  <w:style w:type="paragraph" w:styleId="berarbeitung">
    <w:name w:val="Revision"/>
    <w:hidden/>
    <w:uiPriority w:val="99"/>
    <w:semiHidden/>
    <w:rsid w:val="00220A5C"/>
    <w:pPr>
      <w:spacing w:after="0" w:line="240" w:lineRule="auto"/>
    </w:pPr>
    <w:rPr>
      <w:rFonts w:eastAsiaTheme="minorHAnsi"/>
      <w:sz w:val="22"/>
      <w:szCs w:val="22"/>
    </w:rPr>
  </w:style>
  <w:style w:type="paragraph" w:styleId="Kommentarthema">
    <w:name w:val="annotation subject"/>
    <w:basedOn w:val="Kommentartext"/>
    <w:next w:val="Kommentartext"/>
    <w:link w:val="KommentarthemaZchn"/>
    <w:uiPriority w:val="99"/>
    <w:semiHidden/>
    <w:unhideWhenUsed/>
    <w:rsid w:val="0094644C"/>
    <w:rPr>
      <w:b/>
      <w:bCs/>
    </w:rPr>
  </w:style>
  <w:style w:type="character" w:customStyle="1" w:styleId="KommentarthemaZchn">
    <w:name w:val="Kommentarthema Zchn"/>
    <w:basedOn w:val="KommentartextZchn"/>
    <w:link w:val="Kommentarthema"/>
    <w:uiPriority w:val="99"/>
    <w:semiHidden/>
    <w:rsid w:val="0094644C"/>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0B7F07"/>
    <w:rsid w:val="000F1E96"/>
    <w:rsid w:val="00156A95"/>
    <w:rsid w:val="001606F9"/>
    <w:rsid w:val="00185A5F"/>
    <w:rsid w:val="001C02A9"/>
    <w:rsid w:val="001D3E0E"/>
    <w:rsid w:val="001F053C"/>
    <w:rsid w:val="00223431"/>
    <w:rsid w:val="002D36FF"/>
    <w:rsid w:val="002E100C"/>
    <w:rsid w:val="003961A0"/>
    <w:rsid w:val="003C65C6"/>
    <w:rsid w:val="004268BC"/>
    <w:rsid w:val="00443F2A"/>
    <w:rsid w:val="00562D27"/>
    <w:rsid w:val="00567696"/>
    <w:rsid w:val="006C2E33"/>
    <w:rsid w:val="006E5A41"/>
    <w:rsid w:val="00727F15"/>
    <w:rsid w:val="007F253E"/>
    <w:rsid w:val="00902128"/>
    <w:rsid w:val="00904160"/>
    <w:rsid w:val="00A45510"/>
    <w:rsid w:val="00A91805"/>
    <w:rsid w:val="00AE7242"/>
    <w:rsid w:val="00B0740B"/>
    <w:rsid w:val="00B607F0"/>
    <w:rsid w:val="00B765FE"/>
    <w:rsid w:val="00DC13B2"/>
    <w:rsid w:val="00E23F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765FE"/>
    <w:rPr>
      <w:color w:val="808080"/>
    </w:rPr>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 w:type="paragraph" w:customStyle="1" w:styleId="F989DD5CDD234142AE6F6F276264EAE8">
    <w:name w:val="F989DD5CDD234142AE6F6F276264EAE8"/>
    <w:rsid w:val="00B765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735C89-82E8-4E69-832C-276CA699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3.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4.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1639</Words>
  <Characters>13408</Characters>
  <Application>Microsoft Office Word</Application>
  <DocSecurity>0</DocSecurity>
  <Lines>268</Lines>
  <Paragraphs>235</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30</cp:revision>
  <cp:lastPrinted>2016-03-23T12:56:00Z</cp:lastPrinted>
  <dcterms:created xsi:type="dcterms:W3CDTF">2026-06-23T10:00:00Z</dcterms:created>
  <dcterms:modified xsi:type="dcterms:W3CDTF">2026-07-14T09:12:00Z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