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Pr="0057252B"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6C9DFCCB" w14:textId="554446A7" w:rsidR="008A1AEC" w:rsidRDefault="008A1AEC" w:rsidP="00A0549A">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b/>
            <w:bCs/>
            <w:sz w:val="21"/>
            <w:szCs w:val="21"/>
          </w:rPr>
          <w:id w:val="252718899"/>
          <w:placeholder>
            <w:docPart w:val="A9C0624CC640445E868E9E7195E7CCE6"/>
          </w:placeholder>
        </w:sdtPr>
        <w:sdtEndPr>
          <w:rPr>
            <w:rFonts w:ascii="Calibri" w:hAnsi="Calibri" w:cs="Calibri"/>
          </w:rPr>
        </w:sdtEndPr>
        <w:sdtContent>
          <w:sdt>
            <w:sdtPr>
              <w:rPr>
                <w:rFonts w:ascii="Calibri" w:hAnsi="Calibri" w:cs="Calibri"/>
                <w:b/>
                <w:bCs/>
                <w:sz w:val="21"/>
                <w:szCs w:val="21"/>
              </w:rPr>
              <w:id w:val="1248466463"/>
              <w:placeholder>
                <w:docPart w:val="F62DC15616DF4EDE97B3DAA1C411DB94"/>
              </w:placeholder>
            </w:sdtPr>
            <w:sdtEndPr/>
            <w:sdtContent>
              <w:r w:rsidR="004A2DBF" w:rsidRPr="004A2DBF">
                <w:rPr>
                  <w:rFonts w:ascii="Calibri" w:eastAsia="Times New Roman" w:hAnsi="Calibri" w:cs="Calibri"/>
                  <w:b/>
                  <w:bCs/>
                  <w:sz w:val="21"/>
                  <w:szCs w:val="21"/>
                  <w:lang w:eastAsia="de-DE"/>
                </w:rPr>
                <w:t>Digitalisierte Fachmedienversorgung</w:t>
              </w:r>
            </w:sdtContent>
          </w:sdt>
        </w:sdtContent>
      </w:sdt>
      <w:r w:rsidRPr="00CE419F">
        <w:rPr>
          <w:b/>
          <w:sz w:val="21"/>
          <w:szCs w:val="21"/>
        </w:rPr>
        <w:t xml:space="preserve"> </w:t>
      </w:r>
      <w:r w:rsidRPr="00CE419F">
        <w:rPr>
          <w:sz w:val="21"/>
          <w:szCs w:val="21"/>
        </w:rPr>
        <w:t>eine Bietergemeinschaft</w:t>
      </w:r>
      <w:r w:rsidR="00C17A4D">
        <w:rPr>
          <w:sz w:val="21"/>
          <w:szCs w:val="21"/>
        </w:rPr>
        <w:t>/eine Bewerbergemeinschaft.</w:t>
      </w:r>
    </w:p>
    <w:p w14:paraId="03F7D75C" w14:textId="77777777" w:rsidR="008A1AEC" w:rsidRPr="00CE419F" w:rsidRDefault="008A1AEC" w:rsidP="00A0549A">
      <w:pPr>
        <w:spacing w:after="0"/>
        <w:rPr>
          <w:b/>
          <w:sz w:val="21"/>
          <w:szCs w:val="21"/>
        </w:rPr>
      </w:pPr>
    </w:p>
    <w:p w14:paraId="560D8F34" w14:textId="77777777" w:rsidR="008A1AEC" w:rsidRPr="00CE419F" w:rsidRDefault="008A1AEC"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p w14:paraId="613BB33A" w14:textId="77777777" w:rsidR="008A1AEC" w:rsidRPr="00CE419F" w:rsidRDefault="008A1AEC" w:rsidP="00A0549A">
      <w:pPr>
        <w:spacing w:after="0"/>
        <w:rPr>
          <w:sz w:val="21"/>
          <w:szCs w:val="21"/>
        </w:rPr>
      </w:pPr>
    </w:p>
    <w:p w14:paraId="4A57A324" w14:textId="77777777" w:rsidR="008A1AEC" w:rsidRDefault="008A1AEC" w:rsidP="00A0549A">
      <w:pPr>
        <w:rPr>
          <w:sz w:val="21"/>
          <w:szCs w:val="21"/>
        </w:rPr>
      </w:pPr>
      <w:r w:rsidRPr="0057252B">
        <w:rPr>
          <w:b/>
          <w:sz w:val="21"/>
          <w:szCs w:val="21"/>
        </w:rPr>
        <w:t>Mitglieder</w:t>
      </w:r>
      <w:r w:rsidRPr="00CE419F">
        <w:rPr>
          <w:sz w:val="21"/>
          <w:szCs w:val="21"/>
        </w:rPr>
        <w:t>:</w:t>
      </w:r>
    </w:p>
    <w:p w14:paraId="1F1A8B93" w14:textId="77777777"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586944AB"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1647346740"/>
          <w:placeholder>
            <w:docPart w:val="430F807F7C1E4A8EA9E72E952BE6E1D5"/>
          </w:placeholder>
          <w:showingPlcHdr/>
          <w:text/>
        </w:sdtPr>
        <w:sdtEndPr/>
        <w:sdtContent>
          <w:r w:rsidRPr="002F4383">
            <w:rPr>
              <w:rStyle w:val="Platzhaltertext"/>
            </w:rPr>
            <w:t>Klicken oder tippen Sie hier, um Text einzugeben.</w:t>
          </w:r>
        </w:sdtContent>
      </w:sdt>
    </w:p>
    <w:p w14:paraId="597C2BC9"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869593252"/>
          <w:placeholder>
            <w:docPart w:val="5CD595690B974A499E39DE02BF9D7C59"/>
          </w:placeholder>
          <w:showingPlcHdr/>
          <w:text/>
        </w:sdtPr>
        <w:sdtEndPr/>
        <w:sdtContent>
          <w:r w:rsidRPr="002F4383">
            <w:rPr>
              <w:rStyle w:val="Platzhaltertext"/>
            </w:rPr>
            <w:t>Klicken oder tippen Sie hier, um Text einzugeben.</w:t>
          </w:r>
        </w:sdtContent>
      </w:sdt>
    </w:p>
    <w:p w14:paraId="0BA8ABCB" w14:textId="77777777" w:rsidR="008A1AEC" w:rsidRPr="00CE419F" w:rsidRDefault="008A1AEC" w:rsidP="00A0549A">
      <w:pPr>
        <w:spacing w:before="240" w:after="0"/>
        <w:rPr>
          <w:sz w:val="21"/>
          <w:szCs w:val="21"/>
        </w:rPr>
      </w:pPr>
    </w:p>
    <w:p w14:paraId="60D34231" w14:textId="77777777" w:rsidR="008A1AEC" w:rsidRPr="00CE637D" w:rsidRDefault="008A1AEC" w:rsidP="00A0549A">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914147475"/>
          <w:placeholder>
            <w:docPart w:val="6B809B80DD304166B5E08E81AF15297F"/>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239F3B87"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970784314"/>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2EBB68D6"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745766130"/>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66B19575" w14:textId="77777777" w:rsidR="008A1AEC" w:rsidRDefault="008A1AEC" w:rsidP="00A0549A">
      <w:pPr>
        <w:spacing w:before="240" w:after="0"/>
        <w:rPr>
          <w:sz w:val="21"/>
          <w:szCs w:val="21"/>
        </w:rPr>
      </w:pPr>
    </w:p>
    <w:p w14:paraId="45BFA0CA" w14:textId="77777777" w:rsidR="008A1AEC" w:rsidRPr="00CE637D" w:rsidRDefault="008A1AEC" w:rsidP="00A0549A">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52004280"/>
          <w:placeholder>
            <w:docPart w:val="55F5767392FD4752B844CA481820EAA7"/>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638845D0"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2087418233"/>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7DEB33FF"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2058615435"/>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4336AC02" w14:textId="77777777" w:rsidR="008A1AEC" w:rsidRPr="00CE419F" w:rsidRDefault="008A1AEC" w:rsidP="00A0549A">
      <w:pPr>
        <w:spacing w:before="240" w:after="0"/>
        <w:rPr>
          <w:sz w:val="21"/>
          <w:szCs w:val="21"/>
        </w:rPr>
      </w:pPr>
    </w:p>
    <w:p w14:paraId="237191A2" w14:textId="458B5D89" w:rsidR="008A1AEC" w:rsidRPr="00CE419F" w:rsidRDefault="008A1AEC" w:rsidP="00A0549A">
      <w:pPr>
        <w:spacing w:after="0"/>
        <w:rPr>
          <w:sz w:val="21"/>
          <w:szCs w:val="21"/>
        </w:rPr>
      </w:pPr>
      <w:r w:rsidRPr="00CE419F">
        <w:rPr>
          <w:sz w:val="21"/>
          <w:szCs w:val="21"/>
        </w:rPr>
        <w:t xml:space="preserve">Herr/Frau </w:t>
      </w:r>
      <w:sdt>
        <w:sdtPr>
          <w:rPr>
            <w:sz w:val="21"/>
            <w:szCs w:val="21"/>
          </w:rPr>
          <w:id w:val="-1350788144"/>
          <w:placeholder>
            <w:docPart w:val="00D3708D993A4EA996AEA7F39A3DD6D3"/>
          </w:placeholder>
          <w:showingPlcHdr/>
          <w:text/>
        </w:sdtPr>
        <w:sdtEndPr/>
        <w:sdtContent>
          <w:r w:rsidRPr="002F4383">
            <w:rPr>
              <w:rStyle w:val="Platzhaltertext"/>
            </w:rPr>
            <w:t>Klicken oder tippen Sie hier, um Text einzugeben.</w:t>
          </w:r>
        </w:sdtContent>
      </w:sdt>
      <w:r w:rsidRPr="00CE419F">
        <w:rPr>
          <w:color w:val="0070C0"/>
          <w:sz w:val="21"/>
          <w:szCs w:val="21"/>
        </w:rPr>
        <w:t xml:space="preserve"> </w:t>
      </w:r>
      <w:r w:rsidRPr="00CE419F">
        <w:rPr>
          <w:sz w:val="21"/>
          <w:szCs w:val="21"/>
        </w:rPr>
        <w:t>wird von uns bevollmächtigt, die Bietergemeinschaft</w:t>
      </w:r>
      <w:r w:rsidR="00C17A4D">
        <w:rPr>
          <w:sz w:val="21"/>
          <w:szCs w:val="21"/>
        </w:rPr>
        <w:t>/die Bewerbergemeinschaft</w:t>
      </w:r>
      <w:r w:rsidRPr="00CE419F">
        <w:rPr>
          <w:sz w:val="21"/>
          <w:szCs w:val="21"/>
        </w:rPr>
        <w:t xml:space="preserve"> gegenüber dem Auftraggeber für </w:t>
      </w:r>
      <w:r w:rsidR="00C17A4D">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sidR="00C17A4D">
        <w:rPr>
          <w:sz w:val="21"/>
          <w:szCs w:val="21"/>
        </w:rPr>
        <w:t>/Bewerbergemeinschaft</w:t>
      </w:r>
      <w:r w:rsidRPr="00CE419F">
        <w:rPr>
          <w:sz w:val="21"/>
          <w:szCs w:val="21"/>
        </w:rPr>
        <w:t xml:space="preserve"> Zahlungen anzunehmen.</w:t>
      </w:r>
    </w:p>
    <w:p w14:paraId="56ECC393" w14:textId="77777777" w:rsidR="008A1AEC" w:rsidRPr="00CE419F" w:rsidRDefault="008A1AEC" w:rsidP="00A0549A">
      <w:pPr>
        <w:spacing w:after="0"/>
        <w:rPr>
          <w:sz w:val="21"/>
          <w:szCs w:val="21"/>
        </w:rPr>
      </w:pPr>
    </w:p>
    <w:p w14:paraId="5417C26E" w14:textId="09778593" w:rsidR="008A1AEC" w:rsidRDefault="008A1AEC" w:rsidP="00A0549A">
      <w:pPr>
        <w:spacing w:after="0"/>
        <w:rPr>
          <w:sz w:val="21"/>
          <w:szCs w:val="21"/>
        </w:rPr>
      </w:pPr>
      <w:r w:rsidRPr="00CE419F">
        <w:rPr>
          <w:sz w:val="21"/>
          <w:szCs w:val="21"/>
        </w:rPr>
        <w:t>Die o. g. Mitglieder der Bietergemeinschaft</w:t>
      </w:r>
      <w:r w:rsidR="00C17A4D">
        <w:rPr>
          <w:sz w:val="21"/>
          <w:szCs w:val="21"/>
        </w:rPr>
        <w:t>/der Bewerbergemeinschaft</w:t>
      </w:r>
      <w:r w:rsidRPr="00CE419F">
        <w:rPr>
          <w:sz w:val="21"/>
          <w:szCs w:val="21"/>
        </w:rPr>
        <w:t xml:space="preserve"> erklären, dass sie für die Vertragserfül</w:t>
      </w:r>
      <w:r>
        <w:rPr>
          <w:sz w:val="21"/>
          <w:szCs w:val="21"/>
        </w:rPr>
        <w:t>lung als Gesamtschuldner haften und dass keine Ausschlussgründe nach § 123/124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Mindestlohngesetztes beigefügt. Dieses Formblatt wird auf der letzten Seite von den Mitgliedern der Bietergemeinschaft</w:t>
      </w:r>
      <w:r w:rsidR="00C17A4D">
        <w:rPr>
          <w:sz w:val="21"/>
          <w:szCs w:val="21"/>
        </w:rPr>
        <w:t xml:space="preserve">/der Bewerbergemeinschaft </w:t>
      </w:r>
      <w:r>
        <w:rPr>
          <w:sz w:val="21"/>
          <w:szCs w:val="21"/>
        </w:rPr>
        <w:t>unterschrieben.</w:t>
      </w:r>
    </w:p>
    <w:p w14:paraId="2E8AE29C" w14:textId="77777777" w:rsidR="00A0549A" w:rsidRDefault="00A0549A" w:rsidP="00A0549A">
      <w:pPr>
        <w:spacing w:after="0"/>
        <w:rPr>
          <w:sz w:val="21"/>
          <w:szCs w:val="21"/>
        </w:rPr>
      </w:pPr>
    </w:p>
    <w:p w14:paraId="21243CB0" w14:textId="77777777" w:rsidR="000409A1" w:rsidRPr="000409A1" w:rsidRDefault="008A1AEC" w:rsidP="000409A1">
      <w:pPr>
        <w:spacing w:before="240"/>
        <w:rPr>
          <w:rFonts w:ascii="Cambria" w:eastAsia="Calibri" w:hAnsi="Cambria" w:cs="Calibri"/>
          <w:b/>
          <w:sz w:val="32"/>
          <w:szCs w:val="32"/>
        </w:rPr>
      </w:pPr>
      <w:r>
        <w:rPr>
          <w:sz w:val="21"/>
          <w:szCs w:val="21"/>
        </w:rPr>
        <w:br w:type="page"/>
      </w:r>
      <w:bookmarkStart w:id="0" w:name="_Toc34304480"/>
      <w:bookmarkStart w:id="1" w:name="_Toc34304635"/>
      <w:r w:rsidR="000409A1" w:rsidRPr="000409A1">
        <w:rPr>
          <w:rFonts w:ascii="Cambria" w:eastAsia="Calibri" w:hAnsi="Cambria" w:cs="Calibri"/>
          <w:b/>
          <w:sz w:val="32"/>
          <w:szCs w:val="32"/>
        </w:rPr>
        <w:lastRenderedPageBreak/>
        <w:t xml:space="preserve">Eigenerklärung </w:t>
      </w:r>
      <w:r w:rsidR="006411AC">
        <w:rPr>
          <w:rFonts w:ascii="Cambria" w:eastAsia="Calibri" w:hAnsi="Cambria" w:cs="Calibri"/>
          <w:b/>
          <w:sz w:val="32"/>
          <w:szCs w:val="32"/>
        </w:rPr>
        <w:t>zur Eignung</w:t>
      </w:r>
    </w:p>
    <w:p w14:paraId="0638E064" w14:textId="77777777" w:rsidR="000409A1" w:rsidRPr="00647154" w:rsidRDefault="00A0549A" w:rsidP="000409A1">
      <w:pPr>
        <w:spacing w:before="240" w:after="160"/>
        <w:rPr>
          <w:rFonts w:eastAsia="Calibri" w:cstheme="minorHAnsi"/>
          <w:sz w:val="21"/>
          <w:szCs w:val="21"/>
        </w:rPr>
      </w:pPr>
      <w:r w:rsidRPr="00647154">
        <w:rPr>
          <w:rFonts w:eastAsia="Calibri" w:cstheme="minorHAnsi"/>
          <w:sz w:val="21"/>
          <w:szCs w:val="21"/>
        </w:rPr>
        <w:t>Name und Anschrift der Mitglieder</w:t>
      </w:r>
    </w:p>
    <w:sdt>
      <w:sdtPr>
        <w:rPr>
          <w:rFonts w:cstheme="minorHAnsi"/>
          <w:b/>
          <w:sz w:val="21"/>
          <w:szCs w:val="21"/>
        </w:rPr>
        <w:id w:val="1431703759"/>
        <w:placeholder>
          <w:docPart w:val="532F7EC3275B429991941625FB34EFAA"/>
        </w:placeholder>
        <w:showingPlcHdr/>
      </w:sdtPr>
      <w:sdtEndPr/>
      <w:sdtContent>
        <w:p w14:paraId="4F05157F" w14:textId="77777777" w:rsidR="000409A1" w:rsidRPr="00647154" w:rsidRDefault="000409A1" w:rsidP="000409A1">
          <w:pPr>
            <w:spacing w:before="240" w:after="240"/>
            <w:rPr>
              <w:rFonts w:cstheme="minorHAnsi"/>
              <w:b/>
              <w:sz w:val="21"/>
              <w:szCs w:val="21"/>
            </w:rPr>
          </w:pPr>
          <w:r w:rsidRPr="00647154">
            <w:rPr>
              <w:rStyle w:val="Platzhaltertext"/>
              <w:rFonts w:cstheme="minorHAnsi"/>
              <w:b/>
              <w:sz w:val="21"/>
              <w:szCs w:val="21"/>
            </w:rPr>
            <w:t xml:space="preserve">Name und Anschrift </w:t>
          </w:r>
          <w:r w:rsidR="00A0549A" w:rsidRPr="00647154">
            <w:rPr>
              <w:rStyle w:val="Platzhaltertext"/>
              <w:rFonts w:cstheme="minorHAnsi"/>
              <w:b/>
              <w:sz w:val="21"/>
              <w:szCs w:val="21"/>
            </w:rPr>
            <w:t>Mitglied 1</w:t>
          </w:r>
        </w:p>
      </w:sdtContent>
    </w:sdt>
    <w:sdt>
      <w:sdtPr>
        <w:rPr>
          <w:rFonts w:cstheme="minorHAnsi"/>
          <w:b/>
          <w:sz w:val="21"/>
          <w:szCs w:val="21"/>
        </w:rPr>
        <w:id w:val="-932277774"/>
        <w:placeholder>
          <w:docPart w:val="F6F468EF3F074E24AE7407EF88C3B7B2"/>
        </w:placeholder>
        <w:showingPlcHdr/>
      </w:sdtPr>
      <w:sdtEndPr/>
      <w:sdtContent>
        <w:p w14:paraId="111699A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2</w:t>
          </w:r>
        </w:p>
      </w:sdtContent>
    </w:sdt>
    <w:sdt>
      <w:sdtPr>
        <w:rPr>
          <w:rFonts w:cstheme="minorHAnsi"/>
          <w:b/>
          <w:sz w:val="21"/>
          <w:szCs w:val="21"/>
        </w:rPr>
        <w:id w:val="-1002508738"/>
        <w:placeholder>
          <w:docPart w:val="F35FC480B7904FBEAE411916E1EFD247"/>
        </w:placeholder>
        <w:showingPlcHdr/>
      </w:sdtPr>
      <w:sdtEndPr/>
      <w:sdtContent>
        <w:p w14:paraId="2B127B4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3</w:t>
          </w:r>
        </w:p>
      </w:sdtContent>
    </w:sdt>
    <w:bookmarkEnd w:id="0"/>
    <w:bookmarkEnd w:id="1"/>
    <w:p w14:paraId="35773197" w14:textId="77777777" w:rsidR="001249C0" w:rsidRPr="00AE6D18" w:rsidRDefault="001249C0" w:rsidP="001249C0">
      <w:pPr>
        <w:pStyle w:val="Listenabsatz"/>
        <w:numPr>
          <w:ilvl w:val="0"/>
          <w:numId w:val="18"/>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8B6448C" w14:textId="77777777" w:rsidR="001249C0" w:rsidRPr="00AE6D18" w:rsidRDefault="001249C0" w:rsidP="001249C0">
      <w:pPr>
        <w:pStyle w:val="Listenabsatz"/>
        <w:numPr>
          <w:ilvl w:val="0"/>
          <w:numId w:val="19"/>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43708EC5"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5021E23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3EF0899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2CDA1F86"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6F812B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35F32224"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4B719E3D"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0D057DC"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3C77AA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06B80E97"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5E146EC0"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lastRenderedPageBreak/>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50E9A8E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2F02322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024B333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9F8F3DE"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7EB03D2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4A27DAA9"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FC7436"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71032E41"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22127085"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3873705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3FAA75A7"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097067A8"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38453F4B"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539A00FA"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w:t>
      </w:r>
      <w:r w:rsidRPr="00AE6D18">
        <w:rPr>
          <w:rFonts w:cstheme="minorHAnsi"/>
          <w:sz w:val="21"/>
          <w:szCs w:val="21"/>
        </w:rPr>
        <w:lastRenderedPageBreak/>
        <w:t>schon vor Durchführung eines Bußgeldverfahrens, wenn im Einzelfall angesichts der Beweislage kein vernünftiger Zweifel an einer schwerwiegenden Verfehlung besteht.</w:t>
      </w:r>
    </w:p>
    <w:p w14:paraId="562463C4"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4D143416"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1B1F20B0" w14:textId="77777777" w:rsidR="001249C0" w:rsidRPr="00AE6D18" w:rsidRDefault="001249C0" w:rsidP="001249C0">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1435BA9C"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SchwarzArbG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r w:rsidRPr="00AE6D18">
        <w:rPr>
          <w:rFonts w:cstheme="minorHAnsi"/>
          <w:sz w:val="21"/>
          <w:szCs w:val="21"/>
        </w:rPr>
        <w:t xml:space="preserve">SchwarzArbG,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C44AEC3"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(LkSG) mit einer Geldbuße nach Maßgabe von § 22 Abs. 2 LkSG belegt worden sind.</w:t>
      </w:r>
    </w:p>
    <w:p w14:paraId="21F1629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4460A036"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49EF1188"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7380670B"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1FFE0CA1"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70374B3C"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 xml:space="preserve">Mir/Uns ist bekannt, dass ein Unternehmen nach § 14 Abs. 1 BTTG von der Teilnahme an einem Verfahren über die Vergabe eines Bau- oder Dienstleistungsauftrags ab einem geschätzten Auftragswert </w:t>
      </w:r>
      <w:r w:rsidRPr="00AE6D18">
        <w:rPr>
          <w:rFonts w:cstheme="minorHAnsi"/>
          <w:sz w:val="21"/>
          <w:szCs w:val="21"/>
        </w:rPr>
        <w:lastRenderedPageBreak/>
        <w:t>von 50.000 Euro (ohne Umsatzsteuer) bis zur nachgewiesenen Selbstreinigung nach § 125 GWB ausgeschlossen werden kann, wenn ein Verstoß nach § 13 Abs. 1 BTTG unanfechtbar festgestellt wurde.</w:t>
      </w:r>
    </w:p>
    <w:bookmarkEnd w:id="6"/>
    <w:p w14:paraId="144E3955"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7FA2129" w14:textId="77777777" w:rsidR="001249C0" w:rsidRPr="00063BFF" w:rsidRDefault="001249C0" w:rsidP="001249C0">
      <w:pPr>
        <w:pStyle w:val="Listenabsatz"/>
        <w:numPr>
          <w:ilvl w:val="0"/>
          <w:numId w:val="15"/>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71D6ECF8" w14:textId="77777777" w:rsidR="001249C0" w:rsidRPr="00177F37" w:rsidRDefault="001249C0" w:rsidP="001249C0">
      <w:pPr>
        <w:pStyle w:val="Listenabsatz"/>
        <w:numPr>
          <w:ilvl w:val="0"/>
          <w:numId w:val="15"/>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5D4DE672"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108E831A"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46482E33"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5A212561" w14:textId="77777777" w:rsidR="001249C0" w:rsidRPr="00177F37"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44A3E5AF" w14:textId="77777777" w:rsidR="001249C0"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5EAF568B" w14:textId="77777777" w:rsidR="001249C0"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Pr>
          <w:rFonts w:cstheme="minorHAnsi"/>
          <w:sz w:val="21"/>
          <w:szCs w:val="21"/>
        </w:rPr>
        <w:t xml:space="preserve"> M</w:t>
      </w:r>
      <w:r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Pr>
          <w:rFonts w:cstheme="minorHAnsi"/>
          <w:sz w:val="21"/>
          <w:szCs w:val="21"/>
        </w:rPr>
        <w:t xml:space="preserve"> </w:t>
      </w:r>
    </w:p>
    <w:p w14:paraId="079808E3" w14:textId="77777777" w:rsidR="001249C0" w:rsidRPr="00ED48BD" w:rsidRDefault="001249C0" w:rsidP="001249C0">
      <w:pPr>
        <w:spacing w:after="160" w:line="259" w:lineRule="auto"/>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6E999FA3" w14:textId="77777777" w:rsidR="001249C0" w:rsidRPr="005855D4" w:rsidRDefault="001249C0" w:rsidP="001249C0">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168E32BE" w14:textId="77777777" w:rsidR="001249C0" w:rsidRDefault="001249C0" w:rsidP="001249C0">
      <w:pPr>
        <w:pStyle w:val="Listenabsatz"/>
        <w:numPr>
          <w:ilvl w:val="0"/>
          <w:numId w:val="15"/>
        </w:numPr>
        <w:spacing w:before="120"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 ihre Gesellschafter oder wirtschaftlich Berechtigte im Sinne des § 3 Geldwäschegesetz (GwG) Gegenstand von Sanktionen nach einschlägigen EU-Verordnungen sind, insbesondere nach der Verordnung (EG) Nr. 2580/2001 sowie der Verordnung (EG) Nr. 881/2002,</w:t>
      </w:r>
    </w:p>
    <w:p w14:paraId="683D66AE" w14:textId="77777777" w:rsidR="001249C0" w:rsidRPr="009203CC" w:rsidRDefault="001249C0" w:rsidP="001249C0">
      <w:pPr>
        <w:pStyle w:val="Listenabsatz"/>
        <w:numPr>
          <w:ilvl w:val="0"/>
          <w:numId w:val="15"/>
        </w:numPr>
        <w:spacing w:before="120" w:after="120" w:line="22" w:lineRule="atLeast"/>
        <w:ind w:left="360" w:hanging="283"/>
        <w:contextualSpacing w:val="0"/>
        <w:rPr>
          <w:rFonts w:cstheme="minorHAnsi"/>
          <w:sz w:val="21"/>
          <w:szCs w:val="21"/>
        </w:rPr>
      </w:pPr>
      <w:r w:rsidRPr="009203CC">
        <w:rPr>
          <w:rFonts w:cstheme="minorHAnsi"/>
          <w:sz w:val="21"/>
          <w:szCs w:val="21"/>
        </w:rPr>
        <w:t xml:space="preserve">und dass auch keine sonstigen Umstände vorliegen, die zu einem Verstoß gegen geltende EU-Sanktionsvorschriften führen würden. </w:t>
      </w:r>
    </w:p>
    <w:p w14:paraId="1699223E" w14:textId="77777777" w:rsidR="001249C0" w:rsidRPr="00B4379A" w:rsidRDefault="001249C0" w:rsidP="001249C0">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0BC34FC3" w14:textId="77777777" w:rsidR="001249C0" w:rsidRPr="00063BFF" w:rsidRDefault="001249C0" w:rsidP="001249C0">
      <w:pPr>
        <w:spacing w:after="120" w:line="22" w:lineRule="atLeast"/>
        <w:rPr>
          <w:rFonts w:cstheme="minorHAnsi"/>
          <w:b/>
          <w:sz w:val="21"/>
          <w:szCs w:val="21"/>
        </w:rPr>
      </w:pPr>
      <w:r w:rsidRPr="00063BFF">
        <w:rPr>
          <w:rFonts w:cstheme="minorHAnsi"/>
          <w:b/>
          <w:sz w:val="21"/>
          <w:szCs w:val="21"/>
        </w:rPr>
        <w:t>Hinweis zur Selbstreinigung</w:t>
      </w:r>
    </w:p>
    <w:p w14:paraId="5ED797E5" w14:textId="77777777" w:rsidR="001249C0" w:rsidRDefault="001249C0" w:rsidP="001249C0">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w:t>
      </w:r>
      <w:r w:rsidRPr="00063BFF">
        <w:rPr>
          <w:rFonts w:cstheme="minorHAnsi"/>
          <w:sz w:val="21"/>
          <w:szCs w:val="21"/>
        </w:rPr>
        <w:lastRenderedPageBreak/>
        <w:t xml:space="preserve">Säumnis- und Strafzuschlägen verpflichtet haben. Dieser Nachweis ist zusammen mit dieser Eigenerklärung der Bewerbung bzw. dem Angebot beizufügen. </w:t>
      </w:r>
    </w:p>
    <w:p w14:paraId="7A1A9C1B" w14:textId="77777777" w:rsidR="001249C0" w:rsidRPr="00063BFF" w:rsidRDefault="001249C0" w:rsidP="001249C0">
      <w:pPr>
        <w:spacing w:after="120" w:line="22" w:lineRule="atLeast"/>
        <w:rPr>
          <w:rFonts w:cstheme="minorHAnsi"/>
          <w:b/>
          <w:bCs/>
          <w:sz w:val="21"/>
          <w:szCs w:val="21"/>
        </w:rPr>
      </w:pPr>
      <w:r w:rsidRPr="00063BFF">
        <w:rPr>
          <w:rFonts w:cstheme="minorHAnsi"/>
          <w:b/>
          <w:bCs/>
          <w:sz w:val="21"/>
          <w:szCs w:val="21"/>
        </w:rPr>
        <w:t>Hinweise zum Wettbewerbsregister</w:t>
      </w:r>
    </w:p>
    <w:p w14:paraId="69E3AD4B" w14:textId="77777777" w:rsidR="001249C0" w:rsidRPr="00944A36" w:rsidRDefault="001249C0" w:rsidP="001249C0">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xml:space="preserve"> 1 Wettbewerbsregistergesetz (WRegG) verpflichtet, vor Erteilung des Zuschlags bei der Registerbehörde abzufragen, ob im Wettbewerbsregister Eintragungen zu demjenigen Bieter, an den er den Auftrag zu vergeben beabsichtigt, gespeichert sind. </w:t>
      </w:r>
    </w:p>
    <w:p w14:paraId="21385FEA" w14:textId="77777777" w:rsidR="00647154" w:rsidRPr="006D7D65" w:rsidRDefault="00647154" w:rsidP="00647154">
      <w:pPr>
        <w:tabs>
          <w:tab w:val="left" w:pos="284"/>
        </w:tabs>
        <w:spacing w:after="120" w:line="22" w:lineRule="atLeast"/>
        <w:rPr>
          <w:rFonts w:cstheme="minorHAnsi"/>
          <w:sz w:val="21"/>
          <w:szCs w:val="21"/>
        </w:rPr>
      </w:pPr>
    </w:p>
    <w:p w14:paraId="505C681C" w14:textId="77777777" w:rsidR="006411AC" w:rsidRPr="000409A1" w:rsidRDefault="006411AC" w:rsidP="000409A1">
      <w:pPr>
        <w:spacing w:before="120" w:after="160"/>
        <w:rPr>
          <w:rFonts w:ascii="Calibri" w:eastAsia="Calibri" w:hAnsi="Calibri" w:cs="Calibri"/>
          <w:sz w:val="21"/>
          <w:szCs w:val="21"/>
        </w:rPr>
      </w:pPr>
    </w:p>
    <w:p w14:paraId="0412E2A0" w14:textId="77777777" w:rsidR="00140704" w:rsidRDefault="00C81EC3" w:rsidP="00F81E2D">
      <w:pPr>
        <w:spacing w:after="120"/>
        <w:rPr>
          <w:sz w:val="21"/>
          <w:szCs w:val="21"/>
        </w:rPr>
      </w:pPr>
      <w:sdt>
        <w:sdtPr>
          <w:rPr>
            <w:sz w:val="21"/>
            <w:szCs w:val="21"/>
          </w:rPr>
          <w:id w:val="1674844907"/>
          <w:placeholder>
            <w:docPart w:val="A98687125F3F40708BB8B79D8B93C1BF"/>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985308602"/>
          <w:placeholder>
            <w:docPart w:val="4794BE1F7FDC4F6CBA3594BE2658983A"/>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697458283"/>
          <w:placeholder>
            <w:docPart w:val="6DB152BE544C42F18C07A29CC53AE588"/>
          </w:placeholder>
          <w:showingPlcHdr/>
        </w:sdtPr>
        <w:sdtEndPr/>
        <w:sdtContent>
          <w:r w:rsidR="00140704">
            <w:rPr>
              <w:rStyle w:val="Platzhaltertext"/>
            </w:rPr>
            <w:t>Unterschrift Mitglied 1</w:t>
          </w:r>
        </w:sdtContent>
      </w:sdt>
      <w:r w:rsidR="00F81E2D">
        <w:rPr>
          <w:rStyle w:val="Funotenzeichen"/>
          <w:sz w:val="21"/>
          <w:szCs w:val="21"/>
        </w:rPr>
        <w:footnoteReference w:id="4"/>
      </w:r>
    </w:p>
    <w:p w14:paraId="638CCF8B" w14:textId="77777777" w:rsidR="00140704" w:rsidRDefault="00C81EC3" w:rsidP="00F81E2D">
      <w:pPr>
        <w:spacing w:after="120"/>
        <w:rPr>
          <w:sz w:val="21"/>
          <w:szCs w:val="21"/>
        </w:rPr>
      </w:pPr>
      <w:sdt>
        <w:sdtPr>
          <w:rPr>
            <w:sz w:val="21"/>
            <w:szCs w:val="21"/>
          </w:rPr>
          <w:id w:val="1969777525"/>
          <w:placeholder>
            <w:docPart w:val="9224A27A58394282B35177F75BA77FCE"/>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037037536"/>
          <w:placeholder>
            <w:docPart w:val="0B05D972B52B47EE86C0FEEDE09BF338"/>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497338734"/>
          <w:placeholder>
            <w:docPart w:val="2FEF005443034DAD930254507A59818C"/>
          </w:placeholder>
          <w:showingPlcHdr/>
        </w:sdtPr>
        <w:sdtEndPr/>
        <w:sdtContent>
          <w:r w:rsidR="00140704">
            <w:rPr>
              <w:rStyle w:val="Platzhaltertext"/>
            </w:rPr>
            <w:t>Unterschrift Mitglied 2</w:t>
          </w:r>
        </w:sdtContent>
      </w:sdt>
    </w:p>
    <w:p w14:paraId="2C02E2E9" w14:textId="77777777" w:rsidR="00140704" w:rsidRDefault="00C81EC3" w:rsidP="00F81E2D">
      <w:pPr>
        <w:spacing w:after="120"/>
        <w:rPr>
          <w:sz w:val="21"/>
          <w:szCs w:val="21"/>
        </w:rPr>
      </w:pPr>
      <w:sdt>
        <w:sdtPr>
          <w:rPr>
            <w:sz w:val="21"/>
            <w:szCs w:val="21"/>
          </w:rPr>
          <w:id w:val="-868908000"/>
          <w:placeholder>
            <w:docPart w:val="F04D96248F92492391D0ABDACABE22C8"/>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509796142"/>
          <w:placeholder>
            <w:docPart w:val="F7F464CBC64643ADB9B8F285ED3F4A41"/>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105232589"/>
          <w:placeholder>
            <w:docPart w:val="EC2D790EE07E44DC84F92801A5F20E64"/>
          </w:placeholder>
          <w:showingPlcHdr/>
        </w:sdtPr>
        <w:sdtEndPr/>
        <w:sdtContent>
          <w:r w:rsidR="00140704">
            <w:rPr>
              <w:rStyle w:val="Platzhaltertext"/>
            </w:rPr>
            <w:t>Unterschrift Mitglied 3</w:t>
          </w:r>
        </w:sdtContent>
      </w:sdt>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F2FA" w14:textId="77777777" w:rsidR="00C81EC3" w:rsidRDefault="00C81EC3" w:rsidP="00C60D54">
      <w:pPr>
        <w:pStyle w:val="Endnotentrennlinie"/>
      </w:pPr>
    </w:p>
  </w:endnote>
  <w:endnote w:type="continuationSeparator" w:id="0">
    <w:p w14:paraId="20B2561B" w14:textId="77777777" w:rsidR="00C81EC3" w:rsidRDefault="00C81EC3" w:rsidP="00C60D54">
      <w:pPr>
        <w:pStyle w:val="Endnoten-Fortsetzungstrennlinie"/>
      </w:pPr>
    </w:p>
  </w:endnote>
  <w:endnote w:type="continuationNotice" w:id="1">
    <w:p w14:paraId="7077383C" w14:textId="77777777" w:rsidR="00C81EC3" w:rsidRDefault="00C81EC3"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6FBBFC36"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4D4570">
        <w:rPr>
          <w:noProof/>
        </w:rPr>
        <w:t>6</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EAC5D" w14:textId="77777777" w:rsidR="00C81EC3" w:rsidRDefault="00C81EC3" w:rsidP="004266B9">
      <w:pPr>
        <w:pStyle w:val="Funotentrennline"/>
      </w:pPr>
    </w:p>
  </w:footnote>
  <w:footnote w:type="continuationSeparator" w:id="0">
    <w:p w14:paraId="7349EC6D" w14:textId="77777777" w:rsidR="00C81EC3" w:rsidRDefault="00C81EC3" w:rsidP="004266B9">
      <w:pPr>
        <w:pStyle w:val="Funoten-Fortsetzungstrennlinie"/>
      </w:pPr>
    </w:p>
  </w:footnote>
  <w:footnote w:type="continuationNotice" w:id="1">
    <w:p w14:paraId="7AA3C3A2" w14:textId="77777777" w:rsidR="00C81EC3" w:rsidRDefault="00C81EC3" w:rsidP="004266B9">
      <w:pPr>
        <w:pStyle w:val="Funoten-Fortsetzungshinweis"/>
      </w:pPr>
    </w:p>
  </w:footnote>
  <w:footnote w:id="2">
    <w:p w14:paraId="5E7C0F41" w14:textId="77777777" w:rsidR="001249C0" w:rsidRDefault="001249C0" w:rsidP="001249C0">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86217DD" w14:textId="77777777" w:rsidR="001249C0" w:rsidRPr="00401BF2" w:rsidRDefault="001249C0" w:rsidP="001249C0">
      <w:pPr>
        <w:pStyle w:val="Funotentext"/>
        <w:spacing w:after="0" w:line="259" w:lineRule="auto"/>
        <w:rPr>
          <w:sz w:val="18"/>
          <w:szCs w:val="18"/>
        </w:rPr>
      </w:pPr>
    </w:p>
  </w:footnote>
  <w:footnote w:id="3">
    <w:p w14:paraId="463A5EAA" w14:textId="77777777" w:rsidR="001249C0" w:rsidRDefault="001249C0" w:rsidP="001249C0">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 w:id="4">
    <w:p w14:paraId="100BE965" w14:textId="77777777" w:rsidR="00F81E2D" w:rsidRDefault="00F81E2D" w:rsidP="00F81E2D">
      <w:pPr>
        <w:ind w:right="-720"/>
        <w:jc w:val="both"/>
      </w:pPr>
      <w:r>
        <w:rPr>
          <w:rStyle w:val="Funotenzeichen"/>
        </w:rPr>
        <w:footnoteRef/>
      </w:r>
      <w:r>
        <w:t xml:space="preserve"> </w:t>
      </w:r>
      <w:r>
        <w:rPr>
          <w:rFonts w:cs="Arial"/>
          <w:sz w:val="16"/>
          <w:szCs w:val="16"/>
        </w:rPr>
        <w:t xml:space="preserve">Vorname, Nachname </w:t>
      </w:r>
      <w:r w:rsidRPr="00A40864">
        <w:rPr>
          <w:rFonts w:cs="Arial"/>
          <w:sz w:val="16"/>
          <w:szCs w:val="16"/>
        </w:rPr>
        <w:t>(Textform nach § 126 b BGB ist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End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357198798">
    <w:abstractNumId w:val="1"/>
  </w:num>
  <w:num w:numId="2" w16cid:durableId="1632514721">
    <w:abstractNumId w:val="13"/>
  </w:num>
  <w:num w:numId="3" w16cid:durableId="1727801744">
    <w:abstractNumId w:val="8"/>
  </w:num>
  <w:num w:numId="4" w16cid:durableId="341518312">
    <w:abstractNumId w:val="3"/>
  </w:num>
  <w:num w:numId="5" w16cid:durableId="490609132">
    <w:abstractNumId w:val="12"/>
  </w:num>
  <w:num w:numId="6" w16cid:durableId="2084133531">
    <w:abstractNumId w:val="17"/>
  </w:num>
  <w:num w:numId="7" w16cid:durableId="1494030201">
    <w:abstractNumId w:val="18"/>
  </w:num>
  <w:num w:numId="8" w16cid:durableId="1319072402">
    <w:abstractNumId w:val="10"/>
  </w:num>
  <w:num w:numId="9" w16cid:durableId="98449343">
    <w:abstractNumId w:val="0"/>
  </w:num>
  <w:num w:numId="10" w16cid:durableId="2059427127">
    <w:abstractNumId w:val="16"/>
  </w:num>
  <w:num w:numId="11" w16cid:durableId="354114288">
    <w:abstractNumId w:val="14"/>
  </w:num>
  <w:num w:numId="12" w16cid:durableId="1387602859">
    <w:abstractNumId w:val="4"/>
  </w:num>
  <w:num w:numId="13" w16cid:durableId="1059790079">
    <w:abstractNumId w:val="2"/>
  </w:num>
  <w:num w:numId="14" w16cid:durableId="435057792">
    <w:abstractNumId w:val="6"/>
  </w:num>
  <w:num w:numId="15" w16cid:durableId="539055858">
    <w:abstractNumId w:val="9"/>
  </w:num>
  <w:num w:numId="16" w16cid:durableId="807670394">
    <w:abstractNumId w:val="11"/>
  </w:num>
  <w:num w:numId="17" w16cid:durableId="2019499856">
    <w:abstractNumId w:val="15"/>
  </w:num>
  <w:num w:numId="18" w16cid:durableId="896663978">
    <w:abstractNumId w:val="7"/>
  </w:num>
  <w:num w:numId="19" w16cid:durableId="4669010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gXhjuY/owjgXxQLenLBFYacwl2MbiZtYcmtC7c0ebrGJiRX3tHf8Ae1g/5erVx8918jki9PfpUDs5NzYYc+WBw==" w:salt="GYZRoevnaBPQ2Yok7cYrn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90D8F"/>
    <w:rsid w:val="000B5EBD"/>
    <w:rsid w:val="000C59C1"/>
    <w:rsid w:val="000D36F0"/>
    <w:rsid w:val="000F18AF"/>
    <w:rsid w:val="000F5A86"/>
    <w:rsid w:val="001167A5"/>
    <w:rsid w:val="001249C0"/>
    <w:rsid w:val="001406C2"/>
    <w:rsid w:val="00140704"/>
    <w:rsid w:val="00166C34"/>
    <w:rsid w:val="001716A3"/>
    <w:rsid w:val="0019128B"/>
    <w:rsid w:val="00192AAD"/>
    <w:rsid w:val="001955E1"/>
    <w:rsid w:val="001A54AA"/>
    <w:rsid w:val="001C28D8"/>
    <w:rsid w:val="001C77EE"/>
    <w:rsid w:val="001D3E0E"/>
    <w:rsid w:val="001F10CC"/>
    <w:rsid w:val="001F4FAA"/>
    <w:rsid w:val="002159BC"/>
    <w:rsid w:val="002209B2"/>
    <w:rsid w:val="00222B83"/>
    <w:rsid w:val="00223431"/>
    <w:rsid w:val="002331FE"/>
    <w:rsid w:val="002435C0"/>
    <w:rsid w:val="00247D5A"/>
    <w:rsid w:val="00252639"/>
    <w:rsid w:val="0025525C"/>
    <w:rsid w:val="00272B18"/>
    <w:rsid w:val="002730A2"/>
    <w:rsid w:val="00284187"/>
    <w:rsid w:val="00290936"/>
    <w:rsid w:val="002A033B"/>
    <w:rsid w:val="002C0488"/>
    <w:rsid w:val="002C564B"/>
    <w:rsid w:val="002D08EC"/>
    <w:rsid w:val="002D3DA9"/>
    <w:rsid w:val="002E100C"/>
    <w:rsid w:val="002E76D1"/>
    <w:rsid w:val="002E7AE9"/>
    <w:rsid w:val="002F05A0"/>
    <w:rsid w:val="002F2D31"/>
    <w:rsid w:val="002F504A"/>
    <w:rsid w:val="003150E5"/>
    <w:rsid w:val="00332CBB"/>
    <w:rsid w:val="00346F66"/>
    <w:rsid w:val="00350B62"/>
    <w:rsid w:val="00355B36"/>
    <w:rsid w:val="00361E13"/>
    <w:rsid w:val="00372CFE"/>
    <w:rsid w:val="003801C9"/>
    <w:rsid w:val="0038051D"/>
    <w:rsid w:val="0039707A"/>
    <w:rsid w:val="003C2DEF"/>
    <w:rsid w:val="003D001B"/>
    <w:rsid w:val="003D6929"/>
    <w:rsid w:val="003F3E63"/>
    <w:rsid w:val="00426259"/>
    <w:rsid w:val="004266B9"/>
    <w:rsid w:val="004319B7"/>
    <w:rsid w:val="004336E5"/>
    <w:rsid w:val="00447FB8"/>
    <w:rsid w:val="004632EE"/>
    <w:rsid w:val="00464BC8"/>
    <w:rsid w:val="00474B00"/>
    <w:rsid w:val="004803B0"/>
    <w:rsid w:val="00497888"/>
    <w:rsid w:val="004A2DBF"/>
    <w:rsid w:val="004B20F1"/>
    <w:rsid w:val="004C2164"/>
    <w:rsid w:val="004D4570"/>
    <w:rsid w:val="004E0614"/>
    <w:rsid w:val="004F3B84"/>
    <w:rsid w:val="004F7F7E"/>
    <w:rsid w:val="00504681"/>
    <w:rsid w:val="00520B23"/>
    <w:rsid w:val="00531C50"/>
    <w:rsid w:val="00556333"/>
    <w:rsid w:val="00566C97"/>
    <w:rsid w:val="00574606"/>
    <w:rsid w:val="0059083D"/>
    <w:rsid w:val="00591238"/>
    <w:rsid w:val="005A7BD5"/>
    <w:rsid w:val="005B06ED"/>
    <w:rsid w:val="005B6102"/>
    <w:rsid w:val="005D5877"/>
    <w:rsid w:val="005E54AA"/>
    <w:rsid w:val="005F08D4"/>
    <w:rsid w:val="005F4B7C"/>
    <w:rsid w:val="00602C80"/>
    <w:rsid w:val="00604BFD"/>
    <w:rsid w:val="00610DF2"/>
    <w:rsid w:val="006160C6"/>
    <w:rsid w:val="00640733"/>
    <w:rsid w:val="006411AC"/>
    <w:rsid w:val="00647154"/>
    <w:rsid w:val="00652168"/>
    <w:rsid w:val="00675EAD"/>
    <w:rsid w:val="006832B8"/>
    <w:rsid w:val="00686DD7"/>
    <w:rsid w:val="006936D9"/>
    <w:rsid w:val="006A2528"/>
    <w:rsid w:val="006B1924"/>
    <w:rsid w:val="006B48CF"/>
    <w:rsid w:val="006B55B0"/>
    <w:rsid w:val="006C0159"/>
    <w:rsid w:val="006C2E33"/>
    <w:rsid w:val="006D3F94"/>
    <w:rsid w:val="006E389A"/>
    <w:rsid w:val="0070365B"/>
    <w:rsid w:val="00704F6F"/>
    <w:rsid w:val="0071013B"/>
    <w:rsid w:val="00711EF4"/>
    <w:rsid w:val="00713487"/>
    <w:rsid w:val="00747F17"/>
    <w:rsid w:val="00773247"/>
    <w:rsid w:val="00786AD9"/>
    <w:rsid w:val="0079035B"/>
    <w:rsid w:val="007907D5"/>
    <w:rsid w:val="00791E21"/>
    <w:rsid w:val="007B23B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A1AEC"/>
    <w:rsid w:val="008B1D2E"/>
    <w:rsid w:val="008D0EC4"/>
    <w:rsid w:val="008F2ADB"/>
    <w:rsid w:val="0090367B"/>
    <w:rsid w:val="0090788E"/>
    <w:rsid w:val="009436F9"/>
    <w:rsid w:val="0094612D"/>
    <w:rsid w:val="009801E4"/>
    <w:rsid w:val="00982697"/>
    <w:rsid w:val="009D6B8B"/>
    <w:rsid w:val="009E3EDC"/>
    <w:rsid w:val="009F0095"/>
    <w:rsid w:val="009F5A4F"/>
    <w:rsid w:val="00A0549A"/>
    <w:rsid w:val="00A06CF8"/>
    <w:rsid w:val="00A200E2"/>
    <w:rsid w:val="00A32308"/>
    <w:rsid w:val="00A3257A"/>
    <w:rsid w:val="00A34B84"/>
    <w:rsid w:val="00A5291F"/>
    <w:rsid w:val="00A87874"/>
    <w:rsid w:val="00A879AF"/>
    <w:rsid w:val="00A94717"/>
    <w:rsid w:val="00AA06CD"/>
    <w:rsid w:val="00AB1677"/>
    <w:rsid w:val="00AB3058"/>
    <w:rsid w:val="00AB669F"/>
    <w:rsid w:val="00B05D69"/>
    <w:rsid w:val="00B15333"/>
    <w:rsid w:val="00B30099"/>
    <w:rsid w:val="00B55542"/>
    <w:rsid w:val="00B75271"/>
    <w:rsid w:val="00B77386"/>
    <w:rsid w:val="00B8201F"/>
    <w:rsid w:val="00B92DF9"/>
    <w:rsid w:val="00BA6FD0"/>
    <w:rsid w:val="00BC1DEE"/>
    <w:rsid w:val="00BC7205"/>
    <w:rsid w:val="00BF0FAD"/>
    <w:rsid w:val="00C02876"/>
    <w:rsid w:val="00C0577D"/>
    <w:rsid w:val="00C059C2"/>
    <w:rsid w:val="00C16235"/>
    <w:rsid w:val="00C17A4D"/>
    <w:rsid w:val="00C24DBB"/>
    <w:rsid w:val="00C306F1"/>
    <w:rsid w:val="00C60D54"/>
    <w:rsid w:val="00C6294A"/>
    <w:rsid w:val="00C651FB"/>
    <w:rsid w:val="00C81EC3"/>
    <w:rsid w:val="00C83CBD"/>
    <w:rsid w:val="00CA3F01"/>
    <w:rsid w:val="00CC25BB"/>
    <w:rsid w:val="00CC2961"/>
    <w:rsid w:val="00CC7CFA"/>
    <w:rsid w:val="00CD456E"/>
    <w:rsid w:val="00CE637D"/>
    <w:rsid w:val="00CF03A2"/>
    <w:rsid w:val="00D14A10"/>
    <w:rsid w:val="00D26AEF"/>
    <w:rsid w:val="00D45EA2"/>
    <w:rsid w:val="00D64361"/>
    <w:rsid w:val="00D663F8"/>
    <w:rsid w:val="00DB2D8E"/>
    <w:rsid w:val="00DC510D"/>
    <w:rsid w:val="00DD5377"/>
    <w:rsid w:val="00DE0B0A"/>
    <w:rsid w:val="00DF0AA5"/>
    <w:rsid w:val="00E432D2"/>
    <w:rsid w:val="00E702BA"/>
    <w:rsid w:val="00E708A5"/>
    <w:rsid w:val="00E845EA"/>
    <w:rsid w:val="00EA2F26"/>
    <w:rsid w:val="00EA42FD"/>
    <w:rsid w:val="00EB21A3"/>
    <w:rsid w:val="00ED4540"/>
    <w:rsid w:val="00ED4D64"/>
    <w:rsid w:val="00ED70FE"/>
    <w:rsid w:val="00EF4F32"/>
    <w:rsid w:val="00F23781"/>
    <w:rsid w:val="00F327B2"/>
    <w:rsid w:val="00F33855"/>
    <w:rsid w:val="00F50AB2"/>
    <w:rsid w:val="00F5253E"/>
    <w:rsid w:val="00F62FDA"/>
    <w:rsid w:val="00F768B1"/>
    <w:rsid w:val="00F81E2D"/>
    <w:rsid w:val="00F9172E"/>
    <w:rsid w:val="00F94B67"/>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D5269" w:rsidP="002D5269">
          <w:pPr>
            <w:pStyle w:val="2EF5C99D2FEF4E63A1C298344DE1720E4"/>
          </w:pPr>
          <w:r w:rsidRPr="002F4383">
            <w:rPr>
              <w:rStyle w:val="Platzhaltertext"/>
            </w:rPr>
            <w:t>Klicken oder tippen Sie hier, um Text einzugeben.</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D5269" w:rsidP="002D5269">
          <w:pPr>
            <w:pStyle w:val="430F807F7C1E4A8EA9E72E952BE6E1D54"/>
          </w:pPr>
          <w:r w:rsidRPr="002F4383">
            <w:rPr>
              <w:rStyle w:val="Platzhaltertext"/>
            </w:rPr>
            <w:t>Klicken oder tippen Sie hier, um Text einzugeben.</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D5269" w:rsidP="002D5269">
          <w:pPr>
            <w:pStyle w:val="5CD595690B974A499E39DE02BF9D7C594"/>
          </w:pPr>
          <w:r w:rsidRPr="002F4383">
            <w:rPr>
              <w:rStyle w:val="Platzhaltertext"/>
            </w:rPr>
            <w:t>Klicken oder tippen Sie hier, um Text einzugeben.</w:t>
          </w:r>
        </w:p>
      </w:docPartBody>
    </w:docPart>
    <w:docPart>
      <w:docPartPr>
        <w:name w:val="6B809B80DD304166B5E08E81AF15297F"/>
        <w:category>
          <w:name w:val="Allgemein"/>
          <w:gallery w:val="placeholder"/>
        </w:category>
        <w:types>
          <w:type w:val="bbPlcHdr"/>
        </w:types>
        <w:behaviors>
          <w:behavior w:val="content"/>
        </w:behaviors>
        <w:guid w:val="{7AA35634-68DC-44D9-8747-96D566A7C596}"/>
      </w:docPartPr>
      <w:docPartBody>
        <w:p w:rsidR="00C63A8C" w:rsidRDefault="002D5269" w:rsidP="002D5269">
          <w:pPr>
            <w:pStyle w:val="6B809B80DD304166B5E08E81AF15297F4"/>
          </w:pPr>
          <w:r w:rsidRPr="002F4383">
            <w:rPr>
              <w:rStyle w:val="Platzhaltertext"/>
            </w:rPr>
            <w:t>Klicken oder tippen Sie hier, um Text einzugeben.</w:t>
          </w:r>
        </w:p>
      </w:docPartBody>
    </w:docPart>
    <w:docPart>
      <w:docPartPr>
        <w:name w:val="55F5767392FD4752B844CA481820EAA7"/>
        <w:category>
          <w:name w:val="Allgemein"/>
          <w:gallery w:val="placeholder"/>
        </w:category>
        <w:types>
          <w:type w:val="bbPlcHdr"/>
        </w:types>
        <w:behaviors>
          <w:behavior w:val="content"/>
        </w:behaviors>
        <w:guid w:val="{A0FF1E01-08AF-4637-92C5-F5E44D598573}"/>
      </w:docPartPr>
      <w:docPartBody>
        <w:p w:rsidR="00C63A8C" w:rsidRDefault="002D5269" w:rsidP="002D5269">
          <w:pPr>
            <w:pStyle w:val="55F5767392FD4752B844CA481820EAA74"/>
          </w:pPr>
          <w:r w:rsidRPr="002F4383">
            <w:rPr>
              <w:rStyle w:val="Platzhaltertext"/>
            </w:rPr>
            <w:t>Klicken oder tippen Sie hier, um Text einzugeben.</w:t>
          </w:r>
        </w:p>
      </w:docPartBody>
    </w:docPart>
    <w:docPart>
      <w:docPartPr>
        <w:name w:val="00D3708D993A4EA996AEA7F39A3DD6D3"/>
        <w:category>
          <w:name w:val="Allgemein"/>
          <w:gallery w:val="placeholder"/>
        </w:category>
        <w:types>
          <w:type w:val="bbPlcHdr"/>
        </w:types>
        <w:behaviors>
          <w:behavior w:val="content"/>
        </w:behaviors>
        <w:guid w:val="{BD01FE98-858B-4558-ACF2-B73308E12337}"/>
      </w:docPartPr>
      <w:docPartBody>
        <w:p w:rsidR="00C63A8C" w:rsidRDefault="002D5269" w:rsidP="002D5269">
          <w:pPr>
            <w:pStyle w:val="00D3708D993A4EA996AEA7F39A3DD6D34"/>
          </w:pPr>
          <w:r w:rsidRPr="002F4383">
            <w:rPr>
              <w:rStyle w:val="Platzhaltertext"/>
            </w:rPr>
            <w:t>Klicken oder tippen Sie hier, um Text einzugeben.</w:t>
          </w:r>
        </w:p>
      </w:docPartBody>
    </w:docPart>
    <w:docPart>
      <w:docPartPr>
        <w:name w:val="A9C0624CC640445E868E9E7195E7CCE6"/>
        <w:category>
          <w:name w:val="Allgemein"/>
          <w:gallery w:val="placeholder"/>
        </w:category>
        <w:types>
          <w:type w:val="bbPlcHdr"/>
        </w:types>
        <w:behaviors>
          <w:behavior w:val="content"/>
        </w:behaviors>
        <w:guid w:val="{A167DE91-4D3E-4029-8D86-CA7CE9E21B85}"/>
      </w:docPartPr>
      <w:docPartBody>
        <w:p w:rsidR="00C63A8C" w:rsidRDefault="002D5269" w:rsidP="002D5269">
          <w:pPr>
            <w:pStyle w:val="A9C0624CC640445E868E9E7195E7CCE63"/>
          </w:pPr>
          <w:r w:rsidRPr="008A1AEC">
            <w:rPr>
              <w:rStyle w:val="Platzhaltertext"/>
              <w:b/>
            </w:rPr>
            <w:t>Name des Verfahren eintragen.</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D5269" w:rsidP="002D5269">
          <w:pPr>
            <w:pStyle w:val="3096F043BD5B4ED4B1C27870A3BD5B973"/>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D5269" w:rsidP="002D5269">
          <w:pPr>
            <w:pStyle w:val="532F7EC3275B429991941625FB34EFAA3"/>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D5269" w:rsidP="002D5269">
          <w:pPr>
            <w:pStyle w:val="F6F468EF3F074E24AE7407EF88C3B7B2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D5269" w:rsidP="002D5269">
          <w:pPr>
            <w:pStyle w:val="F35FC480B7904FBEAE411916E1EFD247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docPartBody>
    </w:docPart>
    <w:docPart>
      <w:docPartPr>
        <w:name w:val="A98687125F3F40708BB8B79D8B93C1BF"/>
        <w:category>
          <w:name w:val="Allgemein"/>
          <w:gallery w:val="placeholder"/>
        </w:category>
        <w:types>
          <w:type w:val="bbPlcHdr"/>
        </w:types>
        <w:behaviors>
          <w:behavior w:val="content"/>
        </w:behaviors>
        <w:guid w:val="{F997C2E7-7707-42D1-A625-FA586FA5EC4E}"/>
      </w:docPartPr>
      <w:docPartBody>
        <w:p w:rsidR="007C7065" w:rsidRDefault="00457C1A" w:rsidP="00457C1A">
          <w:pPr>
            <w:pStyle w:val="A98687125F3F40708BB8B79D8B93C1BF"/>
          </w:pPr>
          <w:r>
            <w:rPr>
              <w:rStyle w:val="Platzhaltertext"/>
            </w:rPr>
            <w:t>Ort</w:t>
          </w:r>
        </w:p>
      </w:docPartBody>
    </w:docPart>
    <w:docPart>
      <w:docPartPr>
        <w:name w:val="4794BE1F7FDC4F6CBA3594BE2658983A"/>
        <w:category>
          <w:name w:val="Allgemein"/>
          <w:gallery w:val="placeholder"/>
        </w:category>
        <w:types>
          <w:type w:val="bbPlcHdr"/>
        </w:types>
        <w:behaviors>
          <w:behavior w:val="content"/>
        </w:behaviors>
        <w:guid w:val="{5A5DB223-B0A1-476F-AA32-AC32B2F36434}"/>
      </w:docPartPr>
      <w:docPartBody>
        <w:p w:rsidR="007C7065" w:rsidRDefault="00457C1A" w:rsidP="00457C1A">
          <w:pPr>
            <w:pStyle w:val="4794BE1F7FDC4F6CBA3594BE2658983A"/>
          </w:pPr>
          <w:r w:rsidRPr="009A5123">
            <w:rPr>
              <w:rStyle w:val="Platzhaltertext"/>
            </w:rPr>
            <w:t>Datum</w:t>
          </w:r>
        </w:p>
      </w:docPartBody>
    </w:docPart>
    <w:docPart>
      <w:docPartPr>
        <w:name w:val="6DB152BE544C42F18C07A29CC53AE588"/>
        <w:category>
          <w:name w:val="Allgemein"/>
          <w:gallery w:val="placeholder"/>
        </w:category>
        <w:types>
          <w:type w:val="bbPlcHdr"/>
        </w:types>
        <w:behaviors>
          <w:behavior w:val="content"/>
        </w:behaviors>
        <w:guid w:val="{A8E8AAB6-AFD2-4039-BD87-859076B4E643}"/>
      </w:docPartPr>
      <w:docPartBody>
        <w:p w:rsidR="007C7065" w:rsidRDefault="00457C1A" w:rsidP="00457C1A">
          <w:pPr>
            <w:pStyle w:val="6DB152BE544C42F18C07A29CC53AE588"/>
          </w:pPr>
          <w:r>
            <w:rPr>
              <w:rStyle w:val="Platzhaltertext"/>
            </w:rPr>
            <w:t>Unterschrift Mitglied 1</w:t>
          </w:r>
        </w:p>
      </w:docPartBody>
    </w:docPart>
    <w:docPart>
      <w:docPartPr>
        <w:name w:val="9224A27A58394282B35177F75BA77FCE"/>
        <w:category>
          <w:name w:val="Allgemein"/>
          <w:gallery w:val="placeholder"/>
        </w:category>
        <w:types>
          <w:type w:val="bbPlcHdr"/>
        </w:types>
        <w:behaviors>
          <w:behavior w:val="content"/>
        </w:behaviors>
        <w:guid w:val="{115571B5-96B6-4970-AC6F-0862FE0CEC32}"/>
      </w:docPartPr>
      <w:docPartBody>
        <w:p w:rsidR="007C7065" w:rsidRDefault="00457C1A" w:rsidP="00457C1A">
          <w:pPr>
            <w:pStyle w:val="9224A27A58394282B35177F75BA77FCE"/>
          </w:pPr>
          <w:r>
            <w:rPr>
              <w:rStyle w:val="Platzhaltertext"/>
            </w:rPr>
            <w:t>Ort</w:t>
          </w:r>
        </w:p>
      </w:docPartBody>
    </w:docPart>
    <w:docPart>
      <w:docPartPr>
        <w:name w:val="0B05D972B52B47EE86C0FEEDE09BF338"/>
        <w:category>
          <w:name w:val="Allgemein"/>
          <w:gallery w:val="placeholder"/>
        </w:category>
        <w:types>
          <w:type w:val="bbPlcHdr"/>
        </w:types>
        <w:behaviors>
          <w:behavior w:val="content"/>
        </w:behaviors>
        <w:guid w:val="{E2A512D4-F18A-415E-AF37-7261C77A2224}"/>
      </w:docPartPr>
      <w:docPartBody>
        <w:p w:rsidR="007C7065" w:rsidRDefault="00457C1A" w:rsidP="00457C1A">
          <w:pPr>
            <w:pStyle w:val="0B05D972B52B47EE86C0FEEDE09BF338"/>
          </w:pPr>
          <w:r w:rsidRPr="009A5123">
            <w:rPr>
              <w:rStyle w:val="Platzhaltertext"/>
            </w:rPr>
            <w:t>Datum</w:t>
          </w:r>
        </w:p>
      </w:docPartBody>
    </w:docPart>
    <w:docPart>
      <w:docPartPr>
        <w:name w:val="2FEF005443034DAD930254507A59818C"/>
        <w:category>
          <w:name w:val="Allgemein"/>
          <w:gallery w:val="placeholder"/>
        </w:category>
        <w:types>
          <w:type w:val="bbPlcHdr"/>
        </w:types>
        <w:behaviors>
          <w:behavior w:val="content"/>
        </w:behaviors>
        <w:guid w:val="{91EDC62A-62B4-4651-83BE-7F6908549F13}"/>
      </w:docPartPr>
      <w:docPartBody>
        <w:p w:rsidR="007C7065" w:rsidRDefault="00457C1A" w:rsidP="00457C1A">
          <w:pPr>
            <w:pStyle w:val="2FEF005443034DAD930254507A59818C"/>
          </w:pPr>
          <w:r>
            <w:rPr>
              <w:rStyle w:val="Platzhaltertext"/>
            </w:rPr>
            <w:t>Unterschrift Mitglied 2</w:t>
          </w:r>
        </w:p>
      </w:docPartBody>
    </w:docPart>
    <w:docPart>
      <w:docPartPr>
        <w:name w:val="F04D96248F92492391D0ABDACABE22C8"/>
        <w:category>
          <w:name w:val="Allgemein"/>
          <w:gallery w:val="placeholder"/>
        </w:category>
        <w:types>
          <w:type w:val="bbPlcHdr"/>
        </w:types>
        <w:behaviors>
          <w:behavior w:val="content"/>
        </w:behaviors>
        <w:guid w:val="{A1303798-42CB-4B13-B52F-57083B2BC431}"/>
      </w:docPartPr>
      <w:docPartBody>
        <w:p w:rsidR="007C7065" w:rsidRDefault="00457C1A" w:rsidP="00457C1A">
          <w:pPr>
            <w:pStyle w:val="F04D96248F92492391D0ABDACABE22C8"/>
          </w:pPr>
          <w:r>
            <w:rPr>
              <w:rStyle w:val="Platzhaltertext"/>
            </w:rPr>
            <w:t>Ort</w:t>
          </w:r>
        </w:p>
      </w:docPartBody>
    </w:docPart>
    <w:docPart>
      <w:docPartPr>
        <w:name w:val="F7F464CBC64643ADB9B8F285ED3F4A41"/>
        <w:category>
          <w:name w:val="Allgemein"/>
          <w:gallery w:val="placeholder"/>
        </w:category>
        <w:types>
          <w:type w:val="bbPlcHdr"/>
        </w:types>
        <w:behaviors>
          <w:behavior w:val="content"/>
        </w:behaviors>
        <w:guid w:val="{C7EB6AFF-6CFD-4C1E-BADA-F5212CDDB375}"/>
      </w:docPartPr>
      <w:docPartBody>
        <w:p w:rsidR="007C7065" w:rsidRDefault="00457C1A" w:rsidP="00457C1A">
          <w:pPr>
            <w:pStyle w:val="F7F464CBC64643ADB9B8F285ED3F4A41"/>
          </w:pPr>
          <w:r w:rsidRPr="009A5123">
            <w:rPr>
              <w:rStyle w:val="Platzhaltertext"/>
            </w:rPr>
            <w:t>Datum</w:t>
          </w:r>
        </w:p>
      </w:docPartBody>
    </w:docPart>
    <w:docPart>
      <w:docPartPr>
        <w:name w:val="EC2D790EE07E44DC84F92801A5F20E64"/>
        <w:category>
          <w:name w:val="Allgemein"/>
          <w:gallery w:val="placeholder"/>
        </w:category>
        <w:types>
          <w:type w:val="bbPlcHdr"/>
        </w:types>
        <w:behaviors>
          <w:behavior w:val="content"/>
        </w:behaviors>
        <w:guid w:val="{FF58B8BB-89CB-4036-9999-336CE17314D7}"/>
      </w:docPartPr>
      <w:docPartBody>
        <w:p w:rsidR="007C7065" w:rsidRDefault="00457C1A" w:rsidP="00457C1A">
          <w:pPr>
            <w:pStyle w:val="EC2D790EE07E44DC84F92801A5F20E64"/>
          </w:pPr>
          <w:r>
            <w:rPr>
              <w:rStyle w:val="Platzhaltertext"/>
            </w:rPr>
            <w:t>Unterschrift Mitglied 3</w:t>
          </w:r>
        </w:p>
      </w:docPartBody>
    </w:docPart>
    <w:docPart>
      <w:docPartPr>
        <w:name w:val="F62DC15616DF4EDE97B3DAA1C411DB94"/>
        <w:category>
          <w:name w:val="Allgemein"/>
          <w:gallery w:val="placeholder"/>
        </w:category>
        <w:types>
          <w:type w:val="bbPlcHdr"/>
        </w:types>
        <w:behaviors>
          <w:behavior w:val="content"/>
        </w:behaviors>
        <w:guid w:val="{EDAB2C62-B330-45D7-994B-98FC11EDCFD1}"/>
      </w:docPartPr>
      <w:docPartBody>
        <w:p w:rsidR="009A2823" w:rsidRDefault="009A2823" w:rsidP="009A2823">
          <w:pPr>
            <w:pStyle w:val="F62DC15616DF4EDE97B3DAA1C411DB94"/>
          </w:pPr>
          <w:r>
            <w:rPr>
              <w:rStyle w:val="Platzhaltertext"/>
              <w:rFonts w:cstheme="minorHAnsi"/>
              <w:b/>
              <w:sz w:val="21"/>
              <w:szCs w:val="21"/>
            </w:rPr>
            <w:t>Name der Vergabe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0F5A86"/>
    <w:rsid w:val="00195723"/>
    <w:rsid w:val="001D3E0E"/>
    <w:rsid w:val="00223431"/>
    <w:rsid w:val="002D5269"/>
    <w:rsid w:val="002E100C"/>
    <w:rsid w:val="003A3E97"/>
    <w:rsid w:val="00457C1A"/>
    <w:rsid w:val="00464BC8"/>
    <w:rsid w:val="00504681"/>
    <w:rsid w:val="005A7BD5"/>
    <w:rsid w:val="00670D01"/>
    <w:rsid w:val="006C2E33"/>
    <w:rsid w:val="007C7065"/>
    <w:rsid w:val="0083606E"/>
    <w:rsid w:val="008F73CE"/>
    <w:rsid w:val="009A2823"/>
    <w:rsid w:val="00A016CD"/>
    <w:rsid w:val="00B95F88"/>
    <w:rsid w:val="00C63A8C"/>
    <w:rsid w:val="00CF03A2"/>
    <w:rsid w:val="00F50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9A2823"/>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F04D96248F92492391D0ABDACABE22C8">
    <w:name w:val="F04D96248F92492391D0ABDACABE22C8"/>
    <w:rsid w:val="00457C1A"/>
  </w:style>
  <w:style w:type="paragraph" w:customStyle="1" w:styleId="F7F464CBC64643ADB9B8F285ED3F4A41">
    <w:name w:val="F7F464CBC64643ADB9B8F285ED3F4A41"/>
    <w:rsid w:val="00457C1A"/>
  </w:style>
  <w:style w:type="paragraph" w:customStyle="1" w:styleId="EC2D790EE07E44DC84F92801A5F20E64">
    <w:name w:val="EC2D790EE07E44DC84F92801A5F20E64"/>
    <w:rsid w:val="00457C1A"/>
  </w:style>
  <w:style w:type="paragraph" w:customStyle="1" w:styleId="F62DC15616DF4EDE97B3DAA1C411DB94">
    <w:name w:val="F62DC15616DF4EDE97B3DAA1C411DB94"/>
    <w:rsid w:val="009A28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38DF14-914A-472B-A4D0-12D40DCBF19D}">
  <ds:schemaRefs>
    <ds:schemaRef ds:uri="http://schemas.microsoft.com/sharepoint/v3/contenttype/forms"/>
  </ds:schemaRefs>
</ds:datastoreItem>
</file>

<file path=customXml/itemProps2.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customXml/itemProps3.xml><?xml version="1.0" encoding="utf-8"?>
<ds:datastoreItem xmlns:ds="http://schemas.openxmlformats.org/officeDocument/2006/customXml" ds:itemID="{330D1683-F407-46B3-9E48-1B2EF457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090A91-E04C-4311-927A-04131F025C6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6</Pages>
  <Words>2274</Words>
  <Characters>14333</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Tschichholz-Uzinova Julija</cp:lastModifiedBy>
  <cp:revision>14</cp:revision>
  <cp:lastPrinted>2016-03-23T12:56:00Z</cp:lastPrinted>
  <dcterms:created xsi:type="dcterms:W3CDTF">2023-02-24T07:38:00Z</dcterms:created>
  <dcterms:modified xsi:type="dcterms:W3CDTF">2026-08-26T09:31:00Z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