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50343" w:rsidP="00425564" w:rsidRDefault="00C73046" w14:paraId="093E5CBB" w14:textId="626345EF">
      <w:pPr>
        <w:spacing w:before="120" w:after="120" w:line="276" w:lineRule="auto"/>
        <w:rPr>
          <w:rFonts w:ascii="Cambria" w:hAnsi="Cambria"/>
          <w:b/>
          <w:sz w:val="32"/>
          <w:szCs w:val="32"/>
        </w:rPr>
      </w:pPr>
      <w:r w:rsidRPr="00C73046">
        <w:rPr>
          <w:rFonts w:ascii="Cambria" w:hAnsi="Cambria"/>
          <w:b/>
          <w:sz w:val="32"/>
          <w:szCs w:val="32"/>
        </w:rPr>
        <w:t>Formblatt – Beratungsteam und Referenzprojekte</w:t>
      </w:r>
    </w:p>
    <w:p w:rsidRPr="00D86F49" w:rsidR="00C73046" w:rsidP="00D86F49" w:rsidRDefault="00C73046" w14:paraId="524695D2" w14:textId="2B1D7F24">
      <w:pPr>
        <w:spacing w:before="240" w:after="360" w:line="276" w:lineRule="auto"/>
        <w:rPr>
          <w:rFonts w:ascii="Cambria" w:hAnsi="Cambria"/>
          <w:b/>
          <w:sz w:val="26"/>
          <w:szCs w:val="26"/>
        </w:rPr>
      </w:pPr>
      <w:r w:rsidRPr="00A040E5">
        <w:rPr>
          <w:rFonts w:ascii="Cambria" w:hAnsi="Cambria"/>
          <w:b/>
          <w:sz w:val="26"/>
          <w:szCs w:val="26"/>
        </w:rPr>
        <w:t xml:space="preserve">1. </w:t>
      </w:r>
      <w:r w:rsidRPr="00A040E5" w:rsidR="005A2BD2">
        <w:rPr>
          <w:rFonts w:ascii="Cambria" w:hAnsi="Cambria"/>
          <w:b/>
          <w:sz w:val="26"/>
          <w:szCs w:val="26"/>
        </w:rPr>
        <w:t>Vorgesehenes Beratungsteam</w:t>
      </w:r>
    </w:p>
    <w:p w:rsidRPr="00177633" w:rsidR="00850343" w:rsidP="00425564" w:rsidRDefault="00FE2A2C" w14:paraId="75CE3C6B" w14:textId="1B349ECC">
      <w:pPr>
        <w:spacing w:before="120" w:after="120" w:line="276" w:lineRule="auto"/>
        <w:rPr>
          <w:rFonts w:cstheme="minorHAnsi"/>
          <w:sz w:val="21"/>
          <w:szCs w:val="21"/>
        </w:rPr>
      </w:pPr>
      <w:r w:rsidRPr="00FE2A2C">
        <w:rPr>
          <w:rFonts w:cstheme="minorHAnsi"/>
          <w:bCs/>
          <w:sz w:val="21"/>
          <w:szCs w:val="21"/>
        </w:rPr>
        <w:t>Bitte stellen Sie das für die Leistung vorgesehene Projektteam dar. Maßgeblich ist die Gesamtkompetenz des Teams</w:t>
      </w:r>
      <w:r>
        <w:rPr>
          <w:rFonts w:cstheme="minorHAnsi"/>
          <w:bCs/>
          <w:sz w:val="21"/>
          <w:szCs w:val="21"/>
        </w:rPr>
        <w:t>.</w:t>
      </w:r>
    </w:p>
    <w:tbl>
      <w:tblPr>
        <w:tblStyle w:val="EinfacheTabelle1"/>
        <w:tblW w:w="5000" w:type="pct"/>
        <w:tblLook w:val="04A0" w:firstRow="1" w:lastRow="0" w:firstColumn="1" w:lastColumn="0" w:noHBand="0" w:noVBand="1"/>
      </w:tblPr>
      <w:tblGrid>
        <w:gridCol w:w="2753"/>
        <w:gridCol w:w="2754"/>
        <w:gridCol w:w="2887"/>
        <w:gridCol w:w="2887"/>
        <w:gridCol w:w="2884"/>
      </w:tblGrid>
      <w:tr w:rsidRPr="00D731E2" w:rsidR="00675C8E" w:rsidTr="00D731E2" w14:paraId="61524DA3" w14:textId="77777777">
        <w:trPr>
          <w:cnfStyle w:val="100000000000" w:firstRow="1" w:lastRow="0" w:firstColumn="0" w:lastColumn="0" w:oddVBand="0" w:evenVBand="0" w:oddHBand="0"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972" w:type="pct"/>
            <w:shd w:val="clear" w:color="auto" w:fill="008BD2" w:themeFill="text2"/>
          </w:tcPr>
          <w:p w:rsidRPr="00D731E2" w:rsidR="00675C8E" w:rsidP="00425564" w:rsidRDefault="00675C8E" w14:paraId="2E727DF6" w14:textId="77777777">
            <w:pPr>
              <w:spacing w:before="120" w:after="120" w:line="276" w:lineRule="auto"/>
              <w:rPr>
                <w:rFonts w:cstheme="minorHAnsi"/>
                <w:color w:val="FFFFFF" w:themeColor="background1"/>
                <w:sz w:val="21"/>
                <w:szCs w:val="21"/>
              </w:rPr>
            </w:pPr>
            <w:r w:rsidRPr="00D731E2">
              <w:rPr>
                <w:rFonts w:cstheme="minorHAnsi"/>
                <w:color w:val="FFFFFF" w:themeColor="background1"/>
                <w:sz w:val="21"/>
                <w:szCs w:val="21"/>
              </w:rPr>
              <w:t>Name, Vorname</w:t>
            </w:r>
          </w:p>
        </w:tc>
        <w:tc>
          <w:tcPr>
            <w:tcW w:w="972" w:type="pct"/>
            <w:shd w:val="clear" w:color="auto" w:fill="008BD2" w:themeFill="text2"/>
          </w:tcPr>
          <w:p w:rsidRPr="00D731E2" w:rsidR="00675C8E" w:rsidP="00425564" w:rsidRDefault="00675C8E" w14:paraId="1C47FC47" w14:textId="443464C4">
            <w:pPr>
              <w:spacing w:before="120" w:after="120" w:line="276" w:lineRule="auto"/>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sz w:val="21"/>
                <w:szCs w:val="21"/>
              </w:rPr>
            </w:pPr>
            <w:r w:rsidRPr="00D731E2">
              <w:rPr>
                <w:rFonts w:cstheme="minorHAnsi"/>
                <w:color w:val="FFFFFF" w:themeColor="background1"/>
                <w:sz w:val="21"/>
                <w:szCs w:val="21"/>
              </w:rPr>
              <w:t>Rolle im Projekt</w:t>
            </w:r>
          </w:p>
        </w:tc>
        <w:tc>
          <w:tcPr>
            <w:tcW w:w="1019" w:type="pct"/>
            <w:shd w:val="clear" w:color="auto" w:fill="008BD2" w:themeFill="text2"/>
          </w:tcPr>
          <w:p w:rsidRPr="00D731E2" w:rsidR="00675C8E" w:rsidP="00425564" w:rsidRDefault="00675C8E" w14:paraId="14AB9B13" w14:textId="6D949D67">
            <w:pPr>
              <w:spacing w:before="120" w:after="120" w:line="276" w:lineRule="auto"/>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sz w:val="21"/>
                <w:szCs w:val="21"/>
              </w:rPr>
            </w:pPr>
            <w:r w:rsidRPr="00D731E2">
              <w:rPr>
                <w:rFonts w:cstheme="minorHAnsi"/>
                <w:color w:val="FFFFFF" w:themeColor="background1"/>
                <w:sz w:val="21"/>
                <w:szCs w:val="21"/>
              </w:rPr>
              <w:t>Qualifikation</w:t>
            </w:r>
          </w:p>
        </w:tc>
        <w:tc>
          <w:tcPr>
            <w:tcW w:w="1019" w:type="pct"/>
            <w:shd w:val="clear" w:color="auto" w:fill="008BD2" w:themeFill="text2"/>
          </w:tcPr>
          <w:p w:rsidRPr="00D731E2" w:rsidR="00675C8E" w:rsidP="00425564" w:rsidRDefault="00675C8E" w14:paraId="608D384E" w14:textId="12E172FE">
            <w:pPr>
              <w:spacing w:before="120" w:after="120" w:line="276" w:lineRule="auto"/>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sz w:val="21"/>
                <w:szCs w:val="21"/>
              </w:rPr>
            </w:pPr>
            <w:r w:rsidRPr="00D731E2">
              <w:rPr>
                <w:rFonts w:cstheme="minorHAnsi"/>
                <w:color w:val="FFFFFF" w:themeColor="background1"/>
                <w:sz w:val="21"/>
                <w:szCs w:val="21"/>
              </w:rPr>
              <w:t>Berufserfahrung (Jahre und Beschreibung)</w:t>
            </w:r>
          </w:p>
        </w:tc>
        <w:tc>
          <w:tcPr>
            <w:tcW w:w="1018" w:type="pct"/>
            <w:shd w:val="clear" w:color="auto" w:fill="008BD2" w:themeFill="text2"/>
          </w:tcPr>
          <w:p w:rsidRPr="00D731E2" w:rsidR="00675C8E" w:rsidP="00425564" w:rsidRDefault="00675C8E" w14:paraId="47519CA2" w14:textId="3A0A3DE4">
            <w:pPr>
              <w:spacing w:before="120" w:after="120" w:line="276" w:lineRule="auto"/>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sz w:val="21"/>
                <w:szCs w:val="21"/>
              </w:rPr>
            </w:pPr>
            <w:r w:rsidRPr="00D731E2">
              <w:rPr>
                <w:rFonts w:cstheme="minorHAnsi"/>
                <w:color w:val="FFFFFF" w:themeColor="background1"/>
                <w:sz w:val="21"/>
                <w:szCs w:val="21"/>
              </w:rPr>
              <w:t>Kernaufgaben</w:t>
            </w:r>
            <w:r w:rsidRPr="00D731E2">
              <w:rPr>
                <w:rFonts w:cstheme="minorHAnsi"/>
                <w:color w:val="FFFFFF" w:themeColor="background1"/>
                <w:sz w:val="21"/>
                <w:szCs w:val="21"/>
              </w:rPr>
              <w:t xml:space="preserve"> im Projekt</w:t>
            </w:r>
          </w:p>
        </w:tc>
      </w:tr>
      <w:tr w:rsidRPr="00425E67" w:rsidR="00675C8E" w:rsidTr="00D731E2" w14:paraId="11DE1AF1" w14:textId="77777777">
        <w:trPr>
          <w:cnfStyle w:val="000000100000" w:firstRow="0" w:lastRow="0" w:firstColumn="0" w:lastColumn="0" w:oddVBand="0" w:evenVBand="0" w:oddHBand="1" w:evenHBand="0" w:firstRowFirstColumn="0" w:firstRowLastColumn="0" w:lastRowFirstColumn="0" w:lastRowLastColumn="0"/>
          <w:trHeight w:val="851"/>
        </w:trPr>
        <w:sdt>
          <w:sdtPr>
            <w:id w:val="-1987464818"/>
            <w:placeholder>
              <w:docPart w:val="AB72BAB10D0C4991959F4445A89142B7"/>
            </w:placeholder>
            <w:showingPlcHdr/>
          </w:sdtPr>
          <w:sdtContent>
            <w:tc>
              <w:tcPr>
                <w:cnfStyle w:val="001000000000" w:firstRow="0" w:lastRow="0" w:firstColumn="1" w:lastColumn="0" w:oddVBand="0" w:evenVBand="0" w:oddHBand="0" w:evenHBand="0" w:firstRowFirstColumn="0" w:firstRowLastColumn="0" w:lastRowFirstColumn="0" w:lastRowLastColumn="0"/>
                <w:tcW w:w="972" w:type="pct"/>
              </w:tcPr>
              <w:p w:rsidRPr="00425E67" w:rsidR="00675C8E" w:rsidP="00425564" w:rsidRDefault="00675C8E" w14:paraId="2D794DB1" w14:textId="77777777">
                <w:pPr>
                  <w:spacing w:before="120" w:after="120" w:line="276" w:lineRule="auto"/>
                  <w:rPr>
                    <w:sz w:val="21"/>
                    <w:szCs w:val="21"/>
                  </w:rPr>
                </w:pPr>
                <w:r w:rsidRPr="00425E67">
                  <w:rPr>
                    <w:rStyle w:val="Platzhaltertext"/>
                    <w:sz w:val="21"/>
                    <w:szCs w:val="21"/>
                  </w:rPr>
                  <w:t>Name, Vorname</w:t>
                </w:r>
              </w:p>
            </w:tc>
          </w:sdtContent>
        </w:sdt>
        <w:sdt>
          <w:sdtPr>
            <w:id w:val="393853113"/>
            <w:placeholder>
              <w:docPart w:val="70D42F4EF412414ABB6116A4D2DF5D91"/>
            </w:placeholder>
            <w:showingPlcHdr/>
          </w:sdtPr>
          <w:sdtContent>
            <w:tc>
              <w:tcPr>
                <w:tcW w:w="972" w:type="pct"/>
              </w:tcPr>
              <w:p w:rsidRPr="00425E67" w:rsidR="00675C8E" w:rsidP="00425564" w:rsidRDefault="00EB0FE4" w14:paraId="21A65339" w14:textId="773DC293">
                <w:pPr>
                  <w:spacing w:before="120" w:after="120" w:line="276" w:lineRule="auto"/>
                  <w:cnfStyle w:val="000000100000" w:firstRow="0" w:lastRow="0" w:firstColumn="0" w:lastColumn="0" w:oddVBand="0" w:evenVBand="0" w:oddHBand="1" w:evenHBand="0" w:firstRowFirstColumn="0" w:firstRowLastColumn="0" w:lastRowFirstColumn="0" w:lastRowLastColumn="0"/>
                  <w:rPr>
                    <w:sz w:val="21"/>
                    <w:szCs w:val="21"/>
                  </w:rPr>
                </w:pPr>
                <w:r>
                  <w:rPr>
                    <w:rStyle w:val="Platzhaltertext"/>
                    <w:sz w:val="21"/>
                    <w:szCs w:val="21"/>
                  </w:rPr>
                  <w:t>Rolle</w:t>
                </w:r>
                <w:r w:rsidRPr="00425E67">
                  <w:rPr>
                    <w:rStyle w:val="Platzhaltertext"/>
                    <w:sz w:val="21"/>
                    <w:szCs w:val="21"/>
                  </w:rPr>
                  <w:t xml:space="preserve"> im Projekt</w:t>
                </w:r>
              </w:p>
            </w:tc>
          </w:sdtContent>
        </w:sdt>
        <w:sdt>
          <w:sdtPr>
            <w:id w:val="1288699418"/>
            <w:placeholder>
              <w:docPart w:val="E9DCCD4655844C0DA99419A25B26CF26"/>
            </w:placeholder>
            <w:showingPlcHdr/>
          </w:sdtPr>
          <w:sdtContent>
            <w:tc>
              <w:tcPr>
                <w:tcW w:w="1019" w:type="pct"/>
              </w:tcPr>
              <w:p w:rsidR="00675C8E" w:rsidP="00425564" w:rsidRDefault="00675C8E" w14:paraId="31E1157E" w14:textId="79675C85">
                <w:pPr>
                  <w:spacing w:before="120" w:after="120" w:line="276" w:lineRule="auto"/>
                  <w:cnfStyle w:val="000000100000" w:firstRow="0" w:lastRow="0" w:firstColumn="0" w:lastColumn="0" w:oddVBand="0" w:evenVBand="0" w:oddHBand="1" w:evenHBand="0" w:firstRowFirstColumn="0" w:firstRowLastColumn="0" w:lastRowFirstColumn="0" w:lastRowLastColumn="0"/>
                </w:pPr>
                <w:r>
                  <w:rPr>
                    <w:rStyle w:val="Platzhaltertext"/>
                  </w:rPr>
                  <w:t>Qualifikation</w:t>
                </w:r>
              </w:p>
            </w:tc>
          </w:sdtContent>
        </w:sdt>
        <w:sdt>
          <w:sdtPr>
            <w:id w:val="1332876295"/>
            <w:placeholder>
              <w:docPart w:val="96E31C70D9DE477D9DDDE3948D5A3DE1"/>
            </w:placeholder>
            <w:showingPlcHdr/>
          </w:sdtPr>
          <w:sdtContent>
            <w:tc>
              <w:tcPr>
                <w:tcW w:w="1019" w:type="pct"/>
              </w:tcPr>
              <w:p w:rsidR="00675C8E" w:rsidP="00425564" w:rsidRDefault="00675C8E" w14:paraId="5E5D49B0" w14:textId="627CD50D">
                <w:pPr>
                  <w:spacing w:before="120" w:after="120" w:line="276" w:lineRule="auto"/>
                  <w:cnfStyle w:val="000000100000" w:firstRow="0" w:lastRow="0" w:firstColumn="0" w:lastColumn="0" w:oddVBand="0" w:evenVBand="0" w:oddHBand="1" w:evenHBand="0" w:firstRowFirstColumn="0" w:firstRowLastColumn="0" w:lastRowFirstColumn="0" w:lastRowLastColumn="0"/>
                </w:pPr>
                <w:r>
                  <w:rPr>
                    <w:rStyle w:val="Platzhaltertext"/>
                    <w:sz w:val="21"/>
                    <w:szCs w:val="21"/>
                  </w:rPr>
                  <w:t>Berufserfahrung</w:t>
                </w:r>
              </w:p>
            </w:tc>
          </w:sdtContent>
        </w:sdt>
        <w:sdt>
          <w:sdtPr>
            <w:id w:val="1173305503"/>
            <w:placeholder>
              <w:docPart w:val="DFF7730D4D644CEE870B979FB10415C9"/>
            </w:placeholder>
            <w:showingPlcHdr/>
          </w:sdtPr>
          <w:sdtContent>
            <w:tc>
              <w:tcPr>
                <w:tcW w:w="1018" w:type="pct"/>
              </w:tcPr>
              <w:p w:rsidRPr="00425E67" w:rsidR="00675C8E" w:rsidP="00425564" w:rsidRDefault="00675C8E" w14:paraId="04D375F8" w14:textId="297A2F1B">
                <w:pPr>
                  <w:spacing w:before="120" w:after="120" w:line="276" w:lineRule="auto"/>
                  <w:cnfStyle w:val="000000100000" w:firstRow="0" w:lastRow="0" w:firstColumn="0" w:lastColumn="0" w:oddVBand="0" w:evenVBand="0" w:oddHBand="1" w:evenHBand="0" w:firstRowFirstColumn="0" w:firstRowLastColumn="0" w:lastRowFirstColumn="0" w:lastRowLastColumn="0"/>
                  <w:rPr>
                    <w:sz w:val="21"/>
                    <w:szCs w:val="21"/>
                  </w:rPr>
                </w:pPr>
                <w:r>
                  <w:rPr>
                    <w:rStyle w:val="Platzhaltertext"/>
                    <w:sz w:val="21"/>
                    <w:szCs w:val="21"/>
                  </w:rPr>
                  <w:t>K</w:t>
                </w:r>
                <w:r>
                  <w:rPr>
                    <w:rStyle w:val="Platzhaltertext"/>
                  </w:rPr>
                  <w:t>ernaufgaben</w:t>
                </w:r>
                <w:r w:rsidRPr="00425E67">
                  <w:rPr>
                    <w:rStyle w:val="Platzhaltertext"/>
                    <w:sz w:val="21"/>
                    <w:szCs w:val="21"/>
                  </w:rPr>
                  <w:t xml:space="preserve"> im Projekt</w:t>
                </w:r>
              </w:p>
            </w:tc>
          </w:sdtContent>
        </w:sdt>
      </w:tr>
      <w:tr w:rsidRPr="00425E67" w:rsidR="00675C8E" w:rsidTr="00D731E2" w14:paraId="21028F1F" w14:textId="77777777">
        <w:trPr>
          <w:trHeight w:val="851"/>
        </w:trPr>
        <w:sdt>
          <w:sdtPr>
            <w:id w:val="-42141233"/>
            <w:placeholder>
              <w:docPart w:val="BA6E1615340E4759A93B5E18C3E79B81"/>
            </w:placeholder>
            <w:showingPlcHdr/>
          </w:sdtPr>
          <w:sdtContent>
            <w:tc>
              <w:tcPr>
                <w:cnfStyle w:val="001000000000" w:firstRow="0" w:lastRow="0" w:firstColumn="1" w:lastColumn="0" w:oddVBand="0" w:evenVBand="0" w:oddHBand="0" w:evenHBand="0" w:firstRowFirstColumn="0" w:firstRowLastColumn="0" w:lastRowFirstColumn="0" w:lastRowLastColumn="0"/>
                <w:tcW w:w="972" w:type="pct"/>
              </w:tcPr>
              <w:p w:rsidRPr="00425E67" w:rsidR="00675C8E" w:rsidP="00425564" w:rsidRDefault="00675C8E" w14:paraId="10BC45BA" w14:textId="77777777">
                <w:pPr>
                  <w:spacing w:before="120" w:after="120" w:line="276" w:lineRule="auto"/>
                  <w:rPr>
                    <w:sz w:val="21"/>
                    <w:szCs w:val="21"/>
                  </w:rPr>
                </w:pPr>
                <w:r w:rsidRPr="00425E67">
                  <w:rPr>
                    <w:rStyle w:val="Platzhaltertext"/>
                    <w:sz w:val="21"/>
                    <w:szCs w:val="21"/>
                  </w:rPr>
                  <w:t>Name, Vorname</w:t>
                </w:r>
              </w:p>
            </w:tc>
          </w:sdtContent>
        </w:sdt>
        <w:sdt>
          <w:sdtPr>
            <w:id w:val="-444385294"/>
            <w:placeholder>
              <w:docPart w:val="C2BF53C42D0640198CE45BA2A64A154C"/>
            </w:placeholder>
            <w:showingPlcHdr/>
          </w:sdtPr>
          <w:sdtContent>
            <w:tc>
              <w:tcPr>
                <w:tcW w:w="972" w:type="pct"/>
              </w:tcPr>
              <w:p w:rsidRPr="00425E67" w:rsidR="00675C8E" w:rsidP="00425564" w:rsidRDefault="00EB0FE4" w14:paraId="21CBB090" w14:textId="76A5E5A0">
                <w:pPr>
                  <w:spacing w:before="120" w:after="120" w:line="276" w:lineRule="auto"/>
                  <w:cnfStyle w:val="000000000000" w:firstRow="0" w:lastRow="0" w:firstColumn="0" w:lastColumn="0" w:oddVBand="0" w:evenVBand="0" w:oddHBand="0" w:evenHBand="0" w:firstRowFirstColumn="0" w:firstRowLastColumn="0" w:lastRowFirstColumn="0" w:lastRowLastColumn="0"/>
                  <w:rPr>
                    <w:sz w:val="21"/>
                    <w:szCs w:val="21"/>
                  </w:rPr>
                </w:pPr>
                <w:r>
                  <w:rPr>
                    <w:rStyle w:val="Platzhaltertext"/>
                    <w:sz w:val="21"/>
                    <w:szCs w:val="21"/>
                  </w:rPr>
                  <w:t>Rolle</w:t>
                </w:r>
                <w:r w:rsidRPr="00425E67" w:rsidR="00675C8E">
                  <w:rPr>
                    <w:rStyle w:val="Platzhaltertext"/>
                    <w:sz w:val="21"/>
                    <w:szCs w:val="21"/>
                  </w:rPr>
                  <w:t xml:space="preserve"> im Projekt</w:t>
                </w:r>
              </w:p>
            </w:tc>
          </w:sdtContent>
        </w:sdt>
        <w:sdt>
          <w:sdtPr>
            <w:id w:val="-2126295019"/>
            <w:placeholder>
              <w:docPart w:val="23842816392F4E84BB7FCD5E132CA894"/>
            </w:placeholder>
            <w:showingPlcHdr/>
          </w:sdtPr>
          <w:sdtContent>
            <w:tc>
              <w:tcPr>
                <w:tcW w:w="1019" w:type="pct"/>
              </w:tcPr>
              <w:p w:rsidR="00675C8E" w:rsidP="00425564" w:rsidRDefault="00675C8E" w14:paraId="53C847AE" w14:textId="11267348">
                <w:pPr>
                  <w:spacing w:before="120" w:after="120" w:line="276" w:lineRule="auto"/>
                  <w:cnfStyle w:val="000000000000" w:firstRow="0" w:lastRow="0" w:firstColumn="0" w:lastColumn="0" w:oddVBand="0" w:evenVBand="0" w:oddHBand="0" w:evenHBand="0" w:firstRowFirstColumn="0" w:firstRowLastColumn="0" w:lastRowFirstColumn="0" w:lastRowLastColumn="0"/>
                </w:pPr>
                <w:r>
                  <w:rPr>
                    <w:rStyle w:val="Platzhaltertext"/>
                  </w:rPr>
                  <w:t>Qualifikation</w:t>
                </w:r>
              </w:p>
            </w:tc>
          </w:sdtContent>
        </w:sdt>
        <w:sdt>
          <w:sdtPr>
            <w:id w:val="-465440742"/>
            <w:placeholder>
              <w:docPart w:val="4F5E8B73D61A47E085E2989D0A0A99C6"/>
            </w:placeholder>
            <w:showingPlcHdr/>
          </w:sdtPr>
          <w:sdtContent>
            <w:tc>
              <w:tcPr>
                <w:tcW w:w="1019" w:type="pct"/>
              </w:tcPr>
              <w:p w:rsidR="00675C8E" w:rsidP="00425564" w:rsidRDefault="00EB0FE4" w14:paraId="46503F50" w14:textId="3EB0F598">
                <w:pPr>
                  <w:spacing w:before="120" w:after="120" w:line="276" w:lineRule="auto"/>
                  <w:cnfStyle w:val="000000000000" w:firstRow="0" w:lastRow="0" w:firstColumn="0" w:lastColumn="0" w:oddVBand="0" w:evenVBand="0" w:oddHBand="0" w:evenHBand="0" w:firstRowFirstColumn="0" w:firstRowLastColumn="0" w:lastRowFirstColumn="0" w:lastRowLastColumn="0"/>
                </w:pPr>
                <w:r>
                  <w:rPr>
                    <w:rStyle w:val="Platzhaltertext"/>
                    <w:sz w:val="21"/>
                    <w:szCs w:val="21"/>
                  </w:rPr>
                  <w:t>Berufserfahrung</w:t>
                </w:r>
              </w:p>
            </w:tc>
          </w:sdtContent>
        </w:sdt>
        <w:sdt>
          <w:sdtPr>
            <w:id w:val="651412799"/>
            <w:placeholder>
              <w:docPart w:val="CD4DA8715E4142D0A236855328CFED10"/>
            </w:placeholder>
            <w:showingPlcHdr/>
          </w:sdtPr>
          <w:sdtContent>
            <w:tc>
              <w:tcPr>
                <w:tcW w:w="1018" w:type="pct"/>
              </w:tcPr>
              <w:p w:rsidR="00675C8E" w:rsidP="00425564" w:rsidRDefault="00675C8E" w14:paraId="1E413C70" w14:textId="2E6BE3B9">
                <w:pPr>
                  <w:spacing w:before="120" w:after="120" w:line="276" w:lineRule="auto"/>
                  <w:cnfStyle w:val="000000000000" w:firstRow="0" w:lastRow="0" w:firstColumn="0" w:lastColumn="0" w:oddVBand="0" w:evenVBand="0" w:oddHBand="0" w:evenHBand="0" w:firstRowFirstColumn="0" w:firstRowLastColumn="0" w:lastRowFirstColumn="0" w:lastRowLastColumn="0"/>
                </w:pPr>
                <w:r>
                  <w:rPr>
                    <w:rStyle w:val="Platzhaltertext"/>
                    <w:sz w:val="21"/>
                    <w:szCs w:val="21"/>
                  </w:rPr>
                  <w:t>K</w:t>
                </w:r>
                <w:r>
                  <w:rPr>
                    <w:rStyle w:val="Platzhaltertext"/>
                  </w:rPr>
                  <w:t>ernaufgaben</w:t>
                </w:r>
                <w:r w:rsidRPr="00425E67">
                  <w:rPr>
                    <w:rStyle w:val="Platzhaltertext"/>
                    <w:sz w:val="21"/>
                    <w:szCs w:val="21"/>
                  </w:rPr>
                  <w:t xml:space="preserve"> im Projekt</w:t>
                </w:r>
              </w:p>
            </w:tc>
          </w:sdtContent>
        </w:sdt>
      </w:tr>
      <w:tr w:rsidRPr="00425E67" w:rsidR="00675C8E" w:rsidTr="00D731E2" w14:paraId="16F28015" w14:textId="77777777">
        <w:trPr>
          <w:cnfStyle w:val="000000100000" w:firstRow="0" w:lastRow="0" w:firstColumn="0" w:lastColumn="0" w:oddVBand="0" w:evenVBand="0" w:oddHBand="1" w:evenHBand="0" w:firstRowFirstColumn="0" w:firstRowLastColumn="0" w:lastRowFirstColumn="0" w:lastRowLastColumn="0"/>
          <w:trHeight w:val="851"/>
        </w:trPr>
        <w:sdt>
          <w:sdtPr>
            <w:id w:val="-1446851253"/>
            <w:placeholder>
              <w:docPart w:val="1547DE131FC2418B86BDEB0DD2DBC34C"/>
            </w:placeholder>
            <w:showingPlcHdr/>
          </w:sdtPr>
          <w:sdtContent>
            <w:tc>
              <w:tcPr>
                <w:cnfStyle w:val="001000000000" w:firstRow="0" w:lastRow="0" w:firstColumn="1" w:lastColumn="0" w:oddVBand="0" w:evenVBand="0" w:oddHBand="0" w:evenHBand="0" w:firstRowFirstColumn="0" w:firstRowLastColumn="0" w:lastRowFirstColumn="0" w:lastRowLastColumn="0"/>
                <w:tcW w:w="972" w:type="pct"/>
              </w:tcPr>
              <w:p w:rsidRPr="00425E67" w:rsidR="00675C8E" w:rsidP="00425564" w:rsidRDefault="00675C8E" w14:paraId="7A39497D" w14:textId="77777777">
                <w:pPr>
                  <w:spacing w:before="120" w:after="120" w:line="276" w:lineRule="auto"/>
                  <w:rPr>
                    <w:sz w:val="21"/>
                    <w:szCs w:val="21"/>
                  </w:rPr>
                </w:pPr>
                <w:r w:rsidRPr="00425E67">
                  <w:rPr>
                    <w:rStyle w:val="Platzhaltertext"/>
                    <w:sz w:val="21"/>
                    <w:szCs w:val="21"/>
                  </w:rPr>
                  <w:t>Name, Vorname</w:t>
                </w:r>
              </w:p>
            </w:tc>
          </w:sdtContent>
        </w:sdt>
        <w:sdt>
          <w:sdtPr>
            <w:id w:val="1864403195"/>
            <w:placeholder>
              <w:docPart w:val="1A0809E5A89E4CF09AC5F5B742AAC4F9"/>
            </w:placeholder>
            <w:showingPlcHdr/>
          </w:sdtPr>
          <w:sdtContent>
            <w:tc>
              <w:tcPr>
                <w:tcW w:w="972" w:type="pct"/>
              </w:tcPr>
              <w:p w:rsidRPr="00425E67" w:rsidR="00675C8E" w:rsidP="00425564" w:rsidRDefault="00EB0FE4" w14:paraId="02C52737" w14:textId="35171D02">
                <w:pPr>
                  <w:spacing w:before="120" w:after="120" w:line="276" w:lineRule="auto"/>
                  <w:cnfStyle w:val="000000100000" w:firstRow="0" w:lastRow="0" w:firstColumn="0" w:lastColumn="0" w:oddVBand="0" w:evenVBand="0" w:oddHBand="1" w:evenHBand="0" w:firstRowFirstColumn="0" w:firstRowLastColumn="0" w:lastRowFirstColumn="0" w:lastRowLastColumn="0"/>
                  <w:rPr>
                    <w:sz w:val="21"/>
                    <w:szCs w:val="21"/>
                  </w:rPr>
                </w:pPr>
                <w:r>
                  <w:rPr>
                    <w:rStyle w:val="Platzhaltertext"/>
                    <w:sz w:val="21"/>
                    <w:szCs w:val="21"/>
                  </w:rPr>
                  <w:t>Rolle</w:t>
                </w:r>
                <w:r w:rsidRPr="00425E67">
                  <w:rPr>
                    <w:rStyle w:val="Platzhaltertext"/>
                    <w:sz w:val="21"/>
                    <w:szCs w:val="21"/>
                  </w:rPr>
                  <w:t xml:space="preserve"> im Projekt</w:t>
                </w:r>
              </w:p>
            </w:tc>
          </w:sdtContent>
        </w:sdt>
        <w:sdt>
          <w:sdtPr>
            <w:id w:val="648567867"/>
            <w:placeholder>
              <w:docPart w:val="2CFB4FD61FE84B62803E9E47B5436992"/>
            </w:placeholder>
            <w:showingPlcHdr/>
          </w:sdtPr>
          <w:sdtContent>
            <w:tc>
              <w:tcPr>
                <w:tcW w:w="1019" w:type="pct"/>
              </w:tcPr>
              <w:p w:rsidR="00675C8E" w:rsidP="00425564" w:rsidRDefault="00675C8E" w14:paraId="3E3B0596" w14:textId="764E693A">
                <w:pPr>
                  <w:spacing w:before="120" w:after="120" w:line="276" w:lineRule="auto"/>
                  <w:cnfStyle w:val="000000100000" w:firstRow="0" w:lastRow="0" w:firstColumn="0" w:lastColumn="0" w:oddVBand="0" w:evenVBand="0" w:oddHBand="1" w:evenHBand="0" w:firstRowFirstColumn="0" w:firstRowLastColumn="0" w:lastRowFirstColumn="0" w:lastRowLastColumn="0"/>
                </w:pPr>
                <w:r>
                  <w:rPr>
                    <w:rStyle w:val="Platzhaltertext"/>
                  </w:rPr>
                  <w:t>Qualifikation</w:t>
                </w:r>
              </w:p>
            </w:tc>
          </w:sdtContent>
        </w:sdt>
        <w:sdt>
          <w:sdtPr>
            <w:id w:val="1317304617"/>
            <w:placeholder>
              <w:docPart w:val="CA950C0149B64D5784D0B2078B82AB24"/>
            </w:placeholder>
            <w:showingPlcHdr/>
          </w:sdtPr>
          <w:sdtContent>
            <w:tc>
              <w:tcPr>
                <w:tcW w:w="1019" w:type="pct"/>
              </w:tcPr>
              <w:p w:rsidR="00675C8E" w:rsidP="00425564" w:rsidRDefault="00EB0FE4" w14:paraId="044C510B" w14:textId="3D3656B2">
                <w:pPr>
                  <w:spacing w:before="120" w:after="120" w:line="276" w:lineRule="auto"/>
                  <w:cnfStyle w:val="000000100000" w:firstRow="0" w:lastRow="0" w:firstColumn="0" w:lastColumn="0" w:oddVBand="0" w:evenVBand="0" w:oddHBand="1" w:evenHBand="0" w:firstRowFirstColumn="0" w:firstRowLastColumn="0" w:lastRowFirstColumn="0" w:lastRowLastColumn="0"/>
                </w:pPr>
                <w:r>
                  <w:rPr>
                    <w:rStyle w:val="Platzhaltertext"/>
                    <w:sz w:val="21"/>
                    <w:szCs w:val="21"/>
                  </w:rPr>
                  <w:t>Berufserfahrung</w:t>
                </w:r>
              </w:p>
            </w:tc>
          </w:sdtContent>
        </w:sdt>
        <w:sdt>
          <w:sdtPr>
            <w:id w:val="673537242"/>
            <w:placeholder>
              <w:docPart w:val="30B5141138544AF68BD9CF4A3686EE64"/>
            </w:placeholder>
            <w:showingPlcHdr/>
          </w:sdtPr>
          <w:sdtContent>
            <w:tc>
              <w:tcPr>
                <w:tcW w:w="1018" w:type="pct"/>
              </w:tcPr>
              <w:p w:rsidR="00675C8E" w:rsidP="00425564" w:rsidRDefault="00675C8E" w14:paraId="607E248C" w14:textId="3EC9DABA">
                <w:pPr>
                  <w:spacing w:before="120" w:after="120" w:line="276" w:lineRule="auto"/>
                  <w:cnfStyle w:val="000000100000" w:firstRow="0" w:lastRow="0" w:firstColumn="0" w:lastColumn="0" w:oddVBand="0" w:evenVBand="0" w:oddHBand="1" w:evenHBand="0" w:firstRowFirstColumn="0" w:firstRowLastColumn="0" w:lastRowFirstColumn="0" w:lastRowLastColumn="0"/>
                </w:pPr>
                <w:r>
                  <w:rPr>
                    <w:rStyle w:val="Platzhaltertext"/>
                    <w:sz w:val="21"/>
                    <w:szCs w:val="21"/>
                  </w:rPr>
                  <w:t>K</w:t>
                </w:r>
                <w:r>
                  <w:rPr>
                    <w:rStyle w:val="Platzhaltertext"/>
                  </w:rPr>
                  <w:t>ernaufgaben</w:t>
                </w:r>
                <w:r w:rsidRPr="00425E67">
                  <w:rPr>
                    <w:rStyle w:val="Platzhaltertext"/>
                    <w:sz w:val="21"/>
                    <w:szCs w:val="21"/>
                  </w:rPr>
                  <w:t xml:space="preserve"> im Projekt</w:t>
                </w:r>
              </w:p>
            </w:tc>
          </w:sdtContent>
        </w:sdt>
      </w:tr>
      <w:tr w:rsidRPr="00425E67" w:rsidR="00675C8E" w:rsidTr="00D731E2" w14:paraId="7231A4BE" w14:textId="77777777">
        <w:trPr>
          <w:trHeight w:val="851"/>
        </w:trPr>
        <w:sdt>
          <w:sdtPr>
            <w:id w:val="-129253408"/>
            <w:placeholder>
              <w:docPart w:val="1F02E5CFBBA24094A8DE477F5C1255E5"/>
            </w:placeholder>
            <w:showingPlcHdr/>
          </w:sdtPr>
          <w:sdtContent>
            <w:tc>
              <w:tcPr>
                <w:cnfStyle w:val="001000000000" w:firstRow="0" w:lastRow="0" w:firstColumn="1" w:lastColumn="0" w:oddVBand="0" w:evenVBand="0" w:oddHBand="0" w:evenHBand="0" w:firstRowFirstColumn="0" w:firstRowLastColumn="0" w:lastRowFirstColumn="0" w:lastRowLastColumn="0"/>
                <w:tcW w:w="972" w:type="pct"/>
              </w:tcPr>
              <w:p w:rsidRPr="00425E67" w:rsidR="00675C8E" w:rsidP="00425564" w:rsidRDefault="00675C8E" w14:paraId="70287580" w14:textId="77777777">
                <w:pPr>
                  <w:spacing w:before="120" w:after="120" w:line="276" w:lineRule="auto"/>
                  <w:rPr>
                    <w:sz w:val="21"/>
                    <w:szCs w:val="21"/>
                  </w:rPr>
                </w:pPr>
                <w:r w:rsidRPr="00425E67">
                  <w:rPr>
                    <w:rStyle w:val="Platzhaltertext"/>
                    <w:sz w:val="21"/>
                    <w:szCs w:val="21"/>
                  </w:rPr>
                  <w:t>Name, Vorname</w:t>
                </w:r>
              </w:p>
            </w:tc>
          </w:sdtContent>
        </w:sdt>
        <w:sdt>
          <w:sdtPr>
            <w:id w:val="1675913069"/>
            <w:placeholder>
              <w:docPart w:val="A9988B051D5241FCB072AFA3254DAC20"/>
            </w:placeholder>
            <w:showingPlcHdr/>
          </w:sdtPr>
          <w:sdtContent>
            <w:tc>
              <w:tcPr>
                <w:tcW w:w="972" w:type="pct"/>
              </w:tcPr>
              <w:p w:rsidRPr="00425E67" w:rsidR="00675C8E" w:rsidP="00425564" w:rsidRDefault="00EB0FE4" w14:paraId="5B30A177" w14:textId="15AAEACA">
                <w:pPr>
                  <w:spacing w:before="120" w:after="120" w:line="276" w:lineRule="auto"/>
                  <w:cnfStyle w:val="000000000000" w:firstRow="0" w:lastRow="0" w:firstColumn="0" w:lastColumn="0" w:oddVBand="0" w:evenVBand="0" w:oddHBand="0" w:evenHBand="0" w:firstRowFirstColumn="0" w:firstRowLastColumn="0" w:lastRowFirstColumn="0" w:lastRowLastColumn="0"/>
                  <w:rPr>
                    <w:sz w:val="21"/>
                    <w:szCs w:val="21"/>
                  </w:rPr>
                </w:pPr>
                <w:r>
                  <w:rPr>
                    <w:rStyle w:val="Platzhaltertext"/>
                    <w:sz w:val="21"/>
                    <w:szCs w:val="21"/>
                  </w:rPr>
                  <w:t>Rolle</w:t>
                </w:r>
                <w:r w:rsidRPr="00425E67">
                  <w:rPr>
                    <w:rStyle w:val="Platzhaltertext"/>
                    <w:sz w:val="21"/>
                    <w:szCs w:val="21"/>
                  </w:rPr>
                  <w:t xml:space="preserve"> im Projekt</w:t>
                </w:r>
              </w:p>
            </w:tc>
          </w:sdtContent>
        </w:sdt>
        <w:sdt>
          <w:sdtPr>
            <w:id w:val="1630281194"/>
            <w:placeholder>
              <w:docPart w:val="65C3B441E5FE4004BA9C4997CD63B95C"/>
            </w:placeholder>
            <w:showingPlcHdr/>
          </w:sdtPr>
          <w:sdtContent>
            <w:tc>
              <w:tcPr>
                <w:tcW w:w="1019" w:type="pct"/>
              </w:tcPr>
              <w:p w:rsidR="00675C8E" w:rsidP="00425564" w:rsidRDefault="00675C8E" w14:paraId="219B7586" w14:textId="4AE5782D">
                <w:pPr>
                  <w:spacing w:before="120" w:after="120" w:line="276" w:lineRule="auto"/>
                  <w:cnfStyle w:val="000000000000" w:firstRow="0" w:lastRow="0" w:firstColumn="0" w:lastColumn="0" w:oddVBand="0" w:evenVBand="0" w:oddHBand="0" w:evenHBand="0" w:firstRowFirstColumn="0" w:firstRowLastColumn="0" w:lastRowFirstColumn="0" w:lastRowLastColumn="0"/>
                </w:pPr>
                <w:r>
                  <w:rPr>
                    <w:rStyle w:val="Platzhaltertext"/>
                  </w:rPr>
                  <w:t>Qualifikation</w:t>
                </w:r>
              </w:p>
            </w:tc>
          </w:sdtContent>
        </w:sdt>
        <w:sdt>
          <w:sdtPr>
            <w:id w:val="-431811746"/>
            <w:placeholder>
              <w:docPart w:val="2C0622F94B6346E78CADBB8EEF77693F"/>
            </w:placeholder>
            <w:showingPlcHdr/>
          </w:sdtPr>
          <w:sdtContent>
            <w:tc>
              <w:tcPr>
                <w:tcW w:w="1019" w:type="pct"/>
              </w:tcPr>
              <w:p w:rsidR="00675C8E" w:rsidP="00425564" w:rsidRDefault="00EB0FE4" w14:paraId="7D5DB6D6" w14:textId="1E7CED11">
                <w:pPr>
                  <w:spacing w:before="120" w:after="120" w:line="276" w:lineRule="auto"/>
                  <w:cnfStyle w:val="000000000000" w:firstRow="0" w:lastRow="0" w:firstColumn="0" w:lastColumn="0" w:oddVBand="0" w:evenVBand="0" w:oddHBand="0" w:evenHBand="0" w:firstRowFirstColumn="0" w:firstRowLastColumn="0" w:lastRowFirstColumn="0" w:lastRowLastColumn="0"/>
                </w:pPr>
                <w:r>
                  <w:rPr>
                    <w:rStyle w:val="Platzhaltertext"/>
                    <w:sz w:val="21"/>
                    <w:szCs w:val="21"/>
                  </w:rPr>
                  <w:t>Berufserfahrung</w:t>
                </w:r>
              </w:p>
            </w:tc>
          </w:sdtContent>
        </w:sdt>
        <w:sdt>
          <w:sdtPr>
            <w:id w:val="1482426473"/>
            <w:placeholder>
              <w:docPart w:val="F4F067E7245148CFA73E4257DE6B2A69"/>
            </w:placeholder>
            <w:showingPlcHdr/>
          </w:sdtPr>
          <w:sdtContent>
            <w:tc>
              <w:tcPr>
                <w:tcW w:w="1018" w:type="pct"/>
              </w:tcPr>
              <w:p w:rsidR="00675C8E" w:rsidP="00425564" w:rsidRDefault="00675C8E" w14:paraId="73AF36B5" w14:textId="00E57C04">
                <w:pPr>
                  <w:spacing w:before="120" w:after="120" w:line="276" w:lineRule="auto"/>
                  <w:cnfStyle w:val="000000000000" w:firstRow="0" w:lastRow="0" w:firstColumn="0" w:lastColumn="0" w:oddVBand="0" w:evenVBand="0" w:oddHBand="0" w:evenHBand="0" w:firstRowFirstColumn="0" w:firstRowLastColumn="0" w:lastRowFirstColumn="0" w:lastRowLastColumn="0"/>
                </w:pPr>
                <w:r>
                  <w:rPr>
                    <w:rStyle w:val="Platzhaltertext"/>
                    <w:sz w:val="21"/>
                    <w:szCs w:val="21"/>
                  </w:rPr>
                  <w:t>K</w:t>
                </w:r>
                <w:r>
                  <w:rPr>
                    <w:rStyle w:val="Platzhaltertext"/>
                  </w:rPr>
                  <w:t>ernaufgaben</w:t>
                </w:r>
                <w:r w:rsidRPr="00425E67">
                  <w:rPr>
                    <w:rStyle w:val="Platzhaltertext"/>
                    <w:sz w:val="21"/>
                    <w:szCs w:val="21"/>
                  </w:rPr>
                  <w:t xml:space="preserve"> im Projekt</w:t>
                </w:r>
              </w:p>
            </w:tc>
          </w:sdtContent>
        </w:sdt>
      </w:tr>
      <w:tr w:rsidRPr="00425E67" w:rsidR="00EB0FE4" w:rsidTr="00D731E2" w14:paraId="52B9E622" w14:textId="77777777">
        <w:trPr>
          <w:cnfStyle w:val="000000100000" w:firstRow="0" w:lastRow="0" w:firstColumn="0" w:lastColumn="0" w:oddVBand="0" w:evenVBand="0" w:oddHBand="1" w:evenHBand="0" w:firstRowFirstColumn="0" w:firstRowLastColumn="0" w:lastRowFirstColumn="0" w:lastRowLastColumn="0"/>
          <w:trHeight w:val="851"/>
        </w:trPr>
        <w:sdt>
          <w:sdtPr>
            <w:id w:val="-1726909081"/>
            <w:placeholder>
              <w:docPart w:val="CCC97516C1FF4DDC8E93EA6FA5209F17"/>
            </w:placeholder>
            <w:showingPlcHdr/>
          </w:sdtPr>
          <w:sdtContent>
            <w:tc>
              <w:tcPr>
                <w:cnfStyle w:val="001000000000" w:firstRow="0" w:lastRow="0" w:firstColumn="1" w:lastColumn="0" w:oddVBand="0" w:evenVBand="0" w:oddHBand="0" w:evenHBand="0" w:firstRowFirstColumn="0" w:firstRowLastColumn="0" w:lastRowFirstColumn="0" w:lastRowLastColumn="0"/>
                <w:tcW w:w="972" w:type="pct"/>
              </w:tcPr>
              <w:p w:rsidRPr="00425E67" w:rsidR="00EB0FE4" w:rsidP="00425564" w:rsidRDefault="00EB0FE4" w14:paraId="2EC37B34" w14:textId="77777777">
                <w:pPr>
                  <w:spacing w:before="120" w:after="120" w:line="276" w:lineRule="auto"/>
                  <w:rPr>
                    <w:sz w:val="21"/>
                    <w:szCs w:val="21"/>
                  </w:rPr>
                </w:pPr>
                <w:r w:rsidRPr="00425E67">
                  <w:rPr>
                    <w:rStyle w:val="Platzhaltertext"/>
                    <w:sz w:val="21"/>
                    <w:szCs w:val="21"/>
                  </w:rPr>
                  <w:t>Name, Vorname</w:t>
                </w:r>
              </w:p>
            </w:tc>
          </w:sdtContent>
        </w:sdt>
        <w:sdt>
          <w:sdtPr>
            <w:id w:val="1218084399"/>
            <w:placeholder>
              <w:docPart w:val="3447F379925F4AB4B1B4CA33B9F8A5F3"/>
            </w:placeholder>
            <w:showingPlcHdr/>
          </w:sdtPr>
          <w:sdtContent>
            <w:tc>
              <w:tcPr>
                <w:tcW w:w="972" w:type="pct"/>
              </w:tcPr>
              <w:p w:rsidRPr="00425E67" w:rsidR="00EB0FE4" w:rsidP="00425564" w:rsidRDefault="00EB0FE4" w14:paraId="1C5A3C21" w14:textId="77777777">
                <w:pPr>
                  <w:spacing w:before="120" w:after="120" w:line="276" w:lineRule="auto"/>
                  <w:cnfStyle w:val="000000100000" w:firstRow="0" w:lastRow="0" w:firstColumn="0" w:lastColumn="0" w:oddVBand="0" w:evenVBand="0" w:oddHBand="1" w:evenHBand="0" w:firstRowFirstColumn="0" w:firstRowLastColumn="0" w:lastRowFirstColumn="0" w:lastRowLastColumn="0"/>
                  <w:rPr>
                    <w:sz w:val="21"/>
                    <w:szCs w:val="21"/>
                  </w:rPr>
                </w:pPr>
                <w:r>
                  <w:rPr>
                    <w:rStyle w:val="Platzhaltertext"/>
                    <w:sz w:val="21"/>
                    <w:szCs w:val="21"/>
                  </w:rPr>
                  <w:t>Rolle</w:t>
                </w:r>
                <w:r w:rsidRPr="00425E67">
                  <w:rPr>
                    <w:rStyle w:val="Platzhaltertext"/>
                    <w:sz w:val="21"/>
                    <w:szCs w:val="21"/>
                  </w:rPr>
                  <w:t xml:space="preserve"> im Projekt</w:t>
                </w:r>
              </w:p>
            </w:tc>
          </w:sdtContent>
        </w:sdt>
        <w:sdt>
          <w:sdtPr>
            <w:id w:val="841512598"/>
            <w:placeholder>
              <w:docPart w:val="7D88ADC132F3483FBDC65D5840BCA0E4"/>
            </w:placeholder>
            <w:showingPlcHdr/>
          </w:sdtPr>
          <w:sdtContent>
            <w:tc>
              <w:tcPr>
                <w:tcW w:w="1019" w:type="pct"/>
              </w:tcPr>
              <w:p w:rsidR="00EB0FE4" w:rsidP="00425564" w:rsidRDefault="00EB0FE4" w14:paraId="4CC18758" w14:textId="77777777">
                <w:pPr>
                  <w:spacing w:before="120" w:after="120" w:line="276" w:lineRule="auto"/>
                  <w:cnfStyle w:val="000000100000" w:firstRow="0" w:lastRow="0" w:firstColumn="0" w:lastColumn="0" w:oddVBand="0" w:evenVBand="0" w:oddHBand="1" w:evenHBand="0" w:firstRowFirstColumn="0" w:firstRowLastColumn="0" w:lastRowFirstColumn="0" w:lastRowLastColumn="0"/>
                </w:pPr>
                <w:r>
                  <w:rPr>
                    <w:rStyle w:val="Platzhaltertext"/>
                  </w:rPr>
                  <w:t>Qualifikation</w:t>
                </w:r>
              </w:p>
            </w:tc>
          </w:sdtContent>
        </w:sdt>
        <w:sdt>
          <w:sdtPr>
            <w:id w:val="-1084372179"/>
            <w:placeholder>
              <w:docPart w:val="9E9464E0846045C496094A4125765B45"/>
            </w:placeholder>
            <w:showingPlcHdr/>
          </w:sdtPr>
          <w:sdtContent>
            <w:tc>
              <w:tcPr>
                <w:tcW w:w="1019" w:type="pct"/>
              </w:tcPr>
              <w:p w:rsidR="00EB0FE4" w:rsidP="00425564" w:rsidRDefault="00EB0FE4" w14:paraId="37720E24" w14:textId="77777777">
                <w:pPr>
                  <w:spacing w:before="120" w:after="120" w:line="276" w:lineRule="auto"/>
                  <w:cnfStyle w:val="000000100000" w:firstRow="0" w:lastRow="0" w:firstColumn="0" w:lastColumn="0" w:oddVBand="0" w:evenVBand="0" w:oddHBand="1" w:evenHBand="0" w:firstRowFirstColumn="0" w:firstRowLastColumn="0" w:lastRowFirstColumn="0" w:lastRowLastColumn="0"/>
                </w:pPr>
                <w:r>
                  <w:rPr>
                    <w:rStyle w:val="Platzhaltertext"/>
                    <w:sz w:val="21"/>
                    <w:szCs w:val="21"/>
                  </w:rPr>
                  <w:t>Berufserfahrung</w:t>
                </w:r>
              </w:p>
            </w:tc>
          </w:sdtContent>
        </w:sdt>
        <w:sdt>
          <w:sdtPr>
            <w:id w:val="-678270427"/>
            <w:placeholder>
              <w:docPart w:val="415323B0A7FC4BED876C6D3896808DA5"/>
            </w:placeholder>
            <w:showingPlcHdr/>
          </w:sdtPr>
          <w:sdtContent>
            <w:tc>
              <w:tcPr>
                <w:tcW w:w="1018" w:type="pct"/>
              </w:tcPr>
              <w:p w:rsidR="00EB0FE4" w:rsidP="00425564" w:rsidRDefault="00EB0FE4" w14:paraId="2D954662" w14:textId="77777777">
                <w:pPr>
                  <w:spacing w:before="120" w:after="120" w:line="276" w:lineRule="auto"/>
                  <w:cnfStyle w:val="000000100000" w:firstRow="0" w:lastRow="0" w:firstColumn="0" w:lastColumn="0" w:oddVBand="0" w:evenVBand="0" w:oddHBand="1" w:evenHBand="0" w:firstRowFirstColumn="0" w:firstRowLastColumn="0" w:lastRowFirstColumn="0" w:lastRowLastColumn="0"/>
                </w:pPr>
                <w:r>
                  <w:rPr>
                    <w:rStyle w:val="Platzhaltertext"/>
                    <w:sz w:val="21"/>
                    <w:szCs w:val="21"/>
                  </w:rPr>
                  <w:t>K</w:t>
                </w:r>
                <w:r>
                  <w:rPr>
                    <w:rStyle w:val="Platzhaltertext"/>
                  </w:rPr>
                  <w:t>ernaufgaben</w:t>
                </w:r>
                <w:r w:rsidRPr="00425E67">
                  <w:rPr>
                    <w:rStyle w:val="Platzhaltertext"/>
                    <w:sz w:val="21"/>
                    <w:szCs w:val="21"/>
                  </w:rPr>
                  <w:t xml:space="preserve"> im Projekt</w:t>
                </w:r>
              </w:p>
            </w:tc>
          </w:sdtContent>
        </w:sdt>
      </w:tr>
      <w:tr w:rsidRPr="00425E67" w:rsidR="00EB0FE4" w:rsidTr="00D731E2" w14:paraId="307B92FA" w14:textId="77777777">
        <w:trPr>
          <w:trHeight w:val="851"/>
        </w:trPr>
        <w:sdt>
          <w:sdtPr>
            <w:id w:val="640611609"/>
            <w:placeholder>
              <w:docPart w:val="B1A6255AB286417DA95466B37CC981C7"/>
            </w:placeholder>
            <w:showingPlcHdr/>
          </w:sdtPr>
          <w:sdtContent>
            <w:tc>
              <w:tcPr>
                <w:cnfStyle w:val="001000000000" w:firstRow="0" w:lastRow="0" w:firstColumn="1" w:lastColumn="0" w:oddVBand="0" w:evenVBand="0" w:oddHBand="0" w:evenHBand="0" w:firstRowFirstColumn="0" w:firstRowLastColumn="0" w:lastRowFirstColumn="0" w:lastRowLastColumn="0"/>
                <w:tcW w:w="972" w:type="pct"/>
              </w:tcPr>
              <w:p w:rsidRPr="00425E67" w:rsidR="00EB0FE4" w:rsidP="00425564" w:rsidRDefault="00EB0FE4" w14:paraId="0DBF61C5" w14:textId="77777777">
                <w:pPr>
                  <w:spacing w:before="120" w:after="120" w:line="276" w:lineRule="auto"/>
                  <w:rPr>
                    <w:sz w:val="21"/>
                    <w:szCs w:val="21"/>
                  </w:rPr>
                </w:pPr>
                <w:r w:rsidRPr="00425E67">
                  <w:rPr>
                    <w:rStyle w:val="Platzhaltertext"/>
                    <w:sz w:val="21"/>
                    <w:szCs w:val="21"/>
                  </w:rPr>
                  <w:t>Name, Vorname</w:t>
                </w:r>
              </w:p>
            </w:tc>
          </w:sdtContent>
        </w:sdt>
        <w:sdt>
          <w:sdtPr>
            <w:id w:val="668146695"/>
            <w:placeholder>
              <w:docPart w:val="F74B2A688580433B85EA8E178F0A7AFB"/>
            </w:placeholder>
            <w:showingPlcHdr/>
          </w:sdtPr>
          <w:sdtContent>
            <w:tc>
              <w:tcPr>
                <w:tcW w:w="972" w:type="pct"/>
              </w:tcPr>
              <w:p w:rsidRPr="00425E67" w:rsidR="00EB0FE4" w:rsidP="00425564" w:rsidRDefault="00EB0FE4" w14:paraId="0216760C" w14:textId="77777777">
                <w:pPr>
                  <w:spacing w:before="120" w:after="120" w:line="276" w:lineRule="auto"/>
                  <w:cnfStyle w:val="000000000000" w:firstRow="0" w:lastRow="0" w:firstColumn="0" w:lastColumn="0" w:oddVBand="0" w:evenVBand="0" w:oddHBand="0" w:evenHBand="0" w:firstRowFirstColumn="0" w:firstRowLastColumn="0" w:lastRowFirstColumn="0" w:lastRowLastColumn="0"/>
                  <w:rPr>
                    <w:sz w:val="21"/>
                    <w:szCs w:val="21"/>
                  </w:rPr>
                </w:pPr>
                <w:r>
                  <w:rPr>
                    <w:rStyle w:val="Platzhaltertext"/>
                    <w:sz w:val="21"/>
                    <w:szCs w:val="21"/>
                  </w:rPr>
                  <w:t>Rolle</w:t>
                </w:r>
                <w:r w:rsidRPr="00425E67">
                  <w:rPr>
                    <w:rStyle w:val="Platzhaltertext"/>
                    <w:sz w:val="21"/>
                    <w:szCs w:val="21"/>
                  </w:rPr>
                  <w:t xml:space="preserve"> im Projekt</w:t>
                </w:r>
              </w:p>
            </w:tc>
          </w:sdtContent>
        </w:sdt>
        <w:sdt>
          <w:sdtPr>
            <w:id w:val="2021277159"/>
            <w:placeholder>
              <w:docPart w:val="EC384950BA0941FE82A99675D8649085"/>
            </w:placeholder>
            <w:showingPlcHdr/>
          </w:sdtPr>
          <w:sdtContent>
            <w:tc>
              <w:tcPr>
                <w:tcW w:w="1019" w:type="pct"/>
              </w:tcPr>
              <w:p w:rsidR="00EB0FE4" w:rsidP="00425564" w:rsidRDefault="00EB0FE4" w14:paraId="32BB55AB" w14:textId="77777777">
                <w:pPr>
                  <w:spacing w:before="120" w:after="120" w:line="276" w:lineRule="auto"/>
                  <w:cnfStyle w:val="000000000000" w:firstRow="0" w:lastRow="0" w:firstColumn="0" w:lastColumn="0" w:oddVBand="0" w:evenVBand="0" w:oddHBand="0" w:evenHBand="0" w:firstRowFirstColumn="0" w:firstRowLastColumn="0" w:lastRowFirstColumn="0" w:lastRowLastColumn="0"/>
                </w:pPr>
                <w:r>
                  <w:rPr>
                    <w:rStyle w:val="Platzhaltertext"/>
                  </w:rPr>
                  <w:t>Qualifikation</w:t>
                </w:r>
              </w:p>
            </w:tc>
          </w:sdtContent>
        </w:sdt>
        <w:sdt>
          <w:sdtPr>
            <w:id w:val="187650453"/>
            <w:placeholder>
              <w:docPart w:val="1991AA153E6647D7BEDD9A825C4FB1F3"/>
            </w:placeholder>
            <w:showingPlcHdr/>
          </w:sdtPr>
          <w:sdtContent>
            <w:tc>
              <w:tcPr>
                <w:tcW w:w="1019" w:type="pct"/>
              </w:tcPr>
              <w:p w:rsidR="00EB0FE4" w:rsidP="00425564" w:rsidRDefault="00EB0FE4" w14:paraId="57D25A83" w14:textId="77777777">
                <w:pPr>
                  <w:spacing w:before="120" w:after="120" w:line="276" w:lineRule="auto"/>
                  <w:cnfStyle w:val="000000000000" w:firstRow="0" w:lastRow="0" w:firstColumn="0" w:lastColumn="0" w:oddVBand="0" w:evenVBand="0" w:oddHBand="0" w:evenHBand="0" w:firstRowFirstColumn="0" w:firstRowLastColumn="0" w:lastRowFirstColumn="0" w:lastRowLastColumn="0"/>
                </w:pPr>
                <w:r>
                  <w:rPr>
                    <w:rStyle w:val="Platzhaltertext"/>
                    <w:sz w:val="21"/>
                    <w:szCs w:val="21"/>
                  </w:rPr>
                  <w:t>Berufserfahrung</w:t>
                </w:r>
              </w:p>
            </w:tc>
          </w:sdtContent>
        </w:sdt>
        <w:sdt>
          <w:sdtPr>
            <w:id w:val="324949688"/>
            <w:placeholder>
              <w:docPart w:val="CBD56855FB2246B382FD94B524931F34"/>
            </w:placeholder>
            <w:showingPlcHdr/>
          </w:sdtPr>
          <w:sdtContent>
            <w:tc>
              <w:tcPr>
                <w:tcW w:w="1018" w:type="pct"/>
              </w:tcPr>
              <w:p w:rsidR="00EB0FE4" w:rsidP="00425564" w:rsidRDefault="00EB0FE4" w14:paraId="3BE738D2" w14:textId="77777777">
                <w:pPr>
                  <w:spacing w:before="120" w:after="120" w:line="276" w:lineRule="auto"/>
                  <w:cnfStyle w:val="000000000000" w:firstRow="0" w:lastRow="0" w:firstColumn="0" w:lastColumn="0" w:oddVBand="0" w:evenVBand="0" w:oddHBand="0" w:evenHBand="0" w:firstRowFirstColumn="0" w:firstRowLastColumn="0" w:lastRowFirstColumn="0" w:lastRowLastColumn="0"/>
                </w:pPr>
                <w:r>
                  <w:rPr>
                    <w:rStyle w:val="Platzhaltertext"/>
                    <w:sz w:val="21"/>
                    <w:szCs w:val="21"/>
                  </w:rPr>
                  <w:t>K</w:t>
                </w:r>
                <w:r>
                  <w:rPr>
                    <w:rStyle w:val="Platzhaltertext"/>
                  </w:rPr>
                  <w:t>ernaufgaben</w:t>
                </w:r>
                <w:r w:rsidRPr="00425E67">
                  <w:rPr>
                    <w:rStyle w:val="Platzhaltertext"/>
                    <w:sz w:val="21"/>
                    <w:szCs w:val="21"/>
                  </w:rPr>
                  <w:t xml:space="preserve"> im Projekt</w:t>
                </w:r>
              </w:p>
            </w:tc>
          </w:sdtContent>
        </w:sdt>
      </w:tr>
    </w:tbl>
    <w:p w:rsidR="00926905" w:rsidP="009706DB" w:rsidRDefault="00FE2A2C" w14:paraId="63CA9746" w14:textId="7A08412A">
      <w:pPr>
        <w:spacing w:before="240" w:after="240" w:line="276" w:lineRule="auto"/>
        <w:rPr>
          <w:rFonts w:eastAsia="Times New Roman" w:cstheme="minorHAnsi"/>
          <w:bCs/>
          <w:color w:val="000000"/>
          <w:sz w:val="21"/>
          <w:szCs w:val="21"/>
          <w:lang w:eastAsia="de-DE"/>
        </w:rPr>
      </w:pPr>
      <w:sdt>
        <w:sdtPr>
          <w:rPr>
            <w:rFonts w:eastAsia="Times New Roman" w:cstheme="minorHAnsi"/>
            <w:bCs/>
            <w:color w:val="000000"/>
            <w:sz w:val="21"/>
            <w:szCs w:val="21"/>
            <w:lang w:eastAsia="de-DE"/>
          </w:rPr>
          <w:id w:val="-1508668452"/>
          <w14:checkbox>
            <w14:checked w14:val="0"/>
            <w14:checkedState w14:val="2612" w14:font="MS Gothic"/>
            <w14:uncheckedState w14:val="2610" w14:font="MS Gothic"/>
          </w14:checkbox>
        </w:sdtPr>
        <w:sdtContent>
          <w:r w:rsidR="009706DB">
            <w:rPr>
              <w:rFonts w:hint="eastAsia" w:ascii="MS Gothic" w:hAnsi="MS Gothic" w:eastAsia="MS Gothic" w:cstheme="minorHAnsi"/>
              <w:bCs/>
              <w:color w:val="000000"/>
              <w:sz w:val="21"/>
              <w:szCs w:val="21"/>
              <w:lang w:eastAsia="de-DE"/>
            </w:rPr>
            <w:t>☐</w:t>
          </w:r>
        </w:sdtContent>
      </w:sdt>
      <w:r w:rsidRPr="00425564">
        <w:rPr>
          <w:rFonts w:eastAsia="Times New Roman" w:cstheme="minorHAnsi"/>
          <w:bCs/>
          <w:color w:val="000000"/>
          <w:sz w:val="21"/>
          <w:szCs w:val="21"/>
          <w:lang w:eastAsia="de-DE"/>
        </w:rPr>
        <w:t xml:space="preserve"> Organigramm</w:t>
      </w:r>
      <w:r w:rsidRPr="00425564" w:rsidR="00C10907">
        <w:rPr>
          <w:rFonts w:eastAsia="Times New Roman" w:cstheme="minorHAnsi"/>
          <w:bCs/>
          <w:color w:val="000000"/>
          <w:sz w:val="21"/>
          <w:szCs w:val="21"/>
          <w:lang w:eastAsia="de-DE"/>
        </w:rPr>
        <w:t>/Teamstruktur beigefügt</w:t>
      </w:r>
    </w:p>
    <w:p w:rsidR="00425564" w:rsidP="00D86F49" w:rsidRDefault="00425564" w14:paraId="1AF91A82" w14:textId="177DC83C">
      <w:pPr>
        <w:spacing w:before="240" w:after="360" w:line="276" w:lineRule="auto"/>
        <w:rPr>
          <w:rFonts w:ascii="Cambria" w:hAnsi="Cambria"/>
          <w:b/>
          <w:sz w:val="26"/>
          <w:szCs w:val="26"/>
        </w:rPr>
      </w:pPr>
      <w:r>
        <w:rPr>
          <w:rFonts w:ascii="Cambria" w:hAnsi="Cambria"/>
          <w:b/>
          <w:sz w:val="26"/>
          <w:szCs w:val="26"/>
        </w:rPr>
        <w:t>2</w:t>
      </w:r>
      <w:r w:rsidRPr="00A040E5">
        <w:rPr>
          <w:rFonts w:ascii="Cambria" w:hAnsi="Cambria"/>
          <w:b/>
          <w:sz w:val="26"/>
          <w:szCs w:val="26"/>
        </w:rPr>
        <w:t xml:space="preserve">. </w:t>
      </w:r>
      <w:r>
        <w:rPr>
          <w:rFonts w:ascii="Cambria" w:hAnsi="Cambria"/>
          <w:b/>
          <w:sz w:val="26"/>
          <w:szCs w:val="26"/>
        </w:rPr>
        <w:t>Aufgabenverteilung und Personaleinsatz</w:t>
      </w:r>
    </w:p>
    <w:p w:rsidR="00425564" w:rsidP="00425564" w:rsidRDefault="00754B2D" w14:paraId="2FE6013D" w14:textId="022893E4">
      <w:pPr>
        <w:spacing w:before="120" w:after="120" w:line="276" w:lineRule="auto"/>
        <w:rPr>
          <w:rFonts w:cstheme="minorHAnsi"/>
          <w:bCs/>
          <w:color w:val="000000" w:themeColor="text1"/>
          <w:sz w:val="21"/>
          <w:szCs w:val="21"/>
        </w:rPr>
      </w:pPr>
      <w:r w:rsidRPr="00754B2D">
        <w:rPr>
          <w:rFonts w:cstheme="minorHAnsi"/>
          <w:bCs/>
          <w:color w:val="000000" w:themeColor="text1"/>
          <w:sz w:val="21"/>
          <w:szCs w:val="21"/>
        </w:rPr>
        <w:t>Bitte erläutern Sie die Aufgabenverteilung innerhalb des Teams, den Personaleinsatz über die Projektphasen sowie die Zuordnung zu den Arbeitspaketen</w:t>
      </w:r>
      <w:r w:rsidR="00FD7784">
        <w:rPr>
          <w:rFonts w:cstheme="minorHAnsi"/>
          <w:bCs/>
          <w:color w:val="000000" w:themeColor="text1"/>
          <w:sz w:val="21"/>
          <w:szCs w:val="21"/>
        </w:rPr>
        <w:t>:</w:t>
      </w:r>
    </w:p>
    <w:sdt>
      <w:sdtPr>
        <w:id w:val="584811534"/>
        <w:placeholder>
          <w:docPart w:val="CC6194C165A04E35BCB737C03EEA4428"/>
        </w:placeholder>
        <w:showingPlcHdr/>
        <w:rPr>
          <w:rFonts w:cs="Calibri" w:cstheme="minorAscii"/>
          <w:sz w:val="21"/>
          <w:szCs w:val="21"/>
        </w:rPr>
      </w:sdtPr>
      <w:sdtContent>
        <w:p w:rsidR="00FD7784" w:rsidP="00FD7784" w:rsidRDefault="004454B9" w14:paraId="497712D1" w14:textId="1F096F18">
          <w:pPr>
            <w:rPr>
              <w:rFonts w:cstheme="minorHAnsi"/>
              <w:sz w:val="21"/>
              <w:szCs w:val="21"/>
            </w:rPr>
          </w:pPr>
          <w:r>
            <w:rPr>
              <w:rStyle w:val="Platzhaltertext"/>
            </w:rPr>
            <w:t>A</w:t>
          </w:r>
          <w:r w:rsidR="007F4623">
            <w:rPr>
              <w:rStyle w:val="Platzhaltertext"/>
            </w:rPr>
            <w:t>ufgabenverteilung und Personaleinsatz</w:t>
          </w:r>
        </w:p>
      </w:sdtContent>
      <w:sdtEndPr>
        <w:rPr>
          <w:rFonts w:cs="Calibri" w:cstheme="minorAscii"/>
          <w:sz w:val="21"/>
          <w:szCs w:val="21"/>
        </w:rPr>
      </w:sdtEndPr>
    </w:sdt>
    <w:p w:rsidR="004454B9" w:rsidP="00D86F49" w:rsidRDefault="004454B9" w14:paraId="01B05249" w14:textId="480FBEC5">
      <w:pPr>
        <w:spacing w:before="240" w:after="360" w:line="276" w:lineRule="auto"/>
        <w:rPr>
          <w:rFonts w:ascii="Cambria" w:hAnsi="Cambria"/>
          <w:b/>
          <w:sz w:val="26"/>
          <w:szCs w:val="26"/>
        </w:rPr>
      </w:pPr>
      <w:r>
        <w:rPr>
          <w:rFonts w:ascii="Cambria" w:hAnsi="Cambria"/>
          <w:b/>
          <w:sz w:val="26"/>
          <w:szCs w:val="26"/>
        </w:rPr>
        <w:t>3</w:t>
      </w:r>
      <w:r w:rsidRPr="00A040E5">
        <w:rPr>
          <w:rFonts w:ascii="Cambria" w:hAnsi="Cambria"/>
          <w:b/>
          <w:sz w:val="26"/>
          <w:szCs w:val="26"/>
        </w:rPr>
        <w:t xml:space="preserve">. </w:t>
      </w:r>
      <w:r>
        <w:rPr>
          <w:rFonts w:ascii="Cambria" w:hAnsi="Cambria"/>
          <w:b/>
          <w:sz w:val="26"/>
          <w:szCs w:val="26"/>
        </w:rPr>
        <w:t>Er</w:t>
      </w:r>
      <w:r w:rsidR="00FB0ADE">
        <w:rPr>
          <w:rFonts w:ascii="Cambria" w:hAnsi="Cambria"/>
          <w:b/>
          <w:sz w:val="26"/>
          <w:szCs w:val="26"/>
        </w:rPr>
        <w:t>reichbarkeit, Vertretung und zusätzliche fachliche Expertise</w:t>
      </w:r>
    </w:p>
    <w:sdt>
      <w:sdtPr>
        <w:id w:val="-308102186"/>
        <w:placeholder>
          <w:docPart w:val="54761DC96AEE4656B8CF45944B2DC4C1"/>
        </w:placeholder>
        <w:showingPlcHdr/>
        <w:rPr>
          <w:rFonts w:cs="Calibri" w:cstheme="minorAscii"/>
          <w:sz w:val="21"/>
          <w:szCs w:val="21"/>
        </w:rPr>
      </w:sdtPr>
      <w:sdtContent>
        <w:p w:rsidR="00FB0ADE" w:rsidP="00FB0ADE" w:rsidRDefault="00FB0ADE" w14:paraId="39E70410" w14:textId="54C83187">
          <w:pPr>
            <w:rPr>
              <w:rFonts w:cstheme="minorHAnsi"/>
              <w:sz w:val="21"/>
              <w:szCs w:val="21"/>
            </w:rPr>
          </w:pPr>
          <w:r>
            <w:rPr>
              <w:rStyle w:val="Platzhaltertext"/>
            </w:rPr>
            <w:t>E</w:t>
          </w:r>
          <w:r w:rsidR="00F94099">
            <w:rPr>
              <w:rStyle w:val="Platzhaltertext"/>
            </w:rPr>
            <w:t>rreichbarkeit, Vertretung und zusätzliche fachliche Expertise</w:t>
          </w:r>
        </w:p>
      </w:sdtContent>
      <w:sdtEndPr>
        <w:rPr>
          <w:rFonts w:cs="Calibri" w:cstheme="minorAscii"/>
          <w:sz w:val="21"/>
          <w:szCs w:val="21"/>
        </w:rPr>
      </w:sdtEndPr>
    </w:sdt>
    <w:p w:rsidR="00853116" w:rsidP="00853116" w:rsidRDefault="00F94099" w14:paraId="73D1EF86" w14:textId="4AF6AAFF">
      <w:pPr>
        <w:spacing w:before="240" w:after="360" w:line="276" w:lineRule="auto"/>
        <w:rPr>
          <w:rFonts w:ascii="Cambria" w:hAnsi="Cambria"/>
          <w:b/>
          <w:sz w:val="26"/>
          <w:szCs w:val="26"/>
        </w:rPr>
      </w:pPr>
      <w:r>
        <w:rPr>
          <w:rFonts w:ascii="Cambria" w:hAnsi="Cambria"/>
          <w:b/>
          <w:sz w:val="26"/>
          <w:szCs w:val="26"/>
        </w:rPr>
        <w:t>4</w:t>
      </w:r>
      <w:r w:rsidRPr="00A040E5">
        <w:rPr>
          <w:rFonts w:ascii="Cambria" w:hAnsi="Cambria"/>
          <w:b/>
          <w:sz w:val="26"/>
          <w:szCs w:val="26"/>
        </w:rPr>
        <w:t xml:space="preserve">. </w:t>
      </w:r>
      <w:r>
        <w:rPr>
          <w:rFonts w:ascii="Cambria" w:hAnsi="Cambria"/>
          <w:b/>
          <w:sz w:val="26"/>
          <w:szCs w:val="26"/>
        </w:rPr>
        <w:t>Fachliche A</w:t>
      </w:r>
      <w:r w:rsidR="00AB612B">
        <w:rPr>
          <w:rFonts w:ascii="Cambria" w:hAnsi="Cambria"/>
          <w:b/>
          <w:sz w:val="26"/>
          <w:szCs w:val="26"/>
        </w:rPr>
        <w:t>bdeckung der Themenfelder</w:t>
      </w:r>
    </w:p>
    <w:tbl>
      <w:tblPr>
        <w:tblStyle w:val="EinfacheTabelle1"/>
        <w:tblW w:w="5000" w:type="pct"/>
        <w:tblLook w:val="04A0" w:firstRow="1" w:lastRow="0" w:firstColumn="1" w:lastColumn="0" w:noHBand="0" w:noVBand="1"/>
      </w:tblPr>
      <w:tblGrid>
        <w:gridCol w:w="4474"/>
        <w:gridCol w:w="3844"/>
        <w:gridCol w:w="5847"/>
      </w:tblGrid>
      <w:tr w:rsidRPr="00D731E2" w:rsidR="00457D6E" w:rsidTr="00C90079" w14:paraId="1984016A" w14:textId="77777777">
        <w:trPr>
          <w:cnfStyle w:val="100000000000" w:firstRow="1" w:lastRow="0" w:firstColumn="0" w:lastColumn="0" w:oddVBand="0" w:evenVBand="0" w:oddHBand="0"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579" w:type="pct"/>
            <w:shd w:val="clear" w:color="auto" w:fill="008BD2" w:themeFill="text2"/>
            <w:vAlign w:val="center"/>
          </w:tcPr>
          <w:p w:rsidRPr="00D731E2" w:rsidR="00457D6E" w:rsidP="001228F3" w:rsidRDefault="00457D6E" w14:paraId="375BA72A" w14:textId="3001825D">
            <w:pPr>
              <w:spacing w:before="120" w:after="120" w:line="23" w:lineRule="atLeast"/>
              <w:rPr>
                <w:rFonts w:asciiTheme="majorHAnsi" w:hAnsiTheme="majorHAnsi" w:cstheme="majorHAnsi"/>
                <w:b w:val="0"/>
                <w:bCs w:val="0"/>
                <w:color w:val="FFFFFF" w:themeColor="background1"/>
                <w:sz w:val="21"/>
                <w:szCs w:val="21"/>
              </w:rPr>
            </w:pPr>
            <w:r w:rsidRPr="00D731E2">
              <w:rPr>
                <w:color w:val="FFFFFF" w:themeColor="background1"/>
                <w:sz w:val="21"/>
                <w:szCs w:val="21"/>
              </w:rPr>
              <w:t>Themenfeld</w:t>
            </w:r>
          </w:p>
        </w:tc>
        <w:tc>
          <w:tcPr>
            <w:tcW w:w="1357" w:type="pct"/>
            <w:shd w:val="clear" w:color="auto" w:fill="008BD2" w:themeFill="text2"/>
            <w:vAlign w:val="center"/>
          </w:tcPr>
          <w:p w:rsidRPr="00D731E2" w:rsidR="00457D6E" w:rsidP="001228F3" w:rsidRDefault="00457D6E" w14:paraId="5228D5A4" w14:textId="38ED6DA9">
            <w:pPr>
              <w:spacing w:before="120" w:after="120" w:line="23" w:lineRule="atLeas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color w:val="FFFFFF" w:themeColor="background1"/>
                <w:sz w:val="21"/>
                <w:szCs w:val="21"/>
              </w:rPr>
            </w:pPr>
            <w:r w:rsidRPr="00D731E2">
              <w:rPr>
                <w:color w:val="FFFFFF" w:themeColor="background1"/>
                <w:sz w:val="21"/>
                <w:szCs w:val="21"/>
              </w:rPr>
              <w:t>Verantwortliche Person(en)</w:t>
            </w:r>
          </w:p>
        </w:tc>
        <w:tc>
          <w:tcPr>
            <w:tcW w:w="2064" w:type="pct"/>
            <w:shd w:val="clear" w:color="auto" w:fill="008BD2" w:themeFill="text2"/>
            <w:vAlign w:val="center"/>
          </w:tcPr>
          <w:p w:rsidRPr="00D731E2" w:rsidR="00457D6E" w:rsidP="001228F3" w:rsidRDefault="00457D6E" w14:paraId="0398D730" w14:textId="7196FCB1">
            <w:pPr>
              <w:spacing w:before="120" w:after="120" w:line="23" w:lineRule="atLeas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color w:val="FFFFFF" w:themeColor="background1"/>
                <w:sz w:val="21"/>
                <w:szCs w:val="21"/>
              </w:rPr>
            </w:pPr>
            <w:r w:rsidRPr="00D731E2">
              <w:rPr>
                <w:color w:val="FFFFFF" w:themeColor="background1"/>
                <w:sz w:val="21"/>
                <w:szCs w:val="21"/>
              </w:rPr>
              <w:t>Erläuterung der Erfahrung</w:t>
            </w:r>
          </w:p>
        </w:tc>
      </w:tr>
      <w:tr w:rsidRPr="00D731E2" w:rsidR="00457D6E" w:rsidTr="00C90079" w14:paraId="77E3160F" w14:textId="77777777">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579" w:type="pct"/>
            <w:vAlign w:val="center"/>
          </w:tcPr>
          <w:p w:rsidRPr="00D731E2" w:rsidR="00457D6E" w:rsidP="001228F3" w:rsidRDefault="00457D6E" w14:paraId="78370317" w14:textId="7E31DC0F">
            <w:pPr>
              <w:spacing w:before="120" w:after="120" w:line="23" w:lineRule="atLeast"/>
              <w:rPr>
                <w:rFonts w:asciiTheme="majorHAnsi" w:hAnsiTheme="majorHAnsi" w:cstheme="majorHAnsi"/>
                <w:sz w:val="21"/>
                <w:szCs w:val="21"/>
              </w:rPr>
            </w:pPr>
            <w:r w:rsidRPr="00D731E2">
              <w:rPr>
                <w:sz w:val="21"/>
                <w:szCs w:val="21"/>
              </w:rPr>
              <w:t>Organisationsberatung im öffentlichen Sektor</w:t>
            </w:r>
          </w:p>
        </w:tc>
        <w:sdt>
          <w:sdtPr>
            <w:id w:val="-1793984050"/>
            <w:placeholder>
              <w:docPart w:val="777B1CA169E148D394EF7830B7426611"/>
            </w:placeholder>
            <w:showingPlcHdr/>
          </w:sdtPr>
          <w:sdtContent>
            <w:tc>
              <w:tcPr>
                <w:tcW w:w="1357" w:type="pct"/>
                <w:vAlign w:val="center"/>
              </w:tcPr>
              <w:p w:rsidRPr="00D731E2" w:rsidR="00457D6E" w:rsidP="001228F3" w:rsidRDefault="00543E11" w14:paraId="717E8369" w14:textId="665B740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1"/>
                    <w:szCs w:val="21"/>
                  </w:rPr>
                </w:pPr>
                <w:r w:rsidRPr="00425E67">
                  <w:rPr>
                    <w:rStyle w:val="Platzhaltertext"/>
                    <w:sz w:val="21"/>
                    <w:szCs w:val="21"/>
                  </w:rPr>
                  <w:t>Name, Vorname</w:t>
                </w:r>
              </w:p>
            </w:tc>
          </w:sdtContent>
        </w:sdt>
        <w:sdt>
          <w:sdtPr>
            <w:id w:val="2042930874"/>
            <w:placeholder>
              <w:docPart w:val="5A2CD29D04CD44679B89698AF5F2167C"/>
            </w:placeholder>
            <w:showingPlcHdr/>
          </w:sdtPr>
          <w:sdtContent>
            <w:tc>
              <w:tcPr>
                <w:tcW w:w="2064" w:type="pct"/>
                <w:vAlign w:val="center"/>
              </w:tcPr>
              <w:p w:rsidRPr="00D731E2" w:rsidR="00457D6E" w:rsidP="001228F3" w:rsidRDefault="00C90079" w14:paraId="1D844F4E" w14:textId="2493CA8C">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1"/>
                    <w:szCs w:val="21"/>
                  </w:rPr>
                </w:pPr>
                <w:r>
                  <w:rPr>
                    <w:rStyle w:val="Platzhaltertext"/>
                    <w:sz w:val="21"/>
                    <w:szCs w:val="21"/>
                  </w:rPr>
                  <w:t>E</w:t>
                </w:r>
                <w:r>
                  <w:rPr>
                    <w:rStyle w:val="Platzhaltertext"/>
                  </w:rPr>
                  <w:t>rf</w:t>
                </w:r>
                <w:r>
                  <w:rPr>
                    <w:rStyle w:val="Platzhaltertext"/>
                    <w:sz w:val="21"/>
                    <w:szCs w:val="21"/>
                  </w:rPr>
                  <w:t>ahrung</w:t>
                </w:r>
              </w:p>
            </w:tc>
          </w:sdtContent>
        </w:sdt>
      </w:tr>
      <w:tr w:rsidRPr="00D731E2" w:rsidR="00C90079" w:rsidTr="00C90079" w14:paraId="5E9F34D2" w14:textId="77777777">
        <w:trPr>
          <w:trHeight w:val="851"/>
        </w:trPr>
        <w:tc>
          <w:tcPr>
            <w:cnfStyle w:val="001000000000" w:firstRow="0" w:lastRow="0" w:firstColumn="1" w:lastColumn="0" w:oddVBand="0" w:evenVBand="0" w:oddHBand="0" w:evenHBand="0" w:firstRowFirstColumn="0" w:firstRowLastColumn="0" w:lastRowFirstColumn="0" w:lastRowLastColumn="0"/>
            <w:tcW w:w="1579" w:type="pct"/>
            <w:vAlign w:val="center"/>
          </w:tcPr>
          <w:p w:rsidRPr="00D731E2" w:rsidR="00C90079" w:rsidP="001228F3" w:rsidRDefault="00C90079" w14:paraId="5DD23C87" w14:textId="3D1F8608">
            <w:pPr>
              <w:spacing w:before="120" w:after="120" w:line="23" w:lineRule="atLeast"/>
              <w:rPr>
                <w:rFonts w:asciiTheme="majorHAnsi" w:hAnsiTheme="majorHAnsi" w:cstheme="majorHAnsi"/>
                <w:sz w:val="21"/>
                <w:szCs w:val="21"/>
              </w:rPr>
            </w:pPr>
            <w:r w:rsidRPr="00D731E2">
              <w:rPr>
                <w:sz w:val="21"/>
                <w:szCs w:val="21"/>
              </w:rPr>
              <w:t>Restrukturierung öffentlicher Unternehmen</w:t>
            </w:r>
          </w:p>
        </w:tc>
        <w:sdt>
          <w:sdtPr>
            <w:id w:val="-1743939811"/>
            <w:placeholder>
              <w:docPart w:val="6E98DD52401B495CA5D4430BDC8B19DF"/>
            </w:placeholder>
            <w:showingPlcHdr/>
          </w:sdtPr>
          <w:sdtContent>
            <w:tc>
              <w:tcPr>
                <w:tcW w:w="1357" w:type="pct"/>
                <w:vAlign w:val="center"/>
              </w:tcPr>
              <w:p w:rsidRPr="00D731E2" w:rsidR="00C90079" w:rsidP="001228F3" w:rsidRDefault="00C90079" w14:paraId="6568E347" w14:textId="52B213C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1"/>
                    <w:szCs w:val="21"/>
                  </w:rPr>
                </w:pPr>
                <w:r w:rsidRPr="00425E67">
                  <w:rPr>
                    <w:rStyle w:val="Platzhaltertext"/>
                    <w:sz w:val="21"/>
                    <w:szCs w:val="21"/>
                  </w:rPr>
                  <w:t>Name, Vorname</w:t>
                </w:r>
              </w:p>
            </w:tc>
          </w:sdtContent>
        </w:sdt>
        <w:sdt>
          <w:sdtPr>
            <w:id w:val="1483190748"/>
            <w:placeholder>
              <w:docPart w:val="1126EF44F7E54D3AB5D435DCAE894371"/>
            </w:placeholder>
            <w:showingPlcHdr/>
          </w:sdtPr>
          <w:sdtContent>
            <w:tc>
              <w:tcPr>
                <w:tcW w:w="2064" w:type="pct"/>
                <w:vAlign w:val="center"/>
              </w:tcPr>
              <w:p w:rsidRPr="00D731E2" w:rsidR="00C90079" w:rsidP="001228F3" w:rsidRDefault="00C90079" w14:paraId="03E40BA4" w14:textId="70C262E1">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1"/>
                    <w:szCs w:val="21"/>
                  </w:rPr>
                </w:pPr>
                <w:r>
                  <w:rPr>
                    <w:rStyle w:val="Platzhaltertext"/>
                    <w:sz w:val="21"/>
                    <w:szCs w:val="21"/>
                  </w:rPr>
                  <w:t>E</w:t>
                </w:r>
                <w:r>
                  <w:rPr>
                    <w:rStyle w:val="Platzhaltertext"/>
                  </w:rPr>
                  <w:t>rf</w:t>
                </w:r>
                <w:r>
                  <w:rPr>
                    <w:rStyle w:val="Platzhaltertext"/>
                    <w:sz w:val="21"/>
                    <w:szCs w:val="21"/>
                  </w:rPr>
                  <w:t>ahrung</w:t>
                </w:r>
              </w:p>
            </w:tc>
          </w:sdtContent>
        </w:sdt>
      </w:tr>
      <w:tr w:rsidRPr="00D731E2" w:rsidR="00C90079" w:rsidTr="00C90079" w14:paraId="19CAA343" w14:textId="77777777">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579" w:type="pct"/>
            <w:vAlign w:val="center"/>
          </w:tcPr>
          <w:p w:rsidRPr="00D731E2" w:rsidR="00C90079" w:rsidP="001228F3" w:rsidRDefault="00C90079" w14:paraId="1CBA3681" w14:textId="41DCAD04">
            <w:pPr>
              <w:tabs>
                <w:tab w:val="right" w:pos="3578"/>
              </w:tabs>
              <w:spacing w:before="120" w:after="120" w:line="23" w:lineRule="atLeast"/>
              <w:rPr>
                <w:rFonts w:asciiTheme="majorHAnsi" w:hAnsiTheme="majorHAnsi" w:cstheme="majorHAnsi"/>
                <w:sz w:val="21"/>
                <w:szCs w:val="21"/>
              </w:rPr>
            </w:pPr>
            <w:r w:rsidRPr="00D731E2">
              <w:rPr>
                <w:sz w:val="21"/>
                <w:szCs w:val="21"/>
              </w:rPr>
              <w:t>Gesellschafts- und Handelsrecht insbesondere im Kontext von Organisations- und Strukturentscheidungen öffentlicher Unternehmen</w:t>
            </w:r>
          </w:p>
        </w:tc>
        <w:sdt>
          <w:sdtPr>
            <w:id w:val="1573543948"/>
            <w:placeholder>
              <w:docPart w:val="31CD941DAA1F46D5B5CAB0EABFD3C7B8"/>
            </w:placeholder>
            <w:showingPlcHdr/>
          </w:sdtPr>
          <w:sdtContent>
            <w:tc>
              <w:tcPr>
                <w:tcW w:w="1357" w:type="pct"/>
                <w:vAlign w:val="center"/>
              </w:tcPr>
              <w:p w:rsidRPr="00D731E2" w:rsidR="00C90079" w:rsidP="001228F3" w:rsidRDefault="00C90079" w14:paraId="2EC9C104" w14:textId="04816F2B">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1"/>
                    <w:szCs w:val="21"/>
                  </w:rPr>
                </w:pPr>
                <w:r w:rsidRPr="00425E67">
                  <w:rPr>
                    <w:rStyle w:val="Platzhaltertext"/>
                    <w:sz w:val="21"/>
                    <w:szCs w:val="21"/>
                  </w:rPr>
                  <w:t>Name, Vorname</w:t>
                </w:r>
              </w:p>
            </w:tc>
          </w:sdtContent>
        </w:sdt>
        <w:sdt>
          <w:sdtPr>
            <w:id w:val="1352691143"/>
            <w:placeholder>
              <w:docPart w:val="583C5C53877744F4B42D4151BA1393B0"/>
            </w:placeholder>
            <w:showingPlcHdr/>
          </w:sdtPr>
          <w:sdtContent>
            <w:tc>
              <w:tcPr>
                <w:tcW w:w="2064" w:type="pct"/>
                <w:vAlign w:val="center"/>
              </w:tcPr>
              <w:p w:rsidRPr="00D731E2" w:rsidR="00C90079" w:rsidP="001228F3" w:rsidRDefault="00C90079" w14:paraId="0CFE7B3E" w14:textId="606BDBEF">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1"/>
                    <w:szCs w:val="21"/>
                  </w:rPr>
                </w:pPr>
                <w:r>
                  <w:rPr>
                    <w:rStyle w:val="Platzhaltertext"/>
                    <w:sz w:val="21"/>
                    <w:szCs w:val="21"/>
                  </w:rPr>
                  <w:t>E</w:t>
                </w:r>
                <w:r>
                  <w:rPr>
                    <w:rStyle w:val="Platzhaltertext"/>
                  </w:rPr>
                  <w:t>rf</w:t>
                </w:r>
                <w:r>
                  <w:rPr>
                    <w:rStyle w:val="Platzhaltertext"/>
                    <w:sz w:val="21"/>
                    <w:szCs w:val="21"/>
                  </w:rPr>
                  <w:t>ahrung</w:t>
                </w:r>
              </w:p>
            </w:tc>
          </w:sdtContent>
        </w:sdt>
      </w:tr>
      <w:tr w:rsidRPr="00D731E2" w:rsidR="00C90079" w:rsidTr="00C90079" w14:paraId="7CB92DBA" w14:textId="77777777">
        <w:trPr>
          <w:trHeight w:val="851"/>
        </w:trPr>
        <w:tc>
          <w:tcPr>
            <w:cnfStyle w:val="001000000000" w:firstRow="0" w:lastRow="0" w:firstColumn="1" w:lastColumn="0" w:oddVBand="0" w:evenVBand="0" w:oddHBand="0" w:evenHBand="0" w:firstRowFirstColumn="0" w:firstRowLastColumn="0" w:lastRowFirstColumn="0" w:lastRowLastColumn="0"/>
            <w:tcW w:w="1579" w:type="pct"/>
            <w:vAlign w:val="center"/>
          </w:tcPr>
          <w:p w:rsidRPr="00D731E2" w:rsidR="00C90079" w:rsidP="001228F3" w:rsidRDefault="00C90079" w14:paraId="0DE5FB7D" w14:textId="248AD997">
            <w:pPr>
              <w:spacing w:before="120" w:after="120" w:line="23" w:lineRule="atLeast"/>
              <w:rPr>
                <w:rFonts w:asciiTheme="majorHAnsi" w:hAnsiTheme="majorHAnsi" w:cstheme="majorHAnsi"/>
                <w:sz w:val="21"/>
                <w:szCs w:val="21"/>
              </w:rPr>
            </w:pPr>
            <w:r w:rsidRPr="00D731E2">
              <w:rPr>
                <w:sz w:val="21"/>
                <w:szCs w:val="21"/>
              </w:rPr>
              <w:t>Vergaberecht</w:t>
            </w:r>
          </w:p>
        </w:tc>
        <w:sdt>
          <w:sdtPr>
            <w:id w:val="167603892"/>
            <w:placeholder>
              <w:docPart w:val="64EB34057D1C4AEB836ABFE0D8E03EB5"/>
            </w:placeholder>
            <w:showingPlcHdr/>
          </w:sdtPr>
          <w:sdtContent>
            <w:tc>
              <w:tcPr>
                <w:tcW w:w="1357" w:type="pct"/>
                <w:vAlign w:val="center"/>
              </w:tcPr>
              <w:p w:rsidRPr="00D731E2" w:rsidR="00C90079" w:rsidP="001228F3" w:rsidRDefault="00C90079" w14:paraId="4AED9C16" w14:textId="26D25CCD">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1"/>
                    <w:szCs w:val="21"/>
                  </w:rPr>
                </w:pPr>
                <w:r w:rsidRPr="00425E67">
                  <w:rPr>
                    <w:rStyle w:val="Platzhaltertext"/>
                    <w:sz w:val="21"/>
                    <w:szCs w:val="21"/>
                  </w:rPr>
                  <w:t>Name, Vorname</w:t>
                </w:r>
              </w:p>
            </w:tc>
          </w:sdtContent>
        </w:sdt>
        <w:sdt>
          <w:sdtPr>
            <w:id w:val="820162083"/>
            <w:placeholder>
              <w:docPart w:val="42BA98997B51447DA50C7018D79747B9"/>
            </w:placeholder>
            <w:showingPlcHdr/>
          </w:sdtPr>
          <w:sdtContent>
            <w:tc>
              <w:tcPr>
                <w:tcW w:w="2064" w:type="pct"/>
                <w:vAlign w:val="center"/>
              </w:tcPr>
              <w:p w:rsidRPr="00D731E2" w:rsidR="00C90079" w:rsidP="001228F3" w:rsidRDefault="00C90079" w14:paraId="1889E23E" w14:textId="0A76ACC3">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1"/>
                    <w:szCs w:val="21"/>
                  </w:rPr>
                </w:pPr>
                <w:r>
                  <w:rPr>
                    <w:rStyle w:val="Platzhaltertext"/>
                    <w:sz w:val="21"/>
                    <w:szCs w:val="21"/>
                  </w:rPr>
                  <w:t>E</w:t>
                </w:r>
                <w:r>
                  <w:rPr>
                    <w:rStyle w:val="Platzhaltertext"/>
                  </w:rPr>
                  <w:t>rf</w:t>
                </w:r>
                <w:r>
                  <w:rPr>
                    <w:rStyle w:val="Platzhaltertext"/>
                    <w:sz w:val="21"/>
                    <w:szCs w:val="21"/>
                  </w:rPr>
                  <w:t>ahrung</w:t>
                </w:r>
              </w:p>
            </w:tc>
          </w:sdtContent>
        </w:sdt>
      </w:tr>
      <w:tr w:rsidRPr="00D731E2" w:rsidR="00C90079" w:rsidTr="00C90079" w14:paraId="6E4CDFB4" w14:textId="77777777">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579" w:type="pct"/>
            <w:vAlign w:val="center"/>
          </w:tcPr>
          <w:p w:rsidRPr="00D731E2" w:rsidR="00C90079" w:rsidP="001228F3" w:rsidRDefault="00C90079" w14:paraId="671C242A" w14:textId="082390A7">
            <w:pPr>
              <w:spacing w:before="120" w:after="120" w:line="23" w:lineRule="atLeast"/>
              <w:rPr>
                <w:rFonts w:asciiTheme="majorHAnsi" w:hAnsiTheme="majorHAnsi" w:cstheme="majorHAnsi"/>
                <w:sz w:val="21"/>
                <w:szCs w:val="21"/>
              </w:rPr>
            </w:pPr>
            <w:r w:rsidRPr="00D731E2">
              <w:rPr>
                <w:sz w:val="21"/>
                <w:szCs w:val="21"/>
              </w:rPr>
              <w:t>Arbeits-, Betriebsverfassungs- und Mitbestimmungsrecht im Zusammenhang mit organisatorischen Veränderungen, hier insbesondere auch Kenntnisse bei der Bewirtschaftung von öffentlichen Stellenplänen und TVöD</w:t>
            </w:r>
          </w:p>
        </w:tc>
        <w:tc>
          <w:tcPr>
            <w:tcW w:w="1357" w:type="pct"/>
            <w:vAlign w:val="center"/>
          </w:tcPr>
          <w:p w:rsidRPr="001228F3" w:rsidR="00C90079" w:rsidP="001228F3" w:rsidRDefault="00C90079" w14:paraId="08A704A9" w14:textId="087F4413">
            <w:pPr>
              <w:spacing w:before="120" w:after="120" w:line="23" w:lineRule="atLeast"/>
              <w:cnfStyle w:val="000000100000" w:firstRow="0" w:lastRow="0" w:firstColumn="0" w:lastColumn="0" w:oddVBand="0" w:evenVBand="0" w:oddHBand="1" w:evenHBand="0" w:firstRowFirstColumn="0" w:firstRowLastColumn="0" w:lastRowFirstColumn="0" w:lastRowLastColumn="0"/>
              <w:rPr>
                <w:color w:val="808080"/>
                <w:sz w:val="21"/>
                <w:szCs w:val="21"/>
              </w:rPr>
            </w:pPr>
            <w:sdt>
              <w:sdtPr>
                <w:id w:val="2016794168"/>
                <w:placeholder>
                  <w:docPart w:val="972E619A47E1476288B728701EF597E8"/>
                </w:placeholder>
                <w:showingPlcHdr/>
              </w:sdtPr>
              <w:sdtContent>
                <w:r w:rsidRPr="00425E67">
                  <w:rPr>
                    <w:rStyle w:val="Platzhaltertext"/>
                    <w:sz w:val="21"/>
                    <w:szCs w:val="21"/>
                  </w:rPr>
                  <w:t>Name, Vorname</w:t>
                </w:r>
              </w:sdtContent>
            </w:sdt>
          </w:p>
          <w:p w:rsidRPr="00C90079" w:rsidR="00C90079" w:rsidP="001228F3" w:rsidRDefault="00C90079" w14:paraId="3DA4592B" w14:textId="49D447D5">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1"/>
                <w:szCs w:val="21"/>
              </w:rPr>
            </w:pPr>
          </w:p>
        </w:tc>
        <w:sdt>
          <w:sdtPr>
            <w:id w:val="1478872752"/>
            <w:placeholder>
              <w:docPart w:val="A63E43F44C9F4965ADFDE1FDAB198A89"/>
            </w:placeholder>
            <w:showingPlcHdr/>
          </w:sdtPr>
          <w:sdtContent>
            <w:tc>
              <w:tcPr>
                <w:tcW w:w="2064" w:type="pct"/>
                <w:vAlign w:val="center"/>
              </w:tcPr>
              <w:p w:rsidRPr="00D731E2" w:rsidR="00C90079" w:rsidP="001228F3" w:rsidRDefault="00C90079" w14:paraId="64FD8E67" w14:textId="0A30F5D0">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1"/>
                    <w:szCs w:val="21"/>
                  </w:rPr>
                </w:pPr>
                <w:r>
                  <w:rPr>
                    <w:rStyle w:val="Platzhaltertext"/>
                    <w:sz w:val="21"/>
                    <w:szCs w:val="21"/>
                  </w:rPr>
                  <w:t>E</w:t>
                </w:r>
                <w:r>
                  <w:rPr>
                    <w:rStyle w:val="Platzhaltertext"/>
                  </w:rPr>
                  <w:t>rf</w:t>
                </w:r>
                <w:r>
                  <w:rPr>
                    <w:rStyle w:val="Platzhaltertext"/>
                    <w:sz w:val="21"/>
                    <w:szCs w:val="21"/>
                  </w:rPr>
                  <w:t>ahrung</w:t>
                </w:r>
              </w:p>
            </w:tc>
          </w:sdtContent>
        </w:sdt>
      </w:tr>
      <w:tr w:rsidRPr="00D731E2" w:rsidR="00C90079" w:rsidTr="00C90079" w14:paraId="7BEF2DCB" w14:textId="77777777">
        <w:trPr>
          <w:trHeight w:val="851"/>
        </w:trPr>
        <w:tc>
          <w:tcPr>
            <w:cnfStyle w:val="001000000000" w:firstRow="0" w:lastRow="0" w:firstColumn="1" w:lastColumn="0" w:oddVBand="0" w:evenVBand="0" w:oddHBand="0" w:evenHBand="0" w:firstRowFirstColumn="0" w:firstRowLastColumn="0" w:lastRowFirstColumn="0" w:lastRowLastColumn="0"/>
            <w:tcW w:w="1579" w:type="pct"/>
            <w:vAlign w:val="center"/>
          </w:tcPr>
          <w:p w:rsidRPr="00D731E2" w:rsidR="00C90079" w:rsidP="001228F3" w:rsidRDefault="00C90079" w14:paraId="162EF7E0" w14:textId="7CC0A609">
            <w:pPr>
              <w:spacing w:before="120" w:after="120" w:line="23" w:lineRule="atLeast"/>
              <w:rPr>
                <w:rFonts w:asciiTheme="majorHAnsi" w:hAnsiTheme="majorHAnsi" w:cstheme="majorBidi"/>
                <w:sz w:val="21"/>
                <w:szCs w:val="21"/>
              </w:rPr>
            </w:pPr>
            <w:r w:rsidRPr="00D731E2">
              <w:rPr>
                <w:sz w:val="21"/>
                <w:szCs w:val="21"/>
              </w:rPr>
              <w:t>Steuerrecht und EU-Beihilferecht, insbesondere bei Finanzierung und Mittelverwendung öffentlicher Unternehmen</w:t>
            </w:r>
          </w:p>
        </w:tc>
        <w:sdt>
          <w:sdtPr>
            <w:id w:val="619804462"/>
            <w:placeholder>
              <w:docPart w:val="CDC3EA5D2802490F973D3387E250BCF3"/>
            </w:placeholder>
            <w:showingPlcHdr/>
          </w:sdtPr>
          <w:sdtContent>
            <w:tc>
              <w:tcPr>
                <w:tcW w:w="1357" w:type="pct"/>
                <w:vAlign w:val="center"/>
              </w:tcPr>
              <w:p w:rsidRPr="00D731E2" w:rsidR="00C90079" w:rsidP="001228F3" w:rsidRDefault="00C90079" w14:paraId="22E80D0A" w14:textId="3D8FDB9E">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1"/>
                    <w:szCs w:val="21"/>
                  </w:rPr>
                </w:pPr>
                <w:r w:rsidRPr="00425E67">
                  <w:rPr>
                    <w:rStyle w:val="Platzhaltertext"/>
                    <w:sz w:val="21"/>
                    <w:szCs w:val="21"/>
                  </w:rPr>
                  <w:t>Name, Vorname</w:t>
                </w:r>
              </w:p>
            </w:tc>
          </w:sdtContent>
        </w:sdt>
        <w:sdt>
          <w:sdtPr>
            <w:id w:val="1125660546"/>
            <w:placeholder>
              <w:docPart w:val="10E28FF13B39437F9917D319DAE5F2EC"/>
            </w:placeholder>
            <w:showingPlcHdr/>
          </w:sdtPr>
          <w:sdtContent>
            <w:tc>
              <w:tcPr>
                <w:tcW w:w="2064" w:type="pct"/>
                <w:vAlign w:val="center"/>
              </w:tcPr>
              <w:p w:rsidRPr="00D731E2" w:rsidR="00C90079" w:rsidP="001228F3" w:rsidRDefault="00C90079" w14:paraId="3B49091B" w14:textId="391C719F">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1"/>
                    <w:szCs w:val="21"/>
                  </w:rPr>
                </w:pPr>
                <w:r>
                  <w:rPr>
                    <w:rStyle w:val="Platzhaltertext"/>
                    <w:sz w:val="21"/>
                    <w:szCs w:val="21"/>
                  </w:rPr>
                  <w:t>E</w:t>
                </w:r>
                <w:r>
                  <w:rPr>
                    <w:rStyle w:val="Platzhaltertext"/>
                  </w:rPr>
                  <w:t>rf</w:t>
                </w:r>
                <w:r>
                  <w:rPr>
                    <w:rStyle w:val="Platzhaltertext"/>
                    <w:sz w:val="21"/>
                    <w:szCs w:val="21"/>
                  </w:rPr>
                  <w:t>ahrung</w:t>
                </w:r>
              </w:p>
            </w:tc>
          </w:sdtContent>
        </w:sdt>
      </w:tr>
      <w:tr w:rsidRPr="00D731E2" w:rsidR="00C90079" w:rsidTr="00C90079" w14:paraId="56E23FB8" w14:textId="77777777">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579" w:type="pct"/>
            <w:vAlign w:val="center"/>
          </w:tcPr>
          <w:p w:rsidRPr="00D731E2" w:rsidR="00C90079" w:rsidP="001228F3" w:rsidRDefault="00C90079" w14:paraId="21BCAE8C" w14:textId="74ACB8A8">
            <w:pPr>
              <w:spacing w:before="120" w:after="120" w:line="23" w:lineRule="atLeast"/>
              <w:rPr>
                <w:rFonts w:asciiTheme="majorHAnsi" w:hAnsiTheme="majorHAnsi" w:cstheme="majorHAnsi"/>
                <w:sz w:val="21"/>
                <w:szCs w:val="21"/>
              </w:rPr>
            </w:pPr>
            <w:r w:rsidRPr="00D731E2">
              <w:rPr>
                <w:sz w:val="21"/>
                <w:szCs w:val="21"/>
              </w:rPr>
              <w:t>öffentliche Haushaltsführung, einschließlich Mittelbindung und -bewirtschaftung</w:t>
            </w:r>
          </w:p>
        </w:tc>
        <w:tc>
          <w:tcPr>
            <w:tcW w:w="1357" w:type="pct"/>
            <w:vAlign w:val="center"/>
          </w:tcPr>
          <w:p w:rsidRPr="00D731E2" w:rsidR="00C90079" w:rsidP="001228F3" w:rsidRDefault="00C90079" w14:paraId="5E80F69E" w14:textId="1FEA6735">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1"/>
                <w:szCs w:val="21"/>
              </w:rPr>
            </w:pPr>
            <w:sdt>
              <w:sdtPr>
                <w:id w:val="-521244692"/>
                <w:placeholder>
                  <w:docPart w:val="8858112CB6BF4E0A9DD453ACEAF521FA"/>
                </w:placeholder>
                <w:showingPlcHdr/>
              </w:sdtPr>
              <w:sdtContent>
                <w:r w:rsidRPr="00425E67">
                  <w:rPr>
                    <w:rStyle w:val="Platzhaltertext"/>
                    <w:sz w:val="21"/>
                    <w:szCs w:val="21"/>
                  </w:rPr>
                  <w:t>Name, Vorname</w:t>
                </w:r>
              </w:sdtContent>
            </w:sdt>
          </w:p>
        </w:tc>
        <w:sdt>
          <w:sdtPr>
            <w:id w:val="680089492"/>
            <w:placeholder>
              <w:docPart w:val="C1D5117237E54255AD0FB3EB029308C9"/>
            </w:placeholder>
            <w:showingPlcHdr/>
          </w:sdtPr>
          <w:sdtContent>
            <w:tc>
              <w:tcPr>
                <w:tcW w:w="2064" w:type="pct"/>
                <w:vAlign w:val="center"/>
              </w:tcPr>
              <w:p w:rsidRPr="00D731E2" w:rsidR="00C90079" w:rsidP="001228F3" w:rsidRDefault="00C90079" w14:paraId="1481E95D" w14:textId="0FBEBC2B">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1"/>
                    <w:szCs w:val="21"/>
                  </w:rPr>
                </w:pPr>
                <w:r>
                  <w:rPr>
                    <w:rStyle w:val="Platzhaltertext"/>
                    <w:sz w:val="21"/>
                    <w:szCs w:val="21"/>
                  </w:rPr>
                  <w:t>E</w:t>
                </w:r>
                <w:r>
                  <w:rPr>
                    <w:rStyle w:val="Platzhaltertext"/>
                  </w:rPr>
                  <w:t>rf</w:t>
                </w:r>
                <w:r>
                  <w:rPr>
                    <w:rStyle w:val="Platzhaltertext"/>
                    <w:sz w:val="21"/>
                    <w:szCs w:val="21"/>
                  </w:rPr>
                  <w:t>ahrung</w:t>
                </w:r>
              </w:p>
            </w:tc>
          </w:sdtContent>
        </w:sdt>
      </w:tr>
      <w:tr w:rsidRPr="00D731E2" w:rsidR="00C90079" w:rsidTr="00C90079" w14:paraId="18645A56" w14:textId="77777777">
        <w:trPr>
          <w:trHeight w:val="851"/>
        </w:trPr>
        <w:tc>
          <w:tcPr>
            <w:cnfStyle w:val="001000000000" w:firstRow="0" w:lastRow="0" w:firstColumn="1" w:lastColumn="0" w:oddVBand="0" w:evenVBand="0" w:oddHBand="0" w:evenHBand="0" w:firstRowFirstColumn="0" w:firstRowLastColumn="0" w:lastRowFirstColumn="0" w:lastRowLastColumn="0"/>
            <w:tcW w:w="1579" w:type="pct"/>
            <w:vAlign w:val="center"/>
          </w:tcPr>
          <w:p w:rsidRPr="00D731E2" w:rsidR="00C90079" w:rsidP="001228F3" w:rsidRDefault="00C90079" w14:paraId="40B352C1" w14:textId="6F2E8F70">
            <w:pPr>
              <w:spacing w:before="120" w:after="120" w:line="23" w:lineRule="atLeast"/>
              <w:rPr>
                <w:rFonts w:asciiTheme="majorHAnsi" w:hAnsiTheme="majorHAnsi" w:cstheme="majorHAnsi"/>
                <w:sz w:val="21"/>
                <w:szCs w:val="21"/>
              </w:rPr>
            </w:pPr>
            <w:r w:rsidRPr="00D731E2">
              <w:rPr>
                <w:sz w:val="21"/>
                <w:szCs w:val="21"/>
              </w:rPr>
              <w:t>Finanzplanung, Rechnungswesen und Controlling</w:t>
            </w:r>
          </w:p>
        </w:tc>
        <w:sdt>
          <w:sdtPr>
            <w:id w:val="2143681777"/>
            <w:placeholder>
              <w:docPart w:val="B121CF63F06A41A88294C39B906BDF5F"/>
            </w:placeholder>
            <w:showingPlcHdr/>
          </w:sdtPr>
          <w:sdtContent>
            <w:tc>
              <w:tcPr>
                <w:tcW w:w="1357" w:type="pct"/>
                <w:vAlign w:val="center"/>
              </w:tcPr>
              <w:p w:rsidRPr="00D731E2" w:rsidR="00C90079" w:rsidP="001228F3" w:rsidRDefault="00C90079" w14:paraId="3A7A98F2" w14:textId="121676F1">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1"/>
                    <w:szCs w:val="21"/>
                  </w:rPr>
                </w:pPr>
                <w:r w:rsidRPr="00425E67">
                  <w:rPr>
                    <w:rStyle w:val="Platzhaltertext"/>
                    <w:sz w:val="21"/>
                    <w:szCs w:val="21"/>
                  </w:rPr>
                  <w:t>Name, Vorname</w:t>
                </w:r>
              </w:p>
            </w:tc>
          </w:sdtContent>
        </w:sdt>
        <w:sdt>
          <w:sdtPr>
            <w:id w:val="1453065766"/>
            <w:placeholder>
              <w:docPart w:val="4069B8234D81481792493A437BB114A0"/>
            </w:placeholder>
            <w:showingPlcHdr/>
          </w:sdtPr>
          <w:sdtContent>
            <w:tc>
              <w:tcPr>
                <w:tcW w:w="2064" w:type="pct"/>
                <w:vAlign w:val="center"/>
              </w:tcPr>
              <w:p w:rsidRPr="00D731E2" w:rsidR="00C90079" w:rsidP="001228F3" w:rsidRDefault="00C90079" w14:paraId="0C4A45CC" w14:textId="6633B86D">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1"/>
                    <w:szCs w:val="21"/>
                  </w:rPr>
                </w:pPr>
                <w:r>
                  <w:rPr>
                    <w:rStyle w:val="Platzhaltertext"/>
                    <w:sz w:val="21"/>
                    <w:szCs w:val="21"/>
                  </w:rPr>
                  <w:t>E</w:t>
                </w:r>
                <w:r>
                  <w:rPr>
                    <w:rStyle w:val="Platzhaltertext"/>
                  </w:rPr>
                  <w:t>rf</w:t>
                </w:r>
                <w:r>
                  <w:rPr>
                    <w:rStyle w:val="Platzhaltertext"/>
                    <w:sz w:val="21"/>
                    <w:szCs w:val="21"/>
                  </w:rPr>
                  <w:t>ahrung</w:t>
                </w:r>
              </w:p>
            </w:tc>
          </w:sdtContent>
        </w:sdt>
      </w:tr>
      <w:tr w:rsidRPr="00D731E2" w:rsidR="00C90079" w:rsidTr="00C90079" w14:paraId="623F699B" w14:textId="77777777">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579" w:type="pct"/>
            <w:vAlign w:val="center"/>
          </w:tcPr>
          <w:p w:rsidRPr="00D731E2" w:rsidR="00C90079" w:rsidP="001228F3" w:rsidRDefault="00C90079" w14:paraId="5CEA43B2" w14:textId="3CBDCC68">
            <w:pPr>
              <w:spacing w:before="120" w:after="120" w:line="23" w:lineRule="atLeast"/>
              <w:rPr>
                <w:rFonts w:asciiTheme="majorHAnsi" w:hAnsiTheme="majorHAnsi" w:cstheme="majorHAnsi"/>
                <w:sz w:val="21"/>
                <w:szCs w:val="21"/>
              </w:rPr>
            </w:pPr>
            <w:r w:rsidRPr="00D731E2">
              <w:rPr>
                <w:sz w:val="21"/>
                <w:szCs w:val="21"/>
              </w:rPr>
              <w:t>Public Corporate Governance</w:t>
            </w:r>
          </w:p>
        </w:tc>
        <w:sdt>
          <w:sdtPr>
            <w:id w:val="-1242786439"/>
            <w:placeholder>
              <w:docPart w:val="E719B80FEC2F44F3811CA4739F661A11"/>
            </w:placeholder>
            <w:showingPlcHdr/>
          </w:sdtPr>
          <w:sdtContent>
            <w:tc>
              <w:tcPr>
                <w:tcW w:w="1357" w:type="pct"/>
                <w:vAlign w:val="center"/>
              </w:tcPr>
              <w:p w:rsidRPr="00D731E2" w:rsidR="00C90079" w:rsidP="001228F3" w:rsidRDefault="00C90079" w14:paraId="2233F52F" w14:textId="5706660A">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1"/>
                    <w:szCs w:val="21"/>
                  </w:rPr>
                </w:pPr>
                <w:r w:rsidRPr="00425E67">
                  <w:rPr>
                    <w:rStyle w:val="Platzhaltertext"/>
                    <w:sz w:val="21"/>
                    <w:szCs w:val="21"/>
                  </w:rPr>
                  <w:t>Name, Vorname</w:t>
                </w:r>
              </w:p>
            </w:tc>
          </w:sdtContent>
        </w:sdt>
        <w:sdt>
          <w:sdtPr>
            <w:id w:val="-387568597"/>
            <w:placeholder>
              <w:docPart w:val="A050CDFE955F43BB86FBC1175FCF4B27"/>
            </w:placeholder>
            <w:showingPlcHdr/>
          </w:sdtPr>
          <w:sdtContent>
            <w:tc>
              <w:tcPr>
                <w:tcW w:w="2064" w:type="pct"/>
                <w:vAlign w:val="center"/>
              </w:tcPr>
              <w:p w:rsidRPr="00D731E2" w:rsidR="00C90079" w:rsidP="001228F3" w:rsidRDefault="00C90079" w14:paraId="3E51C6AB" w14:textId="34A308D8">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1"/>
                    <w:szCs w:val="21"/>
                  </w:rPr>
                </w:pPr>
                <w:r>
                  <w:rPr>
                    <w:rStyle w:val="Platzhaltertext"/>
                    <w:sz w:val="21"/>
                    <w:szCs w:val="21"/>
                  </w:rPr>
                  <w:t>E</w:t>
                </w:r>
                <w:r>
                  <w:rPr>
                    <w:rStyle w:val="Platzhaltertext"/>
                  </w:rPr>
                  <w:t>rf</w:t>
                </w:r>
                <w:r>
                  <w:rPr>
                    <w:rStyle w:val="Platzhaltertext"/>
                    <w:sz w:val="21"/>
                    <w:szCs w:val="21"/>
                  </w:rPr>
                  <w:t>ahrung</w:t>
                </w:r>
              </w:p>
            </w:tc>
          </w:sdtContent>
        </w:sdt>
      </w:tr>
      <w:tr w:rsidRPr="00D731E2" w:rsidR="00C90079" w:rsidTr="00C90079" w14:paraId="747EAAA6" w14:textId="77777777">
        <w:trPr>
          <w:trHeight w:val="851"/>
        </w:trPr>
        <w:tc>
          <w:tcPr>
            <w:cnfStyle w:val="001000000000" w:firstRow="0" w:lastRow="0" w:firstColumn="1" w:lastColumn="0" w:oddVBand="0" w:evenVBand="0" w:oddHBand="0" w:evenHBand="0" w:firstRowFirstColumn="0" w:firstRowLastColumn="0" w:lastRowFirstColumn="0" w:lastRowLastColumn="0"/>
            <w:tcW w:w="1579" w:type="pct"/>
            <w:vAlign w:val="center"/>
          </w:tcPr>
          <w:p w:rsidRPr="00D731E2" w:rsidR="00C90079" w:rsidP="001228F3" w:rsidRDefault="00C90079" w14:paraId="35C35732" w14:textId="3015D5A3">
            <w:pPr>
              <w:spacing w:before="120" w:after="120" w:line="23" w:lineRule="atLeast"/>
              <w:rPr>
                <w:rFonts w:asciiTheme="majorHAnsi" w:hAnsiTheme="majorHAnsi" w:cstheme="majorHAnsi"/>
                <w:sz w:val="21"/>
                <w:szCs w:val="21"/>
              </w:rPr>
            </w:pPr>
            <w:r w:rsidRPr="00D731E2">
              <w:rPr>
                <w:sz w:val="21"/>
                <w:szCs w:val="21"/>
              </w:rPr>
              <w:t>Projektmanagement</w:t>
            </w:r>
          </w:p>
        </w:tc>
        <w:sdt>
          <w:sdtPr>
            <w:id w:val="149496758"/>
            <w:placeholder>
              <w:docPart w:val="47F77B1CD3C94B3CA73C76642E8B50AE"/>
            </w:placeholder>
            <w:showingPlcHdr/>
          </w:sdtPr>
          <w:sdtContent>
            <w:tc>
              <w:tcPr>
                <w:tcW w:w="1357" w:type="pct"/>
                <w:vAlign w:val="center"/>
              </w:tcPr>
              <w:p w:rsidRPr="00D731E2" w:rsidR="00C90079" w:rsidP="001228F3" w:rsidRDefault="00C90079" w14:paraId="21F4E49E" w14:textId="1EA27D2F">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1"/>
                    <w:szCs w:val="21"/>
                  </w:rPr>
                </w:pPr>
                <w:r w:rsidRPr="00425E67">
                  <w:rPr>
                    <w:rStyle w:val="Platzhaltertext"/>
                    <w:sz w:val="21"/>
                    <w:szCs w:val="21"/>
                  </w:rPr>
                  <w:t>Name, Vorname</w:t>
                </w:r>
              </w:p>
            </w:tc>
          </w:sdtContent>
        </w:sdt>
        <w:sdt>
          <w:sdtPr>
            <w:id w:val="-1241015680"/>
            <w:placeholder>
              <w:docPart w:val="DB94A967EAB74AA08B84C8B81E54907B"/>
            </w:placeholder>
            <w:showingPlcHdr/>
          </w:sdtPr>
          <w:sdtContent>
            <w:tc>
              <w:tcPr>
                <w:tcW w:w="2064" w:type="pct"/>
                <w:vAlign w:val="center"/>
              </w:tcPr>
              <w:p w:rsidRPr="00D731E2" w:rsidR="00C90079" w:rsidP="001228F3" w:rsidRDefault="00C90079" w14:paraId="4AF357DE" w14:textId="221C14AF">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1"/>
                    <w:szCs w:val="21"/>
                  </w:rPr>
                </w:pPr>
                <w:r>
                  <w:rPr>
                    <w:rStyle w:val="Platzhaltertext"/>
                    <w:sz w:val="21"/>
                    <w:szCs w:val="21"/>
                  </w:rPr>
                  <w:t>E</w:t>
                </w:r>
                <w:r>
                  <w:rPr>
                    <w:rStyle w:val="Platzhaltertext"/>
                  </w:rPr>
                  <w:t>rf</w:t>
                </w:r>
                <w:r>
                  <w:rPr>
                    <w:rStyle w:val="Platzhaltertext"/>
                    <w:sz w:val="21"/>
                    <w:szCs w:val="21"/>
                  </w:rPr>
                  <w:t>ahrung</w:t>
                </w:r>
              </w:p>
            </w:tc>
          </w:sdtContent>
        </w:sdt>
      </w:tr>
      <w:tr w:rsidRPr="00D731E2" w:rsidR="00C90079" w:rsidTr="00C90079" w14:paraId="3E2475B0" w14:textId="77777777">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579" w:type="pct"/>
            <w:vAlign w:val="center"/>
          </w:tcPr>
          <w:p w:rsidRPr="00D731E2" w:rsidR="00C90079" w:rsidP="001228F3" w:rsidRDefault="00C90079" w14:paraId="3A659BB0" w14:textId="465E82BD">
            <w:pPr>
              <w:spacing w:before="120" w:after="120" w:line="23" w:lineRule="atLeast"/>
              <w:rPr>
                <w:rFonts w:asciiTheme="majorHAnsi" w:hAnsiTheme="majorHAnsi" w:cstheme="majorHAnsi"/>
                <w:sz w:val="21"/>
                <w:szCs w:val="21"/>
              </w:rPr>
            </w:pPr>
            <w:r w:rsidRPr="00D731E2">
              <w:rPr>
                <w:sz w:val="21"/>
                <w:szCs w:val="21"/>
              </w:rPr>
              <w:t>Strategieberatung</w:t>
            </w:r>
          </w:p>
        </w:tc>
        <w:sdt>
          <w:sdtPr>
            <w:id w:val="-1268614594"/>
            <w:placeholder>
              <w:docPart w:val="3BC5AA283D1D45D8AC84DEE17BB75E55"/>
            </w:placeholder>
            <w:showingPlcHdr/>
          </w:sdtPr>
          <w:sdtContent>
            <w:tc>
              <w:tcPr>
                <w:tcW w:w="1357" w:type="pct"/>
                <w:vAlign w:val="center"/>
              </w:tcPr>
              <w:p w:rsidRPr="00D731E2" w:rsidR="00C90079" w:rsidP="001228F3" w:rsidRDefault="00C90079" w14:paraId="671292AA" w14:textId="7707C30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1"/>
                    <w:szCs w:val="21"/>
                  </w:rPr>
                </w:pPr>
                <w:r w:rsidRPr="00425E67">
                  <w:rPr>
                    <w:rStyle w:val="Platzhaltertext"/>
                    <w:sz w:val="21"/>
                    <w:szCs w:val="21"/>
                  </w:rPr>
                  <w:t>Name, Vorname</w:t>
                </w:r>
              </w:p>
            </w:tc>
          </w:sdtContent>
        </w:sdt>
        <w:sdt>
          <w:sdtPr>
            <w:id w:val="-1960868359"/>
            <w:placeholder>
              <w:docPart w:val="A4D5C07A28C64A18957380D9824DBF51"/>
            </w:placeholder>
            <w:showingPlcHdr/>
          </w:sdtPr>
          <w:sdtContent>
            <w:tc>
              <w:tcPr>
                <w:tcW w:w="2064" w:type="pct"/>
                <w:vAlign w:val="center"/>
              </w:tcPr>
              <w:p w:rsidRPr="00D731E2" w:rsidR="00C90079" w:rsidP="001228F3" w:rsidRDefault="00C90079" w14:paraId="4E917AE5" w14:textId="38F4430E">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1"/>
                    <w:szCs w:val="21"/>
                  </w:rPr>
                </w:pPr>
                <w:r>
                  <w:rPr>
                    <w:rStyle w:val="Platzhaltertext"/>
                    <w:sz w:val="21"/>
                    <w:szCs w:val="21"/>
                  </w:rPr>
                  <w:t>E</w:t>
                </w:r>
                <w:r>
                  <w:rPr>
                    <w:rStyle w:val="Platzhaltertext"/>
                  </w:rPr>
                  <w:t>rf</w:t>
                </w:r>
                <w:r>
                  <w:rPr>
                    <w:rStyle w:val="Platzhaltertext"/>
                    <w:sz w:val="21"/>
                    <w:szCs w:val="21"/>
                  </w:rPr>
                  <w:t>ahrung</w:t>
                </w:r>
              </w:p>
            </w:tc>
          </w:sdtContent>
        </w:sdt>
      </w:tr>
    </w:tbl>
    <w:p w:rsidR="00F94099" w:rsidP="004454B9" w:rsidRDefault="00F94099" w14:paraId="592552DD" w14:textId="05E797C3">
      <w:pPr>
        <w:rPr>
          <w:rFonts w:cstheme="minorHAnsi"/>
          <w:sz w:val="21"/>
          <w:szCs w:val="21"/>
        </w:rPr>
      </w:pPr>
    </w:p>
    <w:p w:rsidR="050A6660" w:rsidP="050A6660" w:rsidRDefault="050A6660" w14:paraId="194386FA" w14:textId="10A6D457">
      <w:pPr>
        <w:spacing w:before="240" w:after="360" w:line="276" w:lineRule="auto"/>
        <w:rPr>
          <w:rFonts w:ascii="Cambria" w:hAnsi="Cambria"/>
          <w:b w:val="1"/>
          <w:bCs w:val="1"/>
          <w:sz w:val="26"/>
          <w:szCs w:val="26"/>
        </w:rPr>
      </w:pPr>
    </w:p>
    <w:p w:rsidR="050A6660" w:rsidP="050A6660" w:rsidRDefault="050A6660" w14:paraId="7D01AE9B" w14:textId="4EBFA7EE">
      <w:pPr>
        <w:spacing w:before="240" w:after="360" w:line="276" w:lineRule="auto"/>
        <w:rPr>
          <w:rFonts w:ascii="Cambria" w:hAnsi="Cambria"/>
          <w:b w:val="1"/>
          <w:bCs w:val="1"/>
          <w:sz w:val="26"/>
          <w:szCs w:val="26"/>
        </w:rPr>
      </w:pPr>
    </w:p>
    <w:p w:rsidR="00215197" w:rsidP="00D86F49" w:rsidRDefault="00215197" w14:paraId="6B70F2A6" w14:textId="6139EA8A">
      <w:pPr>
        <w:spacing w:before="240" w:after="360" w:line="276" w:lineRule="auto"/>
        <w:rPr>
          <w:rFonts w:ascii="Cambria" w:hAnsi="Cambria"/>
          <w:b/>
          <w:sz w:val="26"/>
          <w:szCs w:val="26"/>
        </w:rPr>
      </w:pPr>
      <w:r>
        <w:rPr>
          <w:rFonts w:ascii="Cambria" w:hAnsi="Cambria"/>
          <w:b/>
          <w:sz w:val="26"/>
          <w:szCs w:val="26"/>
        </w:rPr>
        <w:t>5</w:t>
      </w:r>
      <w:r w:rsidRPr="00A040E5">
        <w:rPr>
          <w:rFonts w:ascii="Cambria" w:hAnsi="Cambria"/>
          <w:b/>
          <w:sz w:val="26"/>
          <w:szCs w:val="26"/>
        </w:rPr>
        <w:t xml:space="preserve">. </w:t>
      </w:r>
      <w:r>
        <w:rPr>
          <w:rFonts w:ascii="Cambria" w:hAnsi="Cambria"/>
          <w:b/>
          <w:sz w:val="26"/>
          <w:szCs w:val="26"/>
        </w:rPr>
        <w:t>Referenzprojekte der vorgesehenen Teammitglieder</w:t>
      </w:r>
    </w:p>
    <w:p w:rsidR="00215197" w:rsidP="001228F3" w:rsidRDefault="001228F3" w14:paraId="121AA19F" w14:textId="59E3E32A">
      <w:pPr>
        <w:spacing w:before="240" w:after="240" w:line="276" w:lineRule="auto"/>
        <w:rPr>
          <w:rFonts w:cstheme="minorHAnsi"/>
          <w:sz w:val="21"/>
          <w:szCs w:val="21"/>
        </w:rPr>
      </w:pPr>
      <w:r w:rsidRPr="001228F3">
        <w:rPr>
          <w:rFonts w:cstheme="minorHAnsi"/>
          <w:sz w:val="21"/>
          <w:szCs w:val="21"/>
        </w:rPr>
        <w:t>Für jedes Teammitglied ist dieses Blatt vollständig auszufüllen.</w:t>
      </w:r>
    </w:p>
    <w:tbl>
      <w:tblPr>
        <w:tblStyle w:val="EinfacheTabelle4"/>
        <w:tblW w:w="5000" w:type="pct"/>
        <w:tblLook w:val="04A0" w:firstRow="1" w:lastRow="0" w:firstColumn="1" w:lastColumn="0" w:noHBand="0" w:noVBand="1"/>
      </w:tblPr>
      <w:tblGrid>
        <w:gridCol w:w="117"/>
        <w:gridCol w:w="3062"/>
        <w:gridCol w:w="116"/>
        <w:gridCol w:w="10767"/>
        <w:gridCol w:w="113"/>
      </w:tblGrid>
      <w:tr w:rsidRPr="00ED169B" w:rsidR="00A5184A" w:rsidTr="00A5184A" w14:paraId="172BD658" w14:textId="77777777">
        <w:trPr>
          <w:gridBefore w:val="1"/>
          <w:cnfStyle w:val="100000000000" w:firstRow="1" w:lastRow="0" w:firstColumn="0" w:lastColumn="0" w:oddVBand="0" w:evenVBand="0" w:oddHBand="0"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4959" w:type="pct"/>
            <w:gridSpan w:val="4"/>
            <w:shd w:val="clear" w:color="auto" w:fill="008BD2" w:themeFill="text2"/>
            <w:vAlign w:val="center"/>
          </w:tcPr>
          <w:p w:rsidRPr="00A5184A" w:rsidR="00A5184A" w:rsidP="00ED169B" w:rsidRDefault="00A5184A" w14:paraId="6D455070" w14:textId="0B48E0F0">
            <w:pPr>
              <w:spacing w:before="120" w:after="120" w:line="23" w:lineRule="atLeast"/>
              <w:rPr>
                <w:rFonts w:cstheme="minorHAnsi"/>
                <w:b w:val="0"/>
                <w:bCs w:val="0"/>
                <w:color w:val="FFFFFF" w:themeColor="background1"/>
                <w:sz w:val="21"/>
                <w:szCs w:val="21"/>
              </w:rPr>
            </w:pPr>
            <w:r w:rsidRPr="00A5184A">
              <w:rPr>
                <w:rFonts w:cstheme="minorHAnsi"/>
                <w:color w:val="FFFFFF" w:themeColor="background1"/>
                <w:sz w:val="21"/>
                <w:szCs w:val="21"/>
              </w:rPr>
              <w:t>Teammitglied Nummer</w:t>
            </w:r>
            <w:r>
              <w:rPr>
                <w:rFonts w:cstheme="minorHAnsi"/>
                <w:color w:val="FFFFFF" w:themeColor="background1"/>
                <w:sz w:val="21"/>
                <w:szCs w:val="21"/>
              </w:rPr>
              <w:t xml:space="preserve"> </w:t>
            </w:r>
            <w:r w:rsidRPr="00A5184A">
              <w:rPr>
                <w:rFonts w:cstheme="minorHAnsi"/>
                <w:color w:val="FFFFFF" w:themeColor="background1"/>
                <w:sz w:val="21"/>
                <w:szCs w:val="21"/>
              </w:rPr>
              <w:t>1</w:t>
            </w:r>
          </w:p>
        </w:tc>
      </w:tr>
      <w:tr w:rsidRPr="00ED169B" w:rsidR="00DC74B0" w:rsidTr="005F592C" w14:paraId="6DAA8B94"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DC74B0" w:rsidP="00ED169B" w:rsidRDefault="00DC74B0" w14:paraId="50B78E32" w14:textId="77777777">
            <w:pPr>
              <w:spacing w:before="120" w:after="120" w:line="23" w:lineRule="atLeast"/>
              <w:rPr>
                <w:rFonts w:cstheme="minorHAnsi"/>
                <w:sz w:val="21"/>
                <w:szCs w:val="21"/>
              </w:rPr>
            </w:pPr>
            <w:r w:rsidRPr="00ED169B">
              <w:rPr>
                <w:rFonts w:cstheme="minorHAnsi"/>
                <w:sz w:val="21"/>
                <w:szCs w:val="21"/>
              </w:rPr>
              <w:t xml:space="preserve">Referenzprojekt Nr.: </w:t>
            </w:r>
          </w:p>
        </w:tc>
        <w:tc>
          <w:tcPr>
            <w:tcW w:w="3838" w:type="pct"/>
            <w:gridSpan w:val="2"/>
            <w:vAlign w:val="center"/>
          </w:tcPr>
          <w:sdt>
            <w:sdtPr>
              <w:rPr>
                <w:rFonts w:cstheme="minorHAnsi"/>
                <w:b/>
                <w:bCs/>
                <w:sz w:val="21"/>
                <w:szCs w:val="21"/>
              </w:rPr>
              <w:id w:val="-1223756557"/>
              <w:placeholder>
                <w:docPart w:val="63D9853A74E1420DAB67EC72AE02A5EB"/>
              </w:placeholder>
              <w:showingPlcHdr/>
            </w:sdtPr>
            <w:sdtContent>
              <w:p w:rsidRPr="00ED169B" w:rsidR="00DC74B0" w:rsidP="00ED169B" w:rsidRDefault="00ED169B" w14:paraId="4BF413DB" w14:textId="50CC1806">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b/>
                    <w:bCs/>
                    <w:sz w:val="21"/>
                    <w:szCs w:val="21"/>
                  </w:rPr>
                  <w:t>Projektnummer</w:t>
                </w:r>
              </w:p>
            </w:sdtContent>
          </w:sdt>
        </w:tc>
      </w:tr>
      <w:tr w:rsidRPr="00ED169B" w:rsidR="00DC74B0" w:rsidTr="005F592C" w14:paraId="6C56B948"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DC74B0" w:rsidP="00ED169B" w:rsidRDefault="00DC74B0" w14:paraId="42B9907F" w14:textId="4482A193">
            <w:pPr>
              <w:spacing w:before="120" w:after="120" w:line="23" w:lineRule="atLeast"/>
              <w:rPr>
                <w:rFonts w:cstheme="minorHAnsi"/>
                <w:sz w:val="21"/>
                <w:szCs w:val="21"/>
              </w:rPr>
            </w:pPr>
            <w:r w:rsidRPr="00ED169B">
              <w:rPr>
                <w:rFonts w:cstheme="minorHAnsi"/>
                <w:sz w:val="21"/>
                <w:szCs w:val="21"/>
              </w:rPr>
              <w:t xml:space="preserve">Name Teammitglied: </w:t>
            </w:r>
          </w:p>
        </w:tc>
        <w:tc>
          <w:tcPr>
            <w:tcW w:w="3838" w:type="pct"/>
            <w:gridSpan w:val="2"/>
            <w:vAlign w:val="center"/>
          </w:tcPr>
          <w:sdt>
            <w:sdtPr>
              <w:rPr>
                <w:rFonts w:cstheme="minorHAnsi"/>
                <w:sz w:val="21"/>
                <w:szCs w:val="21"/>
              </w:rPr>
              <w:id w:val="-373227056"/>
              <w:placeholder>
                <w:docPart w:val="029BCFF80B194B66BD4C51652F7F2C67"/>
              </w:placeholder>
              <w:showingPlcHdr/>
            </w:sdtPr>
            <w:sdtContent>
              <w:p w:rsidRPr="00ED169B" w:rsidR="00DC74B0" w:rsidP="00ED169B" w:rsidRDefault="00ED169B" w14:paraId="02D62504" w14:textId="40C28103">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Name</w:t>
                </w:r>
              </w:p>
            </w:sdtContent>
          </w:sdt>
        </w:tc>
      </w:tr>
      <w:tr w:rsidRPr="00ED169B" w:rsidR="00DC74B0" w:rsidTr="005F592C" w14:paraId="10135D74"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DC74B0" w:rsidP="00ED169B" w:rsidRDefault="00DC74B0" w14:paraId="560EED27" w14:textId="77777777">
            <w:pPr>
              <w:spacing w:before="120" w:after="120" w:line="23" w:lineRule="atLeast"/>
              <w:rPr>
                <w:rFonts w:cstheme="minorHAnsi"/>
                <w:sz w:val="21"/>
                <w:szCs w:val="21"/>
              </w:rPr>
            </w:pPr>
            <w:r w:rsidRPr="00ED169B">
              <w:rPr>
                <w:rFonts w:cstheme="minorHAnsi"/>
                <w:sz w:val="21"/>
                <w:szCs w:val="21"/>
              </w:rPr>
              <w:t xml:space="preserve">Auftraggeber: </w:t>
            </w:r>
          </w:p>
        </w:tc>
        <w:tc>
          <w:tcPr>
            <w:tcW w:w="3838" w:type="pct"/>
            <w:gridSpan w:val="2"/>
            <w:vAlign w:val="center"/>
          </w:tcPr>
          <w:sdt>
            <w:sdtPr>
              <w:rPr>
                <w:rFonts w:cstheme="minorHAnsi"/>
                <w:sz w:val="21"/>
                <w:szCs w:val="21"/>
              </w:rPr>
              <w:id w:val="-869073733"/>
              <w:placeholder>
                <w:docPart w:val="320613359B284B08A9B5BE24496E0A0E"/>
              </w:placeholder>
              <w:showingPlcHdr/>
            </w:sdtPr>
            <w:sdtContent>
              <w:p w:rsidRPr="00ED169B" w:rsidR="00DC74B0" w:rsidP="00ED169B" w:rsidRDefault="00ED169B" w14:paraId="2264CCD9" w14:textId="00DC19F9">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Auftraggeber</w:t>
                </w:r>
              </w:p>
            </w:sdtContent>
          </w:sdt>
        </w:tc>
      </w:tr>
      <w:tr w:rsidRPr="00ED169B" w:rsidR="00DC74B0" w:rsidTr="005F592C" w14:paraId="490E8F36"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DC74B0" w:rsidP="00ED169B" w:rsidRDefault="00DC74B0" w14:paraId="51F4DC98" w14:textId="77777777">
            <w:pPr>
              <w:spacing w:before="120" w:after="120" w:line="23" w:lineRule="atLeast"/>
              <w:rPr>
                <w:rFonts w:cstheme="minorHAnsi"/>
                <w:sz w:val="21"/>
                <w:szCs w:val="21"/>
              </w:rPr>
            </w:pPr>
            <w:r w:rsidRPr="00ED169B">
              <w:rPr>
                <w:rFonts w:cstheme="minorHAnsi"/>
                <w:sz w:val="21"/>
                <w:szCs w:val="21"/>
              </w:rPr>
              <w:t xml:space="preserve">Projektgegenstand: </w:t>
            </w:r>
          </w:p>
        </w:tc>
        <w:tc>
          <w:tcPr>
            <w:tcW w:w="3838" w:type="pct"/>
            <w:gridSpan w:val="2"/>
            <w:vAlign w:val="center"/>
          </w:tcPr>
          <w:sdt>
            <w:sdtPr>
              <w:rPr>
                <w:rFonts w:cstheme="minorHAnsi"/>
                <w:sz w:val="21"/>
                <w:szCs w:val="21"/>
              </w:rPr>
              <w:id w:val="1867713376"/>
              <w:placeholder>
                <w:docPart w:val="22480DC63D0A4819A58DB7FC0E9D921E"/>
              </w:placeholder>
              <w:showingPlcHdr/>
            </w:sdtPr>
            <w:sdtContent>
              <w:p w:rsidRPr="00ED169B" w:rsidR="00DC74B0" w:rsidP="00ED169B" w:rsidRDefault="00014694" w14:paraId="03E6D1E2" w14:textId="122B4C31">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Projektgegenstand</w:t>
                </w:r>
              </w:p>
            </w:sdtContent>
          </w:sdt>
        </w:tc>
      </w:tr>
      <w:tr w:rsidRPr="00ED169B" w:rsidR="00DC74B0" w:rsidTr="005F592C" w14:paraId="5611F571"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DC74B0" w:rsidP="00ED169B" w:rsidRDefault="00DC74B0" w14:paraId="4E98E8BA" w14:textId="77777777">
            <w:pPr>
              <w:spacing w:before="120" w:after="120" w:line="23" w:lineRule="atLeast"/>
              <w:rPr>
                <w:rFonts w:cstheme="minorHAnsi"/>
                <w:sz w:val="21"/>
                <w:szCs w:val="21"/>
              </w:rPr>
            </w:pPr>
            <w:r w:rsidRPr="00ED169B">
              <w:rPr>
                <w:rFonts w:cstheme="minorHAnsi"/>
                <w:sz w:val="21"/>
                <w:szCs w:val="21"/>
              </w:rPr>
              <w:t xml:space="preserve">Leistungszeitraum: </w:t>
            </w:r>
          </w:p>
        </w:tc>
        <w:tc>
          <w:tcPr>
            <w:tcW w:w="3838" w:type="pct"/>
            <w:gridSpan w:val="2"/>
            <w:vAlign w:val="center"/>
          </w:tcPr>
          <w:sdt>
            <w:sdtPr>
              <w:rPr>
                <w:rFonts w:cstheme="minorHAnsi"/>
                <w:sz w:val="21"/>
                <w:szCs w:val="21"/>
              </w:rPr>
              <w:id w:val="2123795321"/>
              <w:placeholder>
                <w:docPart w:val="695D97CAF21448F4814C64B435422CEA"/>
              </w:placeholder>
              <w:showingPlcHdr/>
            </w:sdtPr>
            <w:sdtContent>
              <w:p w:rsidRPr="00ED169B" w:rsidR="00DC74B0" w:rsidP="00ED169B" w:rsidRDefault="00014694" w14:paraId="3682E181" w14:textId="78BAD1EF">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Zeitraum</w:t>
                </w:r>
              </w:p>
            </w:sdtContent>
          </w:sdt>
        </w:tc>
      </w:tr>
      <w:tr w:rsidRPr="00ED169B" w:rsidR="00DC74B0" w:rsidTr="005F592C" w14:paraId="28F8869F"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DC74B0" w:rsidP="00ED169B" w:rsidRDefault="00DC74B0" w14:paraId="0A01D941" w14:textId="77777777">
            <w:pPr>
              <w:spacing w:before="120" w:after="120" w:line="23" w:lineRule="atLeast"/>
              <w:rPr>
                <w:rFonts w:cstheme="minorHAnsi"/>
                <w:sz w:val="21"/>
                <w:szCs w:val="21"/>
              </w:rPr>
            </w:pPr>
            <w:r w:rsidRPr="00ED169B">
              <w:rPr>
                <w:rFonts w:cstheme="minorHAnsi"/>
                <w:sz w:val="21"/>
                <w:szCs w:val="21"/>
              </w:rPr>
              <w:t xml:space="preserve">Umfang der erbrachten Leistungen (Personentage): </w:t>
            </w:r>
          </w:p>
        </w:tc>
        <w:tc>
          <w:tcPr>
            <w:tcW w:w="3838" w:type="pct"/>
            <w:gridSpan w:val="2"/>
            <w:vAlign w:val="center"/>
          </w:tcPr>
          <w:sdt>
            <w:sdtPr>
              <w:rPr>
                <w:rFonts w:cstheme="minorHAnsi"/>
                <w:sz w:val="21"/>
                <w:szCs w:val="21"/>
              </w:rPr>
              <w:id w:val="-1337689088"/>
              <w:placeholder>
                <w:docPart w:val="2A47911596C9479186EF7E9177210918"/>
              </w:placeholder>
              <w:showingPlcHdr/>
            </w:sdtPr>
            <w:sdtContent>
              <w:p w:rsidRPr="00ED169B" w:rsidR="00DC74B0" w:rsidP="00ED169B" w:rsidRDefault="00014694" w14:paraId="66C83079" w14:textId="0950B84B">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Umfang der Leistung</w:t>
                </w:r>
              </w:p>
            </w:sdtContent>
          </w:sdt>
        </w:tc>
      </w:tr>
      <w:tr w:rsidRPr="00ED169B" w:rsidR="00DC74B0" w:rsidTr="005F592C" w14:paraId="4AF09258"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DC74B0" w:rsidP="00ED169B" w:rsidRDefault="00DC74B0" w14:paraId="6151547B" w14:textId="77777777">
            <w:pPr>
              <w:spacing w:before="120" w:after="120" w:line="23" w:lineRule="atLeast"/>
              <w:rPr>
                <w:rFonts w:cstheme="minorHAnsi"/>
                <w:sz w:val="21"/>
                <w:szCs w:val="21"/>
              </w:rPr>
            </w:pPr>
            <w:r w:rsidRPr="00ED169B">
              <w:rPr>
                <w:rFonts w:cstheme="minorHAnsi"/>
                <w:sz w:val="21"/>
                <w:szCs w:val="21"/>
              </w:rPr>
              <w:t>Konkrete Rolle der benannten Person:</w:t>
            </w:r>
          </w:p>
        </w:tc>
        <w:tc>
          <w:tcPr>
            <w:tcW w:w="3838" w:type="pct"/>
            <w:gridSpan w:val="2"/>
            <w:vAlign w:val="center"/>
          </w:tcPr>
          <w:sdt>
            <w:sdtPr>
              <w:rPr>
                <w:rFonts w:cstheme="minorHAnsi"/>
                <w:sz w:val="21"/>
                <w:szCs w:val="21"/>
              </w:rPr>
              <w:id w:val="-729305868"/>
              <w:placeholder>
                <w:docPart w:val="72AF5C92450B456381D75D99ECA417B4"/>
              </w:placeholder>
              <w:showingPlcHdr/>
            </w:sdtPr>
            <w:sdtContent>
              <w:p w:rsidRPr="00ED169B" w:rsidR="00DC74B0" w:rsidP="00ED169B" w:rsidRDefault="00014694" w14:paraId="3D1ADF2D" w14:textId="1895DB80">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Rolle</w:t>
                </w:r>
              </w:p>
            </w:sdtContent>
          </w:sdt>
        </w:tc>
      </w:tr>
      <w:tr w:rsidRPr="00ED169B" w:rsidR="00DC74B0" w:rsidTr="005F592C" w14:paraId="0D100B59"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DC74B0" w:rsidP="00ED169B" w:rsidRDefault="00DC74B0" w14:paraId="0A2B2160" w14:textId="77777777">
            <w:pPr>
              <w:spacing w:before="120" w:after="120" w:line="23" w:lineRule="atLeast"/>
              <w:rPr>
                <w:rFonts w:cstheme="minorHAnsi"/>
                <w:sz w:val="21"/>
                <w:szCs w:val="21"/>
              </w:rPr>
            </w:pPr>
            <w:r w:rsidRPr="00ED169B">
              <w:rPr>
                <w:rFonts w:cstheme="minorHAnsi"/>
                <w:sz w:val="21"/>
                <w:szCs w:val="21"/>
              </w:rPr>
              <w:t xml:space="preserve">Eigenständig erbrachter Leistungsanteil (%): </w:t>
            </w:r>
          </w:p>
        </w:tc>
        <w:tc>
          <w:tcPr>
            <w:tcW w:w="3838" w:type="pct"/>
            <w:gridSpan w:val="2"/>
            <w:vAlign w:val="center"/>
          </w:tcPr>
          <w:sdt>
            <w:sdtPr>
              <w:rPr>
                <w:rFonts w:cstheme="minorHAnsi"/>
                <w:sz w:val="21"/>
                <w:szCs w:val="21"/>
              </w:rPr>
              <w:id w:val="-1053993900"/>
              <w:placeholder>
                <w:docPart w:val="27E389E476BA446593AC6BDF1717B8FE"/>
              </w:placeholder>
              <w:showingPlcHdr/>
            </w:sdtPr>
            <w:sdtContent>
              <w:p w:rsidRPr="00ED169B" w:rsidR="00DC74B0" w:rsidP="00ED169B" w:rsidRDefault="00B00650" w14:paraId="6980CB9C" w14:textId="481283A2">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Leistungsanteil</w:t>
                </w:r>
              </w:p>
            </w:sdtContent>
          </w:sdt>
        </w:tc>
      </w:tr>
      <w:tr w:rsidRPr="00ED169B" w:rsidR="00F5785B" w:rsidTr="005F592C" w14:paraId="28A66FE0"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F5785B" w:rsidP="00ED169B" w:rsidRDefault="00F5785B" w14:paraId="3C6A29AF" w14:textId="79E90246">
            <w:pPr>
              <w:spacing w:before="120" w:after="120" w:line="23" w:lineRule="atLeast"/>
              <w:rPr>
                <w:rFonts w:cstheme="minorHAnsi"/>
                <w:sz w:val="21"/>
                <w:szCs w:val="21"/>
              </w:rPr>
            </w:pPr>
            <w:r w:rsidRPr="00ED169B">
              <w:rPr>
                <w:rFonts w:cstheme="minorHAnsi"/>
                <w:sz w:val="21"/>
                <w:szCs w:val="21"/>
              </w:rPr>
              <w:t>Fachliche Einordnung des Referenzprojekts (Beschreibung</w:t>
            </w:r>
            <w:r w:rsidRPr="00ED169B" w:rsidR="0047030C">
              <w:rPr>
                <w:rFonts w:cstheme="minorHAnsi"/>
                <w:sz w:val="21"/>
                <w:szCs w:val="21"/>
              </w:rPr>
              <w:t>)</w:t>
            </w:r>
          </w:p>
        </w:tc>
        <w:sdt>
          <w:sdtPr>
            <w:rPr>
              <w:rFonts w:cstheme="minorHAnsi"/>
              <w:sz w:val="21"/>
              <w:szCs w:val="21"/>
            </w:rPr>
            <w:id w:val="1953058297"/>
            <w:placeholder>
              <w:docPart w:val="73BCDD76A23C4C6DB64D089332AF1E00"/>
            </w:placeholder>
            <w:showingPlcHdr/>
          </w:sdtPr>
          <w:sdtContent>
            <w:tc>
              <w:tcPr>
                <w:tcW w:w="3838" w:type="pct"/>
                <w:gridSpan w:val="2"/>
                <w:vAlign w:val="center"/>
              </w:tcPr>
              <w:p w:rsidRPr="00ED169B" w:rsidR="00F5785B" w:rsidP="00ED169B" w:rsidRDefault="00B00650" w14:paraId="4FCDE3BB" w14:textId="7BDB8C4D">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Fachliche Einordnung</w:t>
                </w:r>
              </w:p>
            </w:tc>
          </w:sdtContent>
        </w:sdt>
      </w:tr>
      <w:tr w:rsidRPr="00ED169B" w:rsidR="00F5785B" w:rsidTr="00D86F49" w14:paraId="64E5F496" w14:textId="77777777">
        <w:trPr>
          <w:gridAfter w:val="1"/>
          <w:wAfter w:w="40"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F5785B" w:rsidP="00ED169B" w:rsidRDefault="00F5785B" w14:paraId="25DE3F38" w14:textId="2891503A">
            <w:pPr>
              <w:spacing w:before="120" w:after="120" w:line="23" w:lineRule="atLeast"/>
              <w:rPr>
                <w:rFonts w:cstheme="minorHAnsi"/>
                <w:sz w:val="21"/>
                <w:szCs w:val="21"/>
              </w:rPr>
            </w:pPr>
            <w:r w:rsidRPr="00ED169B">
              <w:rPr>
                <w:rFonts w:cstheme="minorHAnsi"/>
                <w:sz w:val="21"/>
                <w:szCs w:val="21"/>
              </w:rPr>
              <w:t>Einordnung (bitte kreuzen Sie an)</w:t>
            </w:r>
          </w:p>
        </w:tc>
        <w:tc>
          <w:tcPr>
            <w:tcW w:w="3839" w:type="pct"/>
            <w:gridSpan w:val="2"/>
            <w:vAlign w:val="center"/>
          </w:tcPr>
          <w:p w:rsidRPr="00ED169B" w:rsidR="00F5785B" w:rsidP="00ED169B" w:rsidRDefault="00F5785B" w14:paraId="7AA57056" w14:textId="345F4FFA">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85949750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Pr>
                <w:rFonts w:asciiTheme="minorHAnsi" w:hAnsiTheme="minorHAnsi" w:cstheme="minorHAnsi"/>
                <w:b w:val="0"/>
                <w:bCs/>
                <w:sz w:val="21"/>
                <w:szCs w:val="21"/>
              </w:rPr>
              <w:t>Restrukturierung eines Unternehmens</w:t>
            </w:r>
          </w:p>
          <w:p w:rsidRPr="00ED169B" w:rsidR="00F5785B" w:rsidP="00ED169B" w:rsidRDefault="00F5785B" w14:paraId="37D3911F" w14:textId="4D67C15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878234272"/>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Pr>
                <w:rFonts w:asciiTheme="minorHAnsi" w:hAnsiTheme="minorHAnsi" w:cstheme="minorHAnsi"/>
                <w:b w:val="0"/>
                <w:bCs/>
                <w:sz w:val="21"/>
                <w:szCs w:val="21"/>
              </w:rPr>
              <w:t xml:space="preserve"> Organisationsentwicklung</w:t>
            </w:r>
          </w:p>
          <w:p w:rsidRPr="00ED169B" w:rsidR="00CC0217" w:rsidP="00ED169B" w:rsidRDefault="00CC0217" w14:paraId="6367E709" w14:textId="7B5CD7C2">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045520167"/>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sidR="00F5785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Transformationsprozess</w:t>
            </w:r>
          </w:p>
          <w:p w:rsidRPr="00ED169B" w:rsidR="00F5785B" w:rsidP="00ED169B" w:rsidRDefault="00CC0217" w14:paraId="4055A8C5" w14:textId="450074BF">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338899917"/>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Governance- oder Strukturentscheidung</w:t>
            </w:r>
          </w:p>
          <w:p w:rsidRPr="00ED169B" w:rsidR="00F5785B" w:rsidP="00ED169B" w:rsidRDefault="00CC0217" w14:paraId="3138768B" w14:textId="43813DA0">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563861544"/>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Bundesverwaltung</w:t>
            </w:r>
          </w:p>
          <w:p w:rsidRPr="00ED169B" w:rsidR="00F5785B" w:rsidP="00ED169B" w:rsidRDefault="00CC0217" w14:paraId="5E287854" w14:textId="4535DC5B">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04786679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Landesverwaltung</w:t>
            </w:r>
          </w:p>
          <w:p w:rsidRPr="00ED169B" w:rsidR="00F5785B" w:rsidP="00ED169B" w:rsidRDefault="00CC0217" w14:paraId="519D1371" w14:textId="706B74FC">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131614610"/>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Institutioneller Zuwendungsempfänger</w:t>
            </w:r>
          </w:p>
          <w:p w:rsidRPr="00ED169B" w:rsidR="00F5785B" w:rsidP="00ED169B" w:rsidRDefault="00CC0217" w14:paraId="11FFC998" w14:textId="06EABB5B">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64478158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Öffentliche Gesellschaft</w:t>
            </w:r>
          </w:p>
          <w:p w:rsidRPr="00ED169B" w:rsidR="00F5785B" w:rsidP="00ED169B" w:rsidRDefault="00CC0217" w14:paraId="1CE58325" w14:textId="083933F0">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00327205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GmbH</w:t>
            </w:r>
          </w:p>
          <w:p w:rsidRPr="00ED169B" w:rsidR="00F5785B" w:rsidP="00ED169B" w:rsidRDefault="00CC0217" w14:paraId="2BE4DB63" w14:textId="701D0873">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714349444"/>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Gesellschaftsrecht</w:t>
            </w:r>
          </w:p>
          <w:p w:rsidRPr="00ED169B" w:rsidR="00F5785B" w:rsidP="00ED169B" w:rsidRDefault="00CC0217" w14:paraId="05C1409B" w14:textId="0311FBD3">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568699238"/>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Vergaberecht</w:t>
            </w:r>
          </w:p>
          <w:p w:rsidRPr="00ED169B" w:rsidR="00F5785B" w:rsidP="00ED169B" w:rsidRDefault="00CC0217" w14:paraId="61D83367" w14:textId="73D5DED9">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19060922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Arbeits- und Mitbestimmungsrecht</w:t>
            </w:r>
          </w:p>
          <w:p w:rsidRPr="00ED169B" w:rsidR="00F5785B" w:rsidP="00ED169B" w:rsidRDefault="00CC0217" w14:paraId="3E38DFFE" w14:textId="5B31F304">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086416951"/>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Steuerrecht</w:t>
            </w:r>
          </w:p>
          <w:p w:rsidRPr="00ED169B" w:rsidR="00F5785B" w:rsidP="00ED169B" w:rsidRDefault="00CC0217" w14:paraId="26F5EA7E" w14:textId="6092C844">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77729242"/>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Beihilferecht</w:t>
            </w:r>
          </w:p>
          <w:p w:rsidRPr="00ED169B" w:rsidR="00F5785B" w:rsidP="00ED169B" w:rsidRDefault="00CC0217" w14:paraId="4331A7BC" w14:textId="01546CE8">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36113212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Haushaltsrecht</w:t>
            </w:r>
          </w:p>
          <w:p w:rsidRPr="00ED169B" w:rsidR="00F5785B" w:rsidP="00ED169B" w:rsidRDefault="00CC0217" w14:paraId="62FCA778" w14:textId="17DF7D2A">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986773517"/>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Public Corporate Governance</w:t>
            </w:r>
          </w:p>
          <w:p w:rsidRPr="00ED169B" w:rsidR="00F5785B" w:rsidP="00ED169B" w:rsidRDefault="00CC0217" w14:paraId="11B18E13" w14:textId="7D294490">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20994548"/>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Institutionelle Förderung</w:t>
            </w:r>
          </w:p>
          <w:p w:rsidRPr="00ED169B" w:rsidR="00F5785B" w:rsidP="00ED169B" w:rsidRDefault="00CC0217" w14:paraId="63A41C75" w14:textId="34818703">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78353670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Projektförderung</w:t>
            </w:r>
          </w:p>
          <w:p w:rsidRPr="00ED169B" w:rsidR="00F5785B" w:rsidP="00ED169B" w:rsidRDefault="00CC0217" w14:paraId="29E49F21" w14:textId="25CE44A9">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317451816"/>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Mischfinanzierung</w:t>
            </w:r>
          </w:p>
          <w:p w:rsidRPr="00ED169B" w:rsidR="00F5785B" w:rsidP="00ED169B" w:rsidRDefault="00CC0217" w14:paraId="42B97AAC" w14:textId="7D7C0693">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51342313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Bund</w:t>
            </w:r>
          </w:p>
          <w:p w:rsidRPr="00ED169B" w:rsidR="00F5785B" w:rsidP="00ED169B" w:rsidRDefault="00CC0217" w14:paraId="60A3EF79" w14:textId="493E2179">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89358049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Land</w:t>
            </w:r>
          </w:p>
          <w:p w:rsidRPr="00ED169B" w:rsidR="00F5785B" w:rsidP="00ED169B" w:rsidRDefault="00CC0217" w14:paraId="0C26F0BE" w14:textId="5BFC2528">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01202412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w:t>
            </w:r>
            <w:r w:rsidRPr="00ED169B" w:rsidR="00F5785B">
              <w:rPr>
                <w:rFonts w:asciiTheme="minorHAnsi" w:hAnsiTheme="minorHAnsi" w:cstheme="minorHAnsi"/>
                <w:b w:val="0"/>
                <w:bCs/>
                <w:sz w:val="21"/>
                <w:szCs w:val="21"/>
              </w:rPr>
              <w:t xml:space="preserve"> Kommune</w:t>
            </w:r>
          </w:p>
          <w:p w:rsidRPr="00ED169B" w:rsidR="00F5785B" w:rsidP="00ED169B" w:rsidRDefault="00CC0217" w14:paraId="5A2BFF17" w14:textId="787AD06A">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699904892"/>
                <w14:checkbox>
                  <w14:checked w14:val="0"/>
                  <w14:checkedState w14:val="2612" w14:font="MS Gothic"/>
                  <w14:uncheckedState w14:val="2610" w14:font="MS Gothic"/>
                </w14:checkbox>
              </w:sdtPr>
              <w:sdtContent>
                <w:r w:rsidRPr="00ED169B">
                  <w:rPr>
                    <w:rFonts w:ascii="Segoe UI Symbol" w:hAnsi="Segoe UI Symbol" w:eastAsia="MS Gothic" w:cs="Segoe UI Symbol"/>
                    <w:sz w:val="21"/>
                    <w:szCs w:val="21"/>
                  </w:rPr>
                  <w:t>☐</w:t>
                </w:r>
              </w:sdtContent>
            </w:sdt>
            <w:r w:rsidRPr="00ED169B">
              <w:rPr>
                <w:rFonts w:cstheme="minorHAnsi"/>
                <w:sz w:val="21"/>
                <w:szCs w:val="21"/>
              </w:rPr>
              <w:t xml:space="preserve"> </w:t>
            </w:r>
            <w:r w:rsidRPr="00ED169B" w:rsidR="00F5785B">
              <w:rPr>
                <w:rFonts w:cstheme="minorHAnsi"/>
                <w:sz w:val="21"/>
                <w:szCs w:val="21"/>
              </w:rPr>
              <w:t xml:space="preserve"> Mehrere föderale Ebenen beteiligt</w:t>
            </w:r>
          </w:p>
        </w:tc>
      </w:tr>
      <w:tr w:rsidRPr="00ED169B" w:rsidR="00F5785B" w:rsidTr="005F592C" w14:paraId="23F06757"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F5785B" w:rsidP="00ED169B" w:rsidRDefault="00F5785B" w14:paraId="419D858A" w14:textId="77777777">
            <w:pPr>
              <w:spacing w:before="120" w:after="120" w:line="23" w:lineRule="atLeast"/>
              <w:rPr>
                <w:rFonts w:cstheme="minorHAnsi"/>
                <w:sz w:val="21"/>
                <w:szCs w:val="21"/>
              </w:rPr>
            </w:pPr>
            <w:r w:rsidRPr="00ED169B">
              <w:rPr>
                <w:rFonts w:cstheme="minorHAnsi"/>
                <w:sz w:val="21"/>
                <w:szCs w:val="21"/>
              </w:rPr>
              <w:t>Vergleichbarkeit mit dem ausgeschriebenen Auftrag:</w:t>
            </w:r>
          </w:p>
          <w:p w:rsidRPr="00ED169B" w:rsidR="00F5785B" w:rsidP="00ED169B" w:rsidRDefault="00F5785B" w14:paraId="5318C471" w14:textId="77777777">
            <w:pPr>
              <w:spacing w:before="120" w:after="120" w:line="23" w:lineRule="atLeast"/>
              <w:rPr>
                <w:rFonts w:cstheme="minorHAnsi"/>
                <w:b w:val="0"/>
                <w:bCs w:val="0"/>
                <w:sz w:val="21"/>
                <w:szCs w:val="21"/>
              </w:rPr>
            </w:pPr>
            <w:r w:rsidRPr="00ED169B">
              <w:rPr>
                <w:rFonts w:cstheme="minorHAnsi"/>
                <w:sz w:val="21"/>
                <w:szCs w:val="21"/>
              </w:rPr>
              <w:t>Bitte erläutern Sie konkret die Vergleichbarkeit des Referenzprojekts mit dem ausgeschriebenen Auftrag.</w:t>
            </w:r>
          </w:p>
        </w:tc>
        <w:sdt>
          <w:sdtPr>
            <w:rPr>
              <w:rFonts w:asciiTheme="minorHAnsi" w:hAnsiTheme="minorHAnsi" w:cstheme="minorHAnsi"/>
              <w:b w:val="0"/>
              <w:bCs/>
              <w:sz w:val="21"/>
              <w:szCs w:val="21"/>
            </w:rPr>
            <w:id w:val="-1604343010"/>
            <w:placeholder>
              <w:docPart w:val="093EC75A2A964BEA96B68047C7D8AD7A"/>
            </w:placeholder>
            <w:showingPlcHdr/>
          </w:sdtPr>
          <w:sdtContent>
            <w:tc>
              <w:tcPr>
                <w:tcW w:w="3838" w:type="pct"/>
                <w:gridSpan w:val="2"/>
                <w:vAlign w:val="center"/>
              </w:tcPr>
              <w:p w:rsidRPr="00ED169B" w:rsidR="00F5785B" w:rsidP="00ED169B" w:rsidRDefault="0047030C" w14:paraId="7834FD90" w14:textId="0FCF3DF2">
                <w:pPr>
                  <w:pStyle w:val="berschrift3"/>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val="0"/>
                    <w:bCs/>
                    <w:sz w:val="21"/>
                    <w:szCs w:val="21"/>
                  </w:rPr>
                </w:pPr>
                <w:r w:rsidRPr="00ED169B">
                  <w:rPr>
                    <w:rStyle w:val="Platzhaltertext"/>
                    <w:rFonts w:asciiTheme="minorHAnsi" w:hAnsiTheme="minorHAnsi" w:cstheme="minorHAnsi"/>
                    <w:b w:val="0"/>
                    <w:bCs/>
                    <w:sz w:val="21"/>
                    <w:szCs w:val="21"/>
                  </w:rPr>
                  <w:t xml:space="preserve">Bitte erläutern Sie konkret die Vergleichbarkeit des Referenzprojekts mit dem </w:t>
                </w:r>
                <w:proofErr w:type="spellStart"/>
                <w:r w:rsidRPr="00ED169B">
                  <w:rPr>
                    <w:rStyle w:val="Platzhaltertext"/>
                    <w:rFonts w:asciiTheme="minorHAnsi" w:hAnsiTheme="minorHAnsi" w:cstheme="minorHAnsi"/>
                    <w:b w:val="0"/>
                    <w:bCs/>
                    <w:sz w:val="21"/>
                    <w:szCs w:val="21"/>
                  </w:rPr>
                  <w:t>ausge-schriebenen</w:t>
                </w:r>
                <w:proofErr w:type="spellEnd"/>
                <w:r w:rsidRPr="00ED169B">
                  <w:rPr>
                    <w:rStyle w:val="Platzhaltertext"/>
                    <w:rFonts w:asciiTheme="minorHAnsi" w:hAnsiTheme="minorHAnsi" w:cstheme="minorHAnsi"/>
                    <w:b w:val="0"/>
                    <w:bCs/>
                    <w:sz w:val="21"/>
                    <w:szCs w:val="21"/>
                  </w:rPr>
                  <w:t xml:space="preserve"> Auftrag</w:t>
                </w:r>
              </w:p>
            </w:tc>
          </w:sdtContent>
        </w:sdt>
      </w:tr>
      <w:tr w:rsidRPr="00ED169B" w:rsidR="00F5785B" w:rsidTr="005F592C" w14:paraId="2DC47D0D"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F5785B" w:rsidP="00ED169B" w:rsidRDefault="00F5785B" w14:paraId="58B928FB" w14:textId="77777777">
            <w:pPr>
              <w:spacing w:before="120" w:after="120" w:line="23" w:lineRule="atLeast"/>
              <w:rPr>
                <w:rFonts w:cstheme="minorHAnsi"/>
                <w:sz w:val="21"/>
                <w:szCs w:val="21"/>
              </w:rPr>
            </w:pPr>
            <w:r w:rsidRPr="00ED169B">
              <w:rPr>
                <w:rFonts w:cstheme="minorHAnsi"/>
                <w:sz w:val="21"/>
                <w:szCs w:val="21"/>
              </w:rPr>
              <w:t>Projektergebnis (Beschreibung)</w:t>
            </w:r>
          </w:p>
        </w:tc>
        <w:sdt>
          <w:sdtPr>
            <w:rPr>
              <w:rFonts w:cstheme="minorHAnsi"/>
              <w:sz w:val="21"/>
              <w:szCs w:val="21"/>
            </w:rPr>
            <w:id w:val="-1289356762"/>
            <w:placeholder>
              <w:docPart w:val="C7C15D001AB545ADB14D975AE27DD647"/>
            </w:placeholder>
            <w:showingPlcHdr/>
          </w:sdtPr>
          <w:sdtContent>
            <w:tc>
              <w:tcPr>
                <w:tcW w:w="3838" w:type="pct"/>
                <w:gridSpan w:val="2"/>
                <w:vAlign w:val="center"/>
              </w:tcPr>
              <w:p w:rsidRPr="00ED169B" w:rsidR="00F5785B" w:rsidP="00ED169B" w:rsidRDefault="0047030C" w14:paraId="5265FDBF" w14:textId="4B2C348E">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Projektergebnis</w:t>
                </w:r>
              </w:p>
            </w:tc>
          </w:sdtContent>
        </w:sdt>
      </w:tr>
    </w:tbl>
    <w:p w:rsidR="009D656D" w:rsidP="004454B9" w:rsidRDefault="009D656D" w14:paraId="785AEBE5" w14:textId="77777777">
      <w:pPr>
        <w:rPr>
          <w:rFonts w:cstheme="minorHAnsi"/>
          <w:sz w:val="21"/>
          <w:szCs w:val="21"/>
        </w:rPr>
      </w:pPr>
    </w:p>
    <w:tbl>
      <w:tblPr>
        <w:tblStyle w:val="EinfacheTabelle4"/>
        <w:tblW w:w="5000" w:type="pct"/>
        <w:tblLook w:val="04A0" w:firstRow="1" w:lastRow="0" w:firstColumn="1" w:lastColumn="0" w:noHBand="0" w:noVBand="1"/>
      </w:tblPr>
      <w:tblGrid>
        <w:gridCol w:w="117"/>
        <w:gridCol w:w="3062"/>
        <w:gridCol w:w="116"/>
        <w:gridCol w:w="10767"/>
        <w:gridCol w:w="113"/>
      </w:tblGrid>
      <w:tr w:rsidRPr="00ED169B" w:rsidR="00A5184A" w:rsidTr="008A6BA1" w14:paraId="266EE4AE" w14:textId="77777777">
        <w:trPr>
          <w:gridBefore w:val="1"/>
          <w:cnfStyle w:val="100000000000" w:firstRow="1" w:lastRow="0" w:firstColumn="0" w:lastColumn="0" w:oddVBand="0" w:evenVBand="0" w:oddHBand="0"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4959" w:type="pct"/>
            <w:gridSpan w:val="4"/>
            <w:shd w:val="clear" w:color="auto" w:fill="008BD2" w:themeFill="text2"/>
            <w:vAlign w:val="center"/>
          </w:tcPr>
          <w:p w:rsidRPr="00A5184A" w:rsidR="00A5184A" w:rsidP="008A6BA1" w:rsidRDefault="00A5184A" w14:paraId="6213A35C" w14:textId="7A82E99B">
            <w:pPr>
              <w:spacing w:before="120" w:after="120" w:line="23" w:lineRule="atLeast"/>
              <w:rPr>
                <w:rFonts w:cstheme="minorHAnsi"/>
                <w:b w:val="0"/>
                <w:bCs w:val="0"/>
                <w:color w:val="FFFFFF" w:themeColor="background1"/>
                <w:sz w:val="21"/>
                <w:szCs w:val="21"/>
              </w:rPr>
            </w:pPr>
            <w:r w:rsidRPr="00A5184A">
              <w:rPr>
                <w:rFonts w:cstheme="minorHAnsi"/>
                <w:color w:val="FFFFFF" w:themeColor="background1"/>
                <w:sz w:val="21"/>
                <w:szCs w:val="21"/>
              </w:rPr>
              <w:t>Teammitglied Nummer</w:t>
            </w:r>
            <w:r>
              <w:rPr>
                <w:rFonts w:cstheme="minorHAnsi"/>
                <w:color w:val="FFFFFF" w:themeColor="background1"/>
                <w:sz w:val="21"/>
                <w:szCs w:val="21"/>
              </w:rPr>
              <w:t xml:space="preserve"> 2</w:t>
            </w:r>
          </w:p>
        </w:tc>
      </w:tr>
      <w:tr w:rsidRPr="00ED169B" w:rsidR="00A5184A" w:rsidTr="008A6BA1" w14:paraId="04846319"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07479C0A" w14:textId="77777777">
            <w:pPr>
              <w:spacing w:before="120" w:after="120" w:line="23" w:lineRule="atLeast"/>
              <w:rPr>
                <w:rFonts w:cstheme="minorHAnsi"/>
                <w:sz w:val="21"/>
                <w:szCs w:val="21"/>
              </w:rPr>
            </w:pPr>
            <w:r w:rsidRPr="00ED169B">
              <w:rPr>
                <w:rFonts w:cstheme="minorHAnsi"/>
                <w:sz w:val="21"/>
                <w:szCs w:val="21"/>
              </w:rPr>
              <w:t xml:space="preserve">Referenzprojekt Nr.: </w:t>
            </w:r>
          </w:p>
        </w:tc>
        <w:tc>
          <w:tcPr>
            <w:tcW w:w="3838" w:type="pct"/>
            <w:gridSpan w:val="2"/>
            <w:vAlign w:val="center"/>
          </w:tcPr>
          <w:sdt>
            <w:sdtPr>
              <w:rPr>
                <w:rFonts w:cstheme="minorHAnsi"/>
                <w:b/>
                <w:bCs/>
                <w:sz w:val="21"/>
                <w:szCs w:val="21"/>
              </w:rPr>
              <w:id w:val="1850910878"/>
              <w:placeholder>
                <w:docPart w:val="010B698EF3EE4537A27390D4BBF90534"/>
              </w:placeholder>
              <w:showingPlcHdr/>
            </w:sdtPr>
            <w:sdtContent>
              <w:p w:rsidRPr="00ED169B" w:rsidR="00A5184A" w:rsidP="008A6BA1" w:rsidRDefault="00A5184A" w14:paraId="6139E148"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b/>
                    <w:bCs/>
                    <w:sz w:val="21"/>
                    <w:szCs w:val="21"/>
                  </w:rPr>
                  <w:t>Projektnummer</w:t>
                </w:r>
              </w:p>
            </w:sdtContent>
          </w:sdt>
        </w:tc>
      </w:tr>
      <w:tr w:rsidRPr="00ED169B" w:rsidR="00A5184A" w:rsidTr="008A6BA1" w14:paraId="1B101E43"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65DA64AF" w14:textId="77777777">
            <w:pPr>
              <w:spacing w:before="120" w:after="120" w:line="23" w:lineRule="atLeast"/>
              <w:rPr>
                <w:rFonts w:cstheme="minorHAnsi"/>
                <w:sz w:val="21"/>
                <w:szCs w:val="21"/>
              </w:rPr>
            </w:pPr>
            <w:r w:rsidRPr="00ED169B">
              <w:rPr>
                <w:rFonts w:cstheme="minorHAnsi"/>
                <w:sz w:val="21"/>
                <w:szCs w:val="21"/>
              </w:rPr>
              <w:t xml:space="preserve">Name Teammitglied: </w:t>
            </w:r>
          </w:p>
        </w:tc>
        <w:tc>
          <w:tcPr>
            <w:tcW w:w="3838" w:type="pct"/>
            <w:gridSpan w:val="2"/>
            <w:vAlign w:val="center"/>
          </w:tcPr>
          <w:sdt>
            <w:sdtPr>
              <w:rPr>
                <w:rFonts w:cstheme="minorHAnsi"/>
                <w:sz w:val="21"/>
                <w:szCs w:val="21"/>
              </w:rPr>
              <w:id w:val="386076034"/>
              <w:placeholder>
                <w:docPart w:val="D2D8FD0359324576A14B069A0DC07CF0"/>
              </w:placeholder>
              <w:showingPlcHdr/>
            </w:sdtPr>
            <w:sdtContent>
              <w:p w:rsidRPr="00ED169B" w:rsidR="00A5184A" w:rsidP="008A6BA1" w:rsidRDefault="00A5184A" w14:paraId="06558D08"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Name</w:t>
                </w:r>
              </w:p>
            </w:sdtContent>
          </w:sdt>
        </w:tc>
      </w:tr>
      <w:tr w:rsidRPr="00ED169B" w:rsidR="00A5184A" w:rsidTr="008A6BA1" w14:paraId="3A4FB579"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5465A636" w14:textId="77777777">
            <w:pPr>
              <w:spacing w:before="120" w:after="120" w:line="23" w:lineRule="atLeast"/>
              <w:rPr>
                <w:rFonts w:cstheme="minorHAnsi"/>
                <w:sz w:val="21"/>
                <w:szCs w:val="21"/>
              </w:rPr>
            </w:pPr>
            <w:r w:rsidRPr="00ED169B">
              <w:rPr>
                <w:rFonts w:cstheme="minorHAnsi"/>
                <w:sz w:val="21"/>
                <w:szCs w:val="21"/>
              </w:rPr>
              <w:t xml:space="preserve">Auftraggeber: </w:t>
            </w:r>
          </w:p>
        </w:tc>
        <w:tc>
          <w:tcPr>
            <w:tcW w:w="3838" w:type="pct"/>
            <w:gridSpan w:val="2"/>
            <w:vAlign w:val="center"/>
          </w:tcPr>
          <w:sdt>
            <w:sdtPr>
              <w:rPr>
                <w:rFonts w:cstheme="minorHAnsi"/>
                <w:sz w:val="21"/>
                <w:szCs w:val="21"/>
              </w:rPr>
              <w:id w:val="-1903127535"/>
              <w:placeholder>
                <w:docPart w:val="2A9BE0E405CD4DA2BF967C2A42A9F08F"/>
              </w:placeholder>
              <w:showingPlcHdr/>
            </w:sdtPr>
            <w:sdtContent>
              <w:p w:rsidRPr="00ED169B" w:rsidR="00A5184A" w:rsidP="008A6BA1" w:rsidRDefault="00A5184A" w14:paraId="5AA65675"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Auftraggeber</w:t>
                </w:r>
              </w:p>
            </w:sdtContent>
          </w:sdt>
        </w:tc>
      </w:tr>
      <w:tr w:rsidRPr="00ED169B" w:rsidR="00A5184A" w:rsidTr="008A6BA1" w14:paraId="19987680"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1EF1BD2C" w14:textId="77777777">
            <w:pPr>
              <w:spacing w:before="120" w:after="120" w:line="23" w:lineRule="atLeast"/>
              <w:rPr>
                <w:rFonts w:cstheme="minorHAnsi"/>
                <w:sz w:val="21"/>
                <w:szCs w:val="21"/>
              </w:rPr>
            </w:pPr>
            <w:r w:rsidRPr="00ED169B">
              <w:rPr>
                <w:rFonts w:cstheme="minorHAnsi"/>
                <w:sz w:val="21"/>
                <w:szCs w:val="21"/>
              </w:rPr>
              <w:t xml:space="preserve">Projektgegenstand: </w:t>
            </w:r>
          </w:p>
        </w:tc>
        <w:tc>
          <w:tcPr>
            <w:tcW w:w="3838" w:type="pct"/>
            <w:gridSpan w:val="2"/>
            <w:vAlign w:val="center"/>
          </w:tcPr>
          <w:sdt>
            <w:sdtPr>
              <w:rPr>
                <w:rFonts w:cstheme="minorHAnsi"/>
                <w:sz w:val="21"/>
                <w:szCs w:val="21"/>
              </w:rPr>
              <w:id w:val="-1354100317"/>
              <w:placeholder>
                <w:docPart w:val="45B7D694A7C64875A1C3E6DC04907E82"/>
              </w:placeholder>
              <w:showingPlcHdr/>
            </w:sdtPr>
            <w:sdtContent>
              <w:p w:rsidRPr="00ED169B" w:rsidR="00A5184A" w:rsidP="008A6BA1" w:rsidRDefault="00A5184A" w14:paraId="3AF30F23"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Projektgegenstand</w:t>
                </w:r>
              </w:p>
            </w:sdtContent>
          </w:sdt>
        </w:tc>
      </w:tr>
      <w:tr w:rsidRPr="00ED169B" w:rsidR="00A5184A" w:rsidTr="008A6BA1" w14:paraId="1274DC66"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0906DC9A" w14:textId="77777777">
            <w:pPr>
              <w:spacing w:before="120" w:after="120" w:line="23" w:lineRule="atLeast"/>
              <w:rPr>
                <w:rFonts w:cstheme="minorHAnsi"/>
                <w:sz w:val="21"/>
                <w:szCs w:val="21"/>
              </w:rPr>
            </w:pPr>
            <w:r w:rsidRPr="00ED169B">
              <w:rPr>
                <w:rFonts w:cstheme="minorHAnsi"/>
                <w:sz w:val="21"/>
                <w:szCs w:val="21"/>
              </w:rPr>
              <w:t xml:space="preserve">Leistungszeitraum: </w:t>
            </w:r>
          </w:p>
        </w:tc>
        <w:tc>
          <w:tcPr>
            <w:tcW w:w="3838" w:type="pct"/>
            <w:gridSpan w:val="2"/>
            <w:vAlign w:val="center"/>
          </w:tcPr>
          <w:sdt>
            <w:sdtPr>
              <w:rPr>
                <w:rFonts w:cstheme="minorHAnsi"/>
                <w:sz w:val="21"/>
                <w:szCs w:val="21"/>
              </w:rPr>
              <w:id w:val="-306404675"/>
              <w:placeholder>
                <w:docPart w:val="A010791F91344591843974114EB570A6"/>
              </w:placeholder>
              <w:showingPlcHdr/>
            </w:sdtPr>
            <w:sdtContent>
              <w:p w:rsidRPr="00ED169B" w:rsidR="00A5184A" w:rsidP="008A6BA1" w:rsidRDefault="00A5184A" w14:paraId="6749BA16"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Zeitraum</w:t>
                </w:r>
              </w:p>
            </w:sdtContent>
          </w:sdt>
        </w:tc>
      </w:tr>
      <w:tr w:rsidRPr="00ED169B" w:rsidR="00A5184A" w:rsidTr="008A6BA1" w14:paraId="2C1B1DB6"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2837F8F1" w14:textId="77777777">
            <w:pPr>
              <w:spacing w:before="120" w:after="120" w:line="23" w:lineRule="atLeast"/>
              <w:rPr>
                <w:rFonts w:cstheme="minorHAnsi"/>
                <w:sz w:val="21"/>
                <w:szCs w:val="21"/>
              </w:rPr>
            </w:pPr>
            <w:r w:rsidRPr="00ED169B">
              <w:rPr>
                <w:rFonts w:cstheme="minorHAnsi"/>
                <w:sz w:val="21"/>
                <w:szCs w:val="21"/>
              </w:rPr>
              <w:t xml:space="preserve">Umfang der erbrachten Leistungen (Personentage): </w:t>
            </w:r>
          </w:p>
        </w:tc>
        <w:tc>
          <w:tcPr>
            <w:tcW w:w="3838" w:type="pct"/>
            <w:gridSpan w:val="2"/>
            <w:vAlign w:val="center"/>
          </w:tcPr>
          <w:sdt>
            <w:sdtPr>
              <w:rPr>
                <w:rFonts w:cstheme="minorHAnsi"/>
                <w:sz w:val="21"/>
                <w:szCs w:val="21"/>
              </w:rPr>
              <w:id w:val="-1682349729"/>
              <w:placeholder>
                <w:docPart w:val="6C58FCB5E7564D8ABFB4DAD3DEED791A"/>
              </w:placeholder>
              <w:showingPlcHdr/>
            </w:sdtPr>
            <w:sdtContent>
              <w:p w:rsidRPr="00ED169B" w:rsidR="00A5184A" w:rsidP="008A6BA1" w:rsidRDefault="00A5184A" w14:paraId="0655FEC2"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Umfang der Leistung</w:t>
                </w:r>
              </w:p>
            </w:sdtContent>
          </w:sdt>
        </w:tc>
      </w:tr>
      <w:tr w:rsidRPr="00ED169B" w:rsidR="00A5184A" w:rsidTr="008A6BA1" w14:paraId="2BCD576C"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274FA2AA" w14:textId="77777777">
            <w:pPr>
              <w:spacing w:before="120" w:after="120" w:line="23" w:lineRule="atLeast"/>
              <w:rPr>
                <w:rFonts w:cstheme="minorHAnsi"/>
                <w:sz w:val="21"/>
                <w:szCs w:val="21"/>
              </w:rPr>
            </w:pPr>
            <w:r w:rsidRPr="00ED169B">
              <w:rPr>
                <w:rFonts w:cstheme="minorHAnsi"/>
                <w:sz w:val="21"/>
                <w:szCs w:val="21"/>
              </w:rPr>
              <w:t>Konkrete Rolle der benannten Person:</w:t>
            </w:r>
          </w:p>
        </w:tc>
        <w:tc>
          <w:tcPr>
            <w:tcW w:w="3838" w:type="pct"/>
            <w:gridSpan w:val="2"/>
            <w:vAlign w:val="center"/>
          </w:tcPr>
          <w:sdt>
            <w:sdtPr>
              <w:rPr>
                <w:rFonts w:cstheme="minorHAnsi"/>
                <w:sz w:val="21"/>
                <w:szCs w:val="21"/>
              </w:rPr>
              <w:id w:val="-586387996"/>
              <w:placeholder>
                <w:docPart w:val="C8EE608C60654566B56206C4BCEC531C"/>
              </w:placeholder>
              <w:showingPlcHdr/>
            </w:sdtPr>
            <w:sdtContent>
              <w:p w:rsidRPr="00ED169B" w:rsidR="00A5184A" w:rsidP="008A6BA1" w:rsidRDefault="00A5184A" w14:paraId="35201B8A"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Rolle</w:t>
                </w:r>
              </w:p>
            </w:sdtContent>
          </w:sdt>
        </w:tc>
      </w:tr>
      <w:tr w:rsidRPr="00ED169B" w:rsidR="00A5184A" w:rsidTr="008A6BA1" w14:paraId="0C2757C2"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7F9F9F59" w14:textId="77777777">
            <w:pPr>
              <w:spacing w:before="120" w:after="120" w:line="23" w:lineRule="atLeast"/>
              <w:rPr>
                <w:rFonts w:cstheme="minorHAnsi"/>
                <w:sz w:val="21"/>
                <w:szCs w:val="21"/>
              </w:rPr>
            </w:pPr>
            <w:r w:rsidRPr="00ED169B">
              <w:rPr>
                <w:rFonts w:cstheme="minorHAnsi"/>
                <w:sz w:val="21"/>
                <w:szCs w:val="21"/>
              </w:rPr>
              <w:t xml:space="preserve">Eigenständig erbrachter Leistungsanteil (%): </w:t>
            </w:r>
          </w:p>
        </w:tc>
        <w:tc>
          <w:tcPr>
            <w:tcW w:w="3838" w:type="pct"/>
            <w:gridSpan w:val="2"/>
            <w:vAlign w:val="center"/>
          </w:tcPr>
          <w:sdt>
            <w:sdtPr>
              <w:rPr>
                <w:rFonts w:cstheme="minorHAnsi"/>
                <w:sz w:val="21"/>
                <w:szCs w:val="21"/>
              </w:rPr>
              <w:id w:val="622206393"/>
              <w:placeholder>
                <w:docPart w:val="0E714FF746E1473995FE47D28D1FF599"/>
              </w:placeholder>
              <w:showingPlcHdr/>
            </w:sdtPr>
            <w:sdtContent>
              <w:p w:rsidRPr="00ED169B" w:rsidR="00A5184A" w:rsidP="008A6BA1" w:rsidRDefault="00A5184A" w14:paraId="29B126B9"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Leistungsanteil</w:t>
                </w:r>
              </w:p>
            </w:sdtContent>
          </w:sdt>
        </w:tc>
      </w:tr>
      <w:tr w:rsidRPr="00ED169B" w:rsidR="00A5184A" w:rsidTr="008A6BA1" w14:paraId="4AB0A7B1"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5C5E6B11" w14:textId="77777777">
            <w:pPr>
              <w:spacing w:before="120" w:after="120" w:line="23" w:lineRule="atLeast"/>
              <w:rPr>
                <w:rFonts w:cstheme="minorHAnsi"/>
                <w:sz w:val="21"/>
                <w:szCs w:val="21"/>
              </w:rPr>
            </w:pPr>
            <w:r w:rsidRPr="00ED169B">
              <w:rPr>
                <w:rFonts w:cstheme="minorHAnsi"/>
                <w:sz w:val="21"/>
                <w:szCs w:val="21"/>
              </w:rPr>
              <w:t>Fachliche Einordnung des Referenzprojekts (Beschreibung)</w:t>
            </w:r>
          </w:p>
        </w:tc>
        <w:sdt>
          <w:sdtPr>
            <w:rPr>
              <w:rFonts w:cstheme="minorHAnsi"/>
              <w:sz w:val="21"/>
              <w:szCs w:val="21"/>
            </w:rPr>
            <w:id w:val="-1947304325"/>
            <w:placeholder>
              <w:docPart w:val="DBC31C2E4C5C435C911000BDB06D3F90"/>
            </w:placeholder>
            <w:showingPlcHdr/>
          </w:sdtPr>
          <w:sdtContent>
            <w:tc>
              <w:tcPr>
                <w:tcW w:w="3838" w:type="pct"/>
                <w:gridSpan w:val="2"/>
                <w:vAlign w:val="center"/>
              </w:tcPr>
              <w:p w:rsidRPr="00ED169B" w:rsidR="00A5184A" w:rsidP="008A6BA1" w:rsidRDefault="00A5184A" w14:paraId="2D3E50DB"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Fachliche Einordnung</w:t>
                </w:r>
              </w:p>
            </w:tc>
          </w:sdtContent>
        </w:sdt>
      </w:tr>
      <w:tr w:rsidRPr="00ED169B" w:rsidR="00A5184A" w:rsidTr="008A6BA1" w14:paraId="0F2E1304" w14:textId="77777777">
        <w:trPr>
          <w:gridAfter w:val="1"/>
          <w:wAfter w:w="40"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761E0BBC" w14:textId="77777777">
            <w:pPr>
              <w:spacing w:before="120" w:after="120" w:line="23" w:lineRule="atLeast"/>
              <w:rPr>
                <w:rFonts w:cstheme="minorHAnsi"/>
                <w:sz w:val="21"/>
                <w:szCs w:val="21"/>
              </w:rPr>
            </w:pPr>
            <w:r w:rsidRPr="00ED169B">
              <w:rPr>
                <w:rFonts w:cstheme="minorHAnsi"/>
                <w:sz w:val="21"/>
                <w:szCs w:val="21"/>
              </w:rPr>
              <w:t>Einordnung (bitte kreuzen Sie an)</w:t>
            </w:r>
          </w:p>
        </w:tc>
        <w:tc>
          <w:tcPr>
            <w:tcW w:w="3839" w:type="pct"/>
            <w:gridSpan w:val="2"/>
            <w:vAlign w:val="center"/>
          </w:tcPr>
          <w:p w:rsidRPr="00ED169B" w:rsidR="00A5184A" w:rsidP="008A6BA1" w:rsidRDefault="00A5184A" w14:paraId="79B534B6"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07851042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Restrukturierung eines Unternehmens</w:t>
            </w:r>
          </w:p>
          <w:p w:rsidRPr="00ED169B" w:rsidR="00A5184A" w:rsidP="008A6BA1" w:rsidRDefault="00A5184A" w14:paraId="37B42F6A"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116593246"/>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Organisationsentwicklung</w:t>
            </w:r>
          </w:p>
          <w:p w:rsidRPr="00ED169B" w:rsidR="00A5184A" w:rsidP="008A6BA1" w:rsidRDefault="00A5184A" w14:paraId="168BD4BF"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00232187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Transformationsprozess</w:t>
            </w:r>
          </w:p>
          <w:p w:rsidRPr="00ED169B" w:rsidR="00A5184A" w:rsidP="008A6BA1" w:rsidRDefault="00A5184A" w14:paraId="0D6D51B2"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81663726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Governance- oder Strukturentscheidung</w:t>
            </w:r>
          </w:p>
          <w:p w:rsidRPr="00ED169B" w:rsidR="00A5184A" w:rsidP="008A6BA1" w:rsidRDefault="00A5184A" w14:paraId="35E3D6E2"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461259962"/>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Bundesverwaltung</w:t>
            </w:r>
          </w:p>
          <w:p w:rsidRPr="00ED169B" w:rsidR="00A5184A" w:rsidP="008A6BA1" w:rsidRDefault="00A5184A" w14:paraId="00B75EF1"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800112251"/>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Landesverwaltung</w:t>
            </w:r>
          </w:p>
          <w:p w:rsidRPr="00ED169B" w:rsidR="00A5184A" w:rsidP="008A6BA1" w:rsidRDefault="00A5184A" w14:paraId="15C1F7EE"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74229722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Institutioneller Zuwendungsempfänger</w:t>
            </w:r>
          </w:p>
          <w:p w:rsidRPr="00ED169B" w:rsidR="00A5184A" w:rsidP="008A6BA1" w:rsidRDefault="00A5184A" w14:paraId="4D5117AA"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55810307"/>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Öffentliche Gesellschaft</w:t>
            </w:r>
          </w:p>
          <w:p w:rsidRPr="00ED169B" w:rsidR="00A5184A" w:rsidP="008A6BA1" w:rsidRDefault="00A5184A" w14:paraId="3B05AE8F"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661889872"/>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GmbH</w:t>
            </w:r>
          </w:p>
          <w:p w:rsidRPr="00ED169B" w:rsidR="00A5184A" w:rsidP="008A6BA1" w:rsidRDefault="00A5184A" w14:paraId="6406855B"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767829877"/>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Gesellschaftsrecht</w:t>
            </w:r>
          </w:p>
          <w:p w:rsidRPr="00ED169B" w:rsidR="00A5184A" w:rsidP="008A6BA1" w:rsidRDefault="00A5184A" w14:paraId="6936D2FE"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102758096"/>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Vergaberecht</w:t>
            </w:r>
          </w:p>
          <w:p w:rsidRPr="00ED169B" w:rsidR="00A5184A" w:rsidP="008A6BA1" w:rsidRDefault="00A5184A" w14:paraId="7749396E"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319776250"/>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Arbeits- und Mitbestimmungsrecht</w:t>
            </w:r>
          </w:p>
          <w:p w:rsidRPr="00ED169B" w:rsidR="00A5184A" w:rsidP="008A6BA1" w:rsidRDefault="00A5184A" w14:paraId="4F2D2506"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357665206"/>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Steuerrecht</w:t>
            </w:r>
          </w:p>
          <w:p w:rsidRPr="00ED169B" w:rsidR="00A5184A" w:rsidP="008A6BA1" w:rsidRDefault="00A5184A" w14:paraId="11F23EF5"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556119132"/>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Beihilferecht</w:t>
            </w:r>
          </w:p>
          <w:p w:rsidRPr="00ED169B" w:rsidR="00A5184A" w:rsidP="008A6BA1" w:rsidRDefault="00A5184A" w14:paraId="15660670"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31649758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Haushaltsrecht</w:t>
            </w:r>
          </w:p>
          <w:p w:rsidRPr="00ED169B" w:rsidR="00A5184A" w:rsidP="008A6BA1" w:rsidRDefault="00A5184A" w14:paraId="0611AA78"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88784670"/>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Public Corporate Governance</w:t>
            </w:r>
          </w:p>
          <w:p w:rsidRPr="00ED169B" w:rsidR="00A5184A" w:rsidP="008A6BA1" w:rsidRDefault="00A5184A" w14:paraId="6EC55E69"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002352796"/>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Institutionelle Förderung</w:t>
            </w:r>
          </w:p>
          <w:p w:rsidRPr="00ED169B" w:rsidR="00A5184A" w:rsidP="008A6BA1" w:rsidRDefault="00A5184A" w14:paraId="24C3D16A"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04836540"/>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Projektförderung</w:t>
            </w:r>
          </w:p>
          <w:p w:rsidRPr="00ED169B" w:rsidR="00A5184A" w:rsidP="008A6BA1" w:rsidRDefault="00A5184A" w14:paraId="07459F4F"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360479051"/>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Mischfinanzierung</w:t>
            </w:r>
          </w:p>
          <w:p w:rsidRPr="00ED169B" w:rsidR="00A5184A" w:rsidP="008A6BA1" w:rsidRDefault="00A5184A" w14:paraId="14FD5E56"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660610778"/>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Bund</w:t>
            </w:r>
          </w:p>
          <w:p w:rsidRPr="00ED169B" w:rsidR="00A5184A" w:rsidP="008A6BA1" w:rsidRDefault="00A5184A" w14:paraId="5718CB67"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64684858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Land</w:t>
            </w:r>
          </w:p>
          <w:p w:rsidRPr="00ED169B" w:rsidR="00A5184A" w:rsidP="008A6BA1" w:rsidRDefault="00A5184A" w14:paraId="6D40172A"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37204916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Kommune</w:t>
            </w:r>
          </w:p>
          <w:p w:rsidRPr="00ED169B" w:rsidR="00A5184A" w:rsidP="008A6BA1" w:rsidRDefault="00A5184A" w14:paraId="4EC5A3E9"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043596656"/>
                <w14:checkbox>
                  <w14:checked w14:val="0"/>
                  <w14:checkedState w14:val="2612" w14:font="MS Gothic"/>
                  <w14:uncheckedState w14:val="2610" w14:font="MS Gothic"/>
                </w14:checkbox>
              </w:sdtPr>
              <w:sdtContent>
                <w:r w:rsidRPr="00ED169B">
                  <w:rPr>
                    <w:rFonts w:ascii="Segoe UI Symbol" w:hAnsi="Segoe UI Symbol" w:eastAsia="MS Gothic" w:cs="Segoe UI Symbol"/>
                    <w:sz w:val="21"/>
                    <w:szCs w:val="21"/>
                  </w:rPr>
                  <w:t>☐</w:t>
                </w:r>
              </w:sdtContent>
            </w:sdt>
            <w:r w:rsidRPr="00ED169B">
              <w:rPr>
                <w:rFonts w:cstheme="minorHAnsi"/>
                <w:sz w:val="21"/>
                <w:szCs w:val="21"/>
              </w:rPr>
              <w:t xml:space="preserve">  Mehrere föderale Ebenen beteiligt</w:t>
            </w:r>
          </w:p>
        </w:tc>
      </w:tr>
      <w:tr w:rsidRPr="00ED169B" w:rsidR="00A5184A" w:rsidTr="008A6BA1" w14:paraId="73D88CAA"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759C2D1C" w14:textId="77777777">
            <w:pPr>
              <w:spacing w:before="120" w:after="120" w:line="23" w:lineRule="atLeast"/>
              <w:rPr>
                <w:rFonts w:cstheme="minorHAnsi"/>
                <w:sz w:val="21"/>
                <w:szCs w:val="21"/>
              </w:rPr>
            </w:pPr>
            <w:r w:rsidRPr="00ED169B">
              <w:rPr>
                <w:rFonts w:cstheme="minorHAnsi"/>
                <w:sz w:val="21"/>
                <w:szCs w:val="21"/>
              </w:rPr>
              <w:t>Vergleichbarkeit mit dem ausgeschriebenen Auftrag:</w:t>
            </w:r>
          </w:p>
          <w:p w:rsidRPr="00ED169B" w:rsidR="00A5184A" w:rsidP="008A6BA1" w:rsidRDefault="00A5184A" w14:paraId="037B6EE8" w14:textId="77777777">
            <w:pPr>
              <w:spacing w:before="120" w:after="120" w:line="23" w:lineRule="atLeast"/>
              <w:rPr>
                <w:rFonts w:cstheme="minorHAnsi"/>
                <w:b w:val="0"/>
                <w:bCs w:val="0"/>
                <w:sz w:val="21"/>
                <w:szCs w:val="21"/>
              </w:rPr>
            </w:pPr>
            <w:r w:rsidRPr="00ED169B">
              <w:rPr>
                <w:rFonts w:cstheme="minorHAnsi"/>
                <w:sz w:val="21"/>
                <w:szCs w:val="21"/>
              </w:rPr>
              <w:t>Bitte erläutern Sie konkret die Vergleichbarkeit des Referenzprojekts mit dem ausgeschriebenen Auftrag.</w:t>
            </w:r>
          </w:p>
        </w:tc>
        <w:sdt>
          <w:sdtPr>
            <w:rPr>
              <w:rFonts w:asciiTheme="minorHAnsi" w:hAnsiTheme="minorHAnsi" w:cstheme="minorHAnsi"/>
              <w:b w:val="0"/>
              <w:bCs/>
              <w:sz w:val="21"/>
              <w:szCs w:val="21"/>
            </w:rPr>
            <w:id w:val="-727386289"/>
            <w:placeholder>
              <w:docPart w:val="F85C2EFBFD814C2BB8E9A174D000FD30"/>
            </w:placeholder>
            <w:showingPlcHdr/>
          </w:sdtPr>
          <w:sdtContent>
            <w:tc>
              <w:tcPr>
                <w:tcW w:w="3838" w:type="pct"/>
                <w:gridSpan w:val="2"/>
                <w:vAlign w:val="center"/>
              </w:tcPr>
              <w:p w:rsidRPr="00ED169B" w:rsidR="00A5184A" w:rsidP="008A6BA1" w:rsidRDefault="00A5184A" w14:paraId="315A64C4" w14:textId="77777777">
                <w:pPr>
                  <w:pStyle w:val="berschrift3"/>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val="0"/>
                    <w:bCs/>
                    <w:sz w:val="21"/>
                    <w:szCs w:val="21"/>
                  </w:rPr>
                </w:pPr>
                <w:r w:rsidRPr="00ED169B">
                  <w:rPr>
                    <w:rStyle w:val="Platzhaltertext"/>
                    <w:rFonts w:asciiTheme="minorHAnsi" w:hAnsiTheme="minorHAnsi" w:cstheme="minorHAnsi"/>
                    <w:b w:val="0"/>
                    <w:bCs/>
                    <w:sz w:val="21"/>
                    <w:szCs w:val="21"/>
                  </w:rPr>
                  <w:t>Bitte erläutern Sie konkret die Vergleichbarkeit des Referenzprojekts mit dem ausge-schriebenen Auftrag</w:t>
                </w:r>
              </w:p>
            </w:tc>
          </w:sdtContent>
        </w:sdt>
      </w:tr>
      <w:tr w:rsidRPr="00ED169B" w:rsidR="00A5184A" w:rsidTr="008A6BA1" w14:paraId="7B2EE3AB"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55995150" w14:textId="77777777">
            <w:pPr>
              <w:spacing w:before="120" w:after="120" w:line="23" w:lineRule="atLeast"/>
              <w:rPr>
                <w:rFonts w:cstheme="minorHAnsi"/>
                <w:sz w:val="21"/>
                <w:szCs w:val="21"/>
              </w:rPr>
            </w:pPr>
            <w:r w:rsidRPr="00ED169B">
              <w:rPr>
                <w:rFonts w:cstheme="minorHAnsi"/>
                <w:sz w:val="21"/>
                <w:szCs w:val="21"/>
              </w:rPr>
              <w:t>Projektergebnis (Beschreibung)</w:t>
            </w:r>
          </w:p>
        </w:tc>
        <w:sdt>
          <w:sdtPr>
            <w:rPr>
              <w:rFonts w:cstheme="minorHAnsi"/>
              <w:sz w:val="21"/>
              <w:szCs w:val="21"/>
            </w:rPr>
            <w:id w:val="-56932871"/>
            <w:placeholder>
              <w:docPart w:val="C9387739CA104EF88CBD64771DE42E7E"/>
            </w:placeholder>
            <w:showingPlcHdr/>
          </w:sdtPr>
          <w:sdtContent>
            <w:tc>
              <w:tcPr>
                <w:tcW w:w="3838" w:type="pct"/>
                <w:gridSpan w:val="2"/>
                <w:vAlign w:val="center"/>
              </w:tcPr>
              <w:p w:rsidRPr="00ED169B" w:rsidR="00A5184A" w:rsidP="008A6BA1" w:rsidRDefault="00A5184A" w14:paraId="75D15821"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Projektergebnis</w:t>
                </w:r>
              </w:p>
            </w:tc>
          </w:sdtContent>
        </w:sdt>
      </w:tr>
    </w:tbl>
    <w:p w:rsidR="00A5184A" w:rsidP="004454B9" w:rsidRDefault="00A5184A" w14:paraId="11DBC538" w14:textId="77777777">
      <w:pPr>
        <w:rPr>
          <w:rFonts w:cstheme="minorHAnsi"/>
          <w:sz w:val="21"/>
          <w:szCs w:val="21"/>
        </w:rPr>
      </w:pPr>
    </w:p>
    <w:tbl>
      <w:tblPr>
        <w:tblStyle w:val="EinfacheTabelle4"/>
        <w:tblW w:w="5000" w:type="pct"/>
        <w:tblLook w:val="04A0" w:firstRow="1" w:lastRow="0" w:firstColumn="1" w:lastColumn="0" w:noHBand="0" w:noVBand="1"/>
      </w:tblPr>
      <w:tblGrid>
        <w:gridCol w:w="117"/>
        <w:gridCol w:w="3062"/>
        <w:gridCol w:w="116"/>
        <w:gridCol w:w="10767"/>
        <w:gridCol w:w="113"/>
      </w:tblGrid>
      <w:tr w:rsidRPr="00ED169B" w:rsidR="00A5184A" w:rsidTr="008A6BA1" w14:paraId="0FF0BE34" w14:textId="77777777">
        <w:trPr>
          <w:gridBefore w:val="1"/>
          <w:cnfStyle w:val="100000000000" w:firstRow="1" w:lastRow="0" w:firstColumn="0" w:lastColumn="0" w:oddVBand="0" w:evenVBand="0" w:oddHBand="0"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4959" w:type="pct"/>
            <w:gridSpan w:val="4"/>
            <w:shd w:val="clear" w:color="auto" w:fill="008BD2" w:themeFill="text2"/>
            <w:vAlign w:val="center"/>
          </w:tcPr>
          <w:p w:rsidRPr="00A5184A" w:rsidR="00A5184A" w:rsidP="008A6BA1" w:rsidRDefault="00A5184A" w14:paraId="2A0EAC32" w14:textId="269A8794">
            <w:pPr>
              <w:spacing w:before="120" w:after="120" w:line="23" w:lineRule="atLeast"/>
              <w:rPr>
                <w:rFonts w:cstheme="minorHAnsi"/>
                <w:b w:val="0"/>
                <w:bCs w:val="0"/>
                <w:color w:val="FFFFFF" w:themeColor="background1"/>
                <w:sz w:val="21"/>
                <w:szCs w:val="21"/>
              </w:rPr>
            </w:pPr>
            <w:r w:rsidRPr="00A5184A">
              <w:rPr>
                <w:rFonts w:cstheme="minorHAnsi"/>
                <w:color w:val="FFFFFF" w:themeColor="background1"/>
                <w:sz w:val="21"/>
                <w:szCs w:val="21"/>
              </w:rPr>
              <w:t>Teammitglied Nummer</w:t>
            </w:r>
            <w:r>
              <w:rPr>
                <w:rFonts w:cstheme="minorHAnsi"/>
                <w:color w:val="FFFFFF" w:themeColor="background1"/>
                <w:sz w:val="21"/>
                <w:szCs w:val="21"/>
              </w:rPr>
              <w:t xml:space="preserve"> 3</w:t>
            </w:r>
          </w:p>
        </w:tc>
      </w:tr>
      <w:tr w:rsidRPr="00ED169B" w:rsidR="00A5184A" w:rsidTr="008A6BA1" w14:paraId="5495FC9D"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21BD81AC" w14:textId="77777777">
            <w:pPr>
              <w:spacing w:before="120" w:after="120" w:line="23" w:lineRule="atLeast"/>
              <w:rPr>
                <w:rFonts w:cstheme="minorHAnsi"/>
                <w:sz w:val="21"/>
                <w:szCs w:val="21"/>
              </w:rPr>
            </w:pPr>
            <w:r w:rsidRPr="00ED169B">
              <w:rPr>
                <w:rFonts w:cstheme="minorHAnsi"/>
                <w:sz w:val="21"/>
                <w:szCs w:val="21"/>
              </w:rPr>
              <w:t xml:space="preserve">Referenzprojekt Nr.: </w:t>
            </w:r>
          </w:p>
        </w:tc>
        <w:tc>
          <w:tcPr>
            <w:tcW w:w="3838" w:type="pct"/>
            <w:gridSpan w:val="2"/>
            <w:vAlign w:val="center"/>
          </w:tcPr>
          <w:sdt>
            <w:sdtPr>
              <w:rPr>
                <w:rFonts w:cstheme="minorHAnsi"/>
                <w:b/>
                <w:bCs/>
                <w:sz w:val="21"/>
                <w:szCs w:val="21"/>
              </w:rPr>
              <w:id w:val="-355578287"/>
              <w:placeholder>
                <w:docPart w:val="B9755BA0F076443EA91F4BD41CA11003"/>
              </w:placeholder>
              <w:showingPlcHdr/>
            </w:sdtPr>
            <w:sdtContent>
              <w:p w:rsidRPr="00ED169B" w:rsidR="00A5184A" w:rsidP="008A6BA1" w:rsidRDefault="00A5184A" w14:paraId="7E246079"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b/>
                    <w:bCs/>
                    <w:sz w:val="21"/>
                    <w:szCs w:val="21"/>
                  </w:rPr>
                  <w:t>Projektnummer</w:t>
                </w:r>
              </w:p>
            </w:sdtContent>
          </w:sdt>
        </w:tc>
      </w:tr>
      <w:tr w:rsidRPr="00ED169B" w:rsidR="00A5184A" w:rsidTr="008A6BA1" w14:paraId="5CCD8949"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1908FA37" w14:textId="77777777">
            <w:pPr>
              <w:spacing w:before="120" w:after="120" w:line="23" w:lineRule="atLeast"/>
              <w:rPr>
                <w:rFonts w:cstheme="minorHAnsi"/>
                <w:sz w:val="21"/>
                <w:szCs w:val="21"/>
              </w:rPr>
            </w:pPr>
            <w:r w:rsidRPr="00ED169B">
              <w:rPr>
                <w:rFonts w:cstheme="minorHAnsi"/>
                <w:sz w:val="21"/>
                <w:szCs w:val="21"/>
              </w:rPr>
              <w:t xml:space="preserve">Name Teammitglied: </w:t>
            </w:r>
          </w:p>
        </w:tc>
        <w:tc>
          <w:tcPr>
            <w:tcW w:w="3838" w:type="pct"/>
            <w:gridSpan w:val="2"/>
            <w:vAlign w:val="center"/>
          </w:tcPr>
          <w:sdt>
            <w:sdtPr>
              <w:rPr>
                <w:rFonts w:cstheme="minorHAnsi"/>
                <w:sz w:val="21"/>
                <w:szCs w:val="21"/>
              </w:rPr>
              <w:id w:val="-575510525"/>
              <w:placeholder>
                <w:docPart w:val="C2467A77C97B47B58A47FC954E6C12DE"/>
              </w:placeholder>
              <w:showingPlcHdr/>
            </w:sdtPr>
            <w:sdtContent>
              <w:p w:rsidRPr="00ED169B" w:rsidR="00A5184A" w:rsidP="008A6BA1" w:rsidRDefault="00A5184A" w14:paraId="0873C808"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Name</w:t>
                </w:r>
              </w:p>
            </w:sdtContent>
          </w:sdt>
        </w:tc>
      </w:tr>
      <w:tr w:rsidRPr="00ED169B" w:rsidR="00A5184A" w:rsidTr="008A6BA1" w14:paraId="4FEE45BA"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5418A011" w14:textId="77777777">
            <w:pPr>
              <w:spacing w:before="120" w:after="120" w:line="23" w:lineRule="atLeast"/>
              <w:rPr>
                <w:rFonts w:cstheme="minorHAnsi"/>
                <w:sz w:val="21"/>
                <w:szCs w:val="21"/>
              </w:rPr>
            </w:pPr>
            <w:r w:rsidRPr="00ED169B">
              <w:rPr>
                <w:rFonts w:cstheme="minorHAnsi"/>
                <w:sz w:val="21"/>
                <w:szCs w:val="21"/>
              </w:rPr>
              <w:t xml:space="preserve">Auftraggeber: </w:t>
            </w:r>
          </w:p>
        </w:tc>
        <w:tc>
          <w:tcPr>
            <w:tcW w:w="3838" w:type="pct"/>
            <w:gridSpan w:val="2"/>
            <w:vAlign w:val="center"/>
          </w:tcPr>
          <w:sdt>
            <w:sdtPr>
              <w:rPr>
                <w:rFonts w:cstheme="minorHAnsi"/>
                <w:sz w:val="21"/>
                <w:szCs w:val="21"/>
              </w:rPr>
              <w:id w:val="-1767460408"/>
              <w:placeholder>
                <w:docPart w:val="377DE05139C64D3692DCA85DA23C3B48"/>
              </w:placeholder>
              <w:showingPlcHdr/>
            </w:sdtPr>
            <w:sdtContent>
              <w:p w:rsidRPr="00ED169B" w:rsidR="00A5184A" w:rsidP="008A6BA1" w:rsidRDefault="00A5184A" w14:paraId="4FC19141"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Auftraggeber</w:t>
                </w:r>
              </w:p>
            </w:sdtContent>
          </w:sdt>
        </w:tc>
      </w:tr>
      <w:tr w:rsidRPr="00ED169B" w:rsidR="00A5184A" w:rsidTr="008A6BA1" w14:paraId="1EFC8551"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02F5C59E" w14:textId="77777777">
            <w:pPr>
              <w:spacing w:before="120" w:after="120" w:line="23" w:lineRule="atLeast"/>
              <w:rPr>
                <w:rFonts w:cstheme="minorHAnsi"/>
                <w:sz w:val="21"/>
                <w:szCs w:val="21"/>
              </w:rPr>
            </w:pPr>
            <w:r w:rsidRPr="00ED169B">
              <w:rPr>
                <w:rFonts w:cstheme="minorHAnsi"/>
                <w:sz w:val="21"/>
                <w:szCs w:val="21"/>
              </w:rPr>
              <w:t xml:space="preserve">Projektgegenstand: </w:t>
            </w:r>
          </w:p>
        </w:tc>
        <w:tc>
          <w:tcPr>
            <w:tcW w:w="3838" w:type="pct"/>
            <w:gridSpan w:val="2"/>
            <w:vAlign w:val="center"/>
          </w:tcPr>
          <w:sdt>
            <w:sdtPr>
              <w:rPr>
                <w:rFonts w:cstheme="minorHAnsi"/>
                <w:sz w:val="21"/>
                <w:szCs w:val="21"/>
              </w:rPr>
              <w:id w:val="-1359508945"/>
              <w:placeholder>
                <w:docPart w:val="4FC042CC0B0743AE9791FADD9135A8BF"/>
              </w:placeholder>
              <w:showingPlcHdr/>
            </w:sdtPr>
            <w:sdtContent>
              <w:p w:rsidRPr="00ED169B" w:rsidR="00A5184A" w:rsidP="008A6BA1" w:rsidRDefault="00A5184A" w14:paraId="29AAF818"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Projektgegenstand</w:t>
                </w:r>
              </w:p>
            </w:sdtContent>
          </w:sdt>
        </w:tc>
      </w:tr>
      <w:tr w:rsidRPr="00ED169B" w:rsidR="00A5184A" w:rsidTr="008A6BA1" w14:paraId="7CCBB6A1"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589341AD" w14:textId="77777777">
            <w:pPr>
              <w:spacing w:before="120" w:after="120" w:line="23" w:lineRule="atLeast"/>
              <w:rPr>
                <w:rFonts w:cstheme="minorHAnsi"/>
                <w:sz w:val="21"/>
                <w:szCs w:val="21"/>
              </w:rPr>
            </w:pPr>
            <w:r w:rsidRPr="00ED169B">
              <w:rPr>
                <w:rFonts w:cstheme="minorHAnsi"/>
                <w:sz w:val="21"/>
                <w:szCs w:val="21"/>
              </w:rPr>
              <w:t xml:space="preserve">Leistungszeitraum: </w:t>
            </w:r>
          </w:p>
        </w:tc>
        <w:tc>
          <w:tcPr>
            <w:tcW w:w="3838" w:type="pct"/>
            <w:gridSpan w:val="2"/>
            <w:vAlign w:val="center"/>
          </w:tcPr>
          <w:sdt>
            <w:sdtPr>
              <w:rPr>
                <w:rFonts w:cstheme="minorHAnsi"/>
                <w:sz w:val="21"/>
                <w:szCs w:val="21"/>
              </w:rPr>
              <w:id w:val="-1686668278"/>
              <w:placeholder>
                <w:docPart w:val="3090A7CFA1B94FB3BC908B4D83C6052A"/>
              </w:placeholder>
              <w:showingPlcHdr/>
            </w:sdtPr>
            <w:sdtContent>
              <w:p w:rsidRPr="00ED169B" w:rsidR="00A5184A" w:rsidP="008A6BA1" w:rsidRDefault="00A5184A" w14:paraId="244B6E1B"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Zeitraum</w:t>
                </w:r>
              </w:p>
            </w:sdtContent>
          </w:sdt>
        </w:tc>
      </w:tr>
      <w:tr w:rsidRPr="00ED169B" w:rsidR="00A5184A" w:rsidTr="008A6BA1" w14:paraId="7E5171AC"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2E2A40DD" w14:textId="77777777">
            <w:pPr>
              <w:spacing w:before="120" w:after="120" w:line="23" w:lineRule="atLeast"/>
              <w:rPr>
                <w:rFonts w:cstheme="minorHAnsi"/>
                <w:sz w:val="21"/>
                <w:szCs w:val="21"/>
              </w:rPr>
            </w:pPr>
            <w:r w:rsidRPr="00ED169B">
              <w:rPr>
                <w:rFonts w:cstheme="minorHAnsi"/>
                <w:sz w:val="21"/>
                <w:szCs w:val="21"/>
              </w:rPr>
              <w:t xml:space="preserve">Umfang der erbrachten Leistungen (Personentage): </w:t>
            </w:r>
          </w:p>
        </w:tc>
        <w:tc>
          <w:tcPr>
            <w:tcW w:w="3838" w:type="pct"/>
            <w:gridSpan w:val="2"/>
            <w:vAlign w:val="center"/>
          </w:tcPr>
          <w:sdt>
            <w:sdtPr>
              <w:rPr>
                <w:rFonts w:cstheme="minorHAnsi"/>
                <w:sz w:val="21"/>
                <w:szCs w:val="21"/>
              </w:rPr>
              <w:id w:val="-325988188"/>
              <w:placeholder>
                <w:docPart w:val="5F5515D8A087451D85658E2A0C9372AC"/>
              </w:placeholder>
              <w:showingPlcHdr/>
            </w:sdtPr>
            <w:sdtContent>
              <w:p w:rsidRPr="00ED169B" w:rsidR="00A5184A" w:rsidP="008A6BA1" w:rsidRDefault="00A5184A" w14:paraId="26073A39"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Umfang der Leistung</w:t>
                </w:r>
              </w:p>
            </w:sdtContent>
          </w:sdt>
        </w:tc>
      </w:tr>
      <w:tr w:rsidRPr="00ED169B" w:rsidR="00A5184A" w:rsidTr="008A6BA1" w14:paraId="61686F06"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1582D2F1" w14:textId="77777777">
            <w:pPr>
              <w:spacing w:before="120" w:after="120" w:line="23" w:lineRule="atLeast"/>
              <w:rPr>
                <w:rFonts w:cstheme="minorHAnsi"/>
                <w:sz w:val="21"/>
                <w:szCs w:val="21"/>
              </w:rPr>
            </w:pPr>
            <w:r w:rsidRPr="00ED169B">
              <w:rPr>
                <w:rFonts w:cstheme="minorHAnsi"/>
                <w:sz w:val="21"/>
                <w:szCs w:val="21"/>
              </w:rPr>
              <w:t>Konkrete Rolle der benannten Person:</w:t>
            </w:r>
          </w:p>
        </w:tc>
        <w:tc>
          <w:tcPr>
            <w:tcW w:w="3838" w:type="pct"/>
            <w:gridSpan w:val="2"/>
            <w:vAlign w:val="center"/>
          </w:tcPr>
          <w:sdt>
            <w:sdtPr>
              <w:rPr>
                <w:rFonts w:cstheme="minorHAnsi"/>
                <w:sz w:val="21"/>
                <w:szCs w:val="21"/>
              </w:rPr>
              <w:id w:val="-1777782838"/>
              <w:placeholder>
                <w:docPart w:val="697819B74A2E4621B288AE2D57F90DDF"/>
              </w:placeholder>
              <w:showingPlcHdr/>
            </w:sdtPr>
            <w:sdtContent>
              <w:p w:rsidRPr="00ED169B" w:rsidR="00A5184A" w:rsidP="008A6BA1" w:rsidRDefault="00A5184A" w14:paraId="56E319FA"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Rolle</w:t>
                </w:r>
              </w:p>
            </w:sdtContent>
          </w:sdt>
        </w:tc>
      </w:tr>
      <w:tr w:rsidRPr="00ED169B" w:rsidR="00A5184A" w:rsidTr="008A6BA1" w14:paraId="1F316966"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7E7825E6" w14:textId="77777777">
            <w:pPr>
              <w:spacing w:before="120" w:after="120" w:line="23" w:lineRule="atLeast"/>
              <w:rPr>
                <w:rFonts w:cstheme="minorHAnsi"/>
                <w:sz w:val="21"/>
                <w:szCs w:val="21"/>
              </w:rPr>
            </w:pPr>
            <w:r w:rsidRPr="00ED169B">
              <w:rPr>
                <w:rFonts w:cstheme="minorHAnsi"/>
                <w:sz w:val="21"/>
                <w:szCs w:val="21"/>
              </w:rPr>
              <w:t xml:space="preserve">Eigenständig erbrachter Leistungsanteil (%): </w:t>
            </w:r>
          </w:p>
        </w:tc>
        <w:tc>
          <w:tcPr>
            <w:tcW w:w="3838" w:type="pct"/>
            <w:gridSpan w:val="2"/>
            <w:vAlign w:val="center"/>
          </w:tcPr>
          <w:sdt>
            <w:sdtPr>
              <w:rPr>
                <w:rFonts w:cstheme="minorHAnsi"/>
                <w:sz w:val="21"/>
                <w:szCs w:val="21"/>
              </w:rPr>
              <w:id w:val="-1696225723"/>
              <w:placeholder>
                <w:docPart w:val="C81F9BF7C7E24AD5BBF58A79553CB799"/>
              </w:placeholder>
              <w:showingPlcHdr/>
            </w:sdtPr>
            <w:sdtContent>
              <w:p w:rsidRPr="00ED169B" w:rsidR="00A5184A" w:rsidP="008A6BA1" w:rsidRDefault="00A5184A" w14:paraId="6252D7E5"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Leistungsanteil</w:t>
                </w:r>
              </w:p>
            </w:sdtContent>
          </w:sdt>
        </w:tc>
      </w:tr>
      <w:tr w:rsidRPr="00ED169B" w:rsidR="00A5184A" w:rsidTr="008A6BA1" w14:paraId="1E25B977"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45A53589" w14:textId="77777777">
            <w:pPr>
              <w:spacing w:before="120" w:after="120" w:line="23" w:lineRule="atLeast"/>
              <w:rPr>
                <w:rFonts w:cstheme="minorHAnsi"/>
                <w:sz w:val="21"/>
                <w:szCs w:val="21"/>
              </w:rPr>
            </w:pPr>
            <w:r w:rsidRPr="00ED169B">
              <w:rPr>
                <w:rFonts w:cstheme="minorHAnsi"/>
                <w:sz w:val="21"/>
                <w:szCs w:val="21"/>
              </w:rPr>
              <w:t>Fachliche Einordnung des Referenzprojekts (Beschreibung)</w:t>
            </w:r>
          </w:p>
        </w:tc>
        <w:sdt>
          <w:sdtPr>
            <w:rPr>
              <w:rFonts w:cstheme="minorHAnsi"/>
              <w:sz w:val="21"/>
              <w:szCs w:val="21"/>
            </w:rPr>
            <w:id w:val="163988613"/>
            <w:placeholder>
              <w:docPart w:val="2700DB1434FC4F78AAD7E160AB98C835"/>
            </w:placeholder>
            <w:showingPlcHdr/>
          </w:sdtPr>
          <w:sdtContent>
            <w:tc>
              <w:tcPr>
                <w:tcW w:w="3838" w:type="pct"/>
                <w:gridSpan w:val="2"/>
                <w:vAlign w:val="center"/>
              </w:tcPr>
              <w:p w:rsidRPr="00ED169B" w:rsidR="00A5184A" w:rsidP="008A6BA1" w:rsidRDefault="00A5184A" w14:paraId="6E03AD8C"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Fachliche Einordnung</w:t>
                </w:r>
              </w:p>
            </w:tc>
          </w:sdtContent>
        </w:sdt>
      </w:tr>
      <w:tr w:rsidRPr="00ED169B" w:rsidR="00A5184A" w:rsidTr="008A6BA1" w14:paraId="5C071E64" w14:textId="77777777">
        <w:trPr>
          <w:gridAfter w:val="1"/>
          <w:wAfter w:w="40"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2848C966" w14:textId="77777777">
            <w:pPr>
              <w:spacing w:before="120" w:after="120" w:line="23" w:lineRule="atLeast"/>
              <w:rPr>
                <w:rFonts w:cstheme="minorHAnsi"/>
                <w:sz w:val="21"/>
                <w:szCs w:val="21"/>
              </w:rPr>
            </w:pPr>
            <w:r w:rsidRPr="00ED169B">
              <w:rPr>
                <w:rFonts w:cstheme="minorHAnsi"/>
                <w:sz w:val="21"/>
                <w:szCs w:val="21"/>
              </w:rPr>
              <w:t>Einordnung (bitte kreuzen Sie an)</w:t>
            </w:r>
          </w:p>
        </w:tc>
        <w:tc>
          <w:tcPr>
            <w:tcW w:w="3839" w:type="pct"/>
            <w:gridSpan w:val="2"/>
            <w:vAlign w:val="center"/>
          </w:tcPr>
          <w:p w:rsidRPr="00ED169B" w:rsidR="00A5184A" w:rsidP="008A6BA1" w:rsidRDefault="00A5184A" w14:paraId="0B630641"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096131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Restrukturierung eines Unternehmens</w:t>
            </w:r>
          </w:p>
          <w:p w:rsidRPr="00ED169B" w:rsidR="00A5184A" w:rsidP="008A6BA1" w:rsidRDefault="00A5184A" w14:paraId="70F3A7EE"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564911120"/>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Organisationsentwicklung</w:t>
            </w:r>
          </w:p>
          <w:p w:rsidRPr="00ED169B" w:rsidR="00A5184A" w:rsidP="008A6BA1" w:rsidRDefault="00A5184A" w14:paraId="4E7E37C4"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5829527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Transformationsprozess</w:t>
            </w:r>
          </w:p>
          <w:p w:rsidRPr="00ED169B" w:rsidR="00A5184A" w:rsidP="008A6BA1" w:rsidRDefault="00A5184A" w14:paraId="5B2E4008"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82597278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Governance- oder Strukturentscheidung</w:t>
            </w:r>
          </w:p>
          <w:p w:rsidRPr="00ED169B" w:rsidR="00A5184A" w:rsidP="008A6BA1" w:rsidRDefault="00A5184A" w14:paraId="185B46FB"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10887185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Bundesverwaltung</w:t>
            </w:r>
          </w:p>
          <w:p w:rsidRPr="00ED169B" w:rsidR="00A5184A" w:rsidP="008A6BA1" w:rsidRDefault="00A5184A" w14:paraId="00BEB705"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750230840"/>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Landesverwaltung</w:t>
            </w:r>
          </w:p>
          <w:p w:rsidRPr="00ED169B" w:rsidR="00A5184A" w:rsidP="008A6BA1" w:rsidRDefault="00A5184A" w14:paraId="2F7FF842"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50024208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Institutioneller Zuwendungsempfänger</w:t>
            </w:r>
          </w:p>
          <w:p w:rsidRPr="00ED169B" w:rsidR="00A5184A" w:rsidP="008A6BA1" w:rsidRDefault="00A5184A" w14:paraId="5B63D3B8"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868831718"/>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Öffentliche Gesellschaft</w:t>
            </w:r>
          </w:p>
          <w:p w:rsidRPr="00ED169B" w:rsidR="00A5184A" w:rsidP="008A6BA1" w:rsidRDefault="00A5184A" w14:paraId="1FBE13B9"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913747398"/>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GmbH</w:t>
            </w:r>
          </w:p>
          <w:p w:rsidRPr="00ED169B" w:rsidR="00A5184A" w:rsidP="008A6BA1" w:rsidRDefault="00A5184A" w14:paraId="5A076225"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300620841"/>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Gesellschaftsrecht</w:t>
            </w:r>
          </w:p>
          <w:p w:rsidRPr="00ED169B" w:rsidR="00A5184A" w:rsidP="008A6BA1" w:rsidRDefault="00A5184A" w14:paraId="684CF949"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598296640"/>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Vergaberecht</w:t>
            </w:r>
          </w:p>
          <w:p w:rsidRPr="00ED169B" w:rsidR="00A5184A" w:rsidP="008A6BA1" w:rsidRDefault="00A5184A" w14:paraId="6C04492C"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57062881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Arbeits- und Mitbestimmungsrecht</w:t>
            </w:r>
          </w:p>
          <w:p w:rsidRPr="00ED169B" w:rsidR="00A5184A" w:rsidP="008A6BA1" w:rsidRDefault="00A5184A" w14:paraId="7B780D26"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995727006"/>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Steuerrecht</w:t>
            </w:r>
          </w:p>
          <w:p w:rsidRPr="00ED169B" w:rsidR="00A5184A" w:rsidP="008A6BA1" w:rsidRDefault="00A5184A" w14:paraId="479D67DC"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69965960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Beihilferecht</w:t>
            </w:r>
          </w:p>
          <w:p w:rsidRPr="00ED169B" w:rsidR="00A5184A" w:rsidP="008A6BA1" w:rsidRDefault="00A5184A" w14:paraId="7CA642E7"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71350520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Haushaltsrecht</w:t>
            </w:r>
          </w:p>
          <w:p w:rsidRPr="00ED169B" w:rsidR="00A5184A" w:rsidP="008A6BA1" w:rsidRDefault="00A5184A" w14:paraId="11618BE9"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682364664"/>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Public Corporate Governance</w:t>
            </w:r>
          </w:p>
          <w:p w:rsidRPr="00ED169B" w:rsidR="00A5184A" w:rsidP="008A6BA1" w:rsidRDefault="00A5184A" w14:paraId="66412403"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00077814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Institutionelle Förderung</w:t>
            </w:r>
          </w:p>
          <w:p w:rsidRPr="00ED169B" w:rsidR="00A5184A" w:rsidP="008A6BA1" w:rsidRDefault="00A5184A" w14:paraId="6C0F7409"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47074150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Projektförderung</w:t>
            </w:r>
          </w:p>
          <w:p w:rsidRPr="00ED169B" w:rsidR="00A5184A" w:rsidP="008A6BA1" w:rsidRDefault="00A5184A" w14:paraId="27E35B28"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899786008"/>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Mischfinanzierung</w:t>
            </w:r>
          </w:p>
          <w:p w:rsidRPr="00ED169B" w:rsidR="00A5184A" w:rsidP="008A6BA1" w:rsidRDefault="00A5184A" w14:paraId="582CD7EF"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59993884"/>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Bund</w:t>
            </w:r>
          </w:p>
          <w:p w:rsidRPr="00ED169B" w:rsidR="00A5184A" w:rsidP="008A6BA1" w:rsidRDefault="00A5184A" w14:paraId="4B64D3D3"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047484117"/>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Land</w:t>
            </w:r>
          </w:p>
          <w:p w:rsidRPr="00ED169B" w:rsidR="00A5184A" w:rsidP="008A6BA1" w:rsidRDefault="00A5184A" w14:paraId="761F23FC"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729073480"/>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Kommune</w:t>
            </w:r>
          </w:p>
          <w:p w:rsidRPr="00ED169B" w:rsidR="00A5184A" w:rsidP="008A6BA1" w:rsidRDefault="00A5184A" w14:paraId="23B46EB0"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179236017"/>
                <w14:checkbox>
                  <w14:checked w14:val="0"/>
                  <w14:checkedState w14:val="2612" w14:font="MS Gothic"/>
                  <w14:uncheckedState w14:val="2610" w14:font="MS Gothic"/>
                </w14:checkbox>
              </w:sdtPr>
              <w:sdtContent>
                <w:r w:rsidRPr="00ED169B">
                  <w:rPr>
                    <w:rFonts w:ascii="Segoe UI Symbol" w:hAnsi="Segoe UI Symbol" w:eastAsia="MS Gothic" w:cs="Segoe UI Symbol"/>
                    <w:sz w:val="21"/>
                    <w:szCs w:val="21"/>
                  </w:rPr>
                  <w:t>☐</w:t>
                </w:r>
              </w:sdtContent>
            </w:sdt>
            <w:r w:rsidRPr="00ED169B">
              <w:rPr>
                <w:rFonts w:cstheme="minorHAnsi"/>
                <w:sz w:val="21"/>
                <w:szCs w:val="21"/>
              </w:rPr>
              <w:t xml:space="preserve">  Mehrere föderale Ebenen beteiligt</w:t>
            </w:r>
          </w:p>
        </w:tc>
      </w:tr>
      <w:tr w:rsidRPr="00ED169B" w:rsidR="00A5184A" w:rsidTr="008A6BA1" w14:paraId="2908338F"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1825D4F9" w14:textId="77777777">
            <w:pPr>
              <w:spacing w:before="120" w:after="120" w:line="23" w:lineRule="atLeast"/>
              <w:rPr>
                <w:rFonts w:cstheme="minorHAnsi"/>
                <w:sz w:val="21"/>
                <w:szCs w:val="21"/>
              </w:rPr>
            </w:pPr>
            <w:r w:rsidRPr="00ED169B">
              <w:rPr>
                <w:rFonts w:cstheme="minorHAnsi"/>
                <w:sz w:val="21"/>
                <w:szCs w:val="21"/>
              </w:rPr>
              <w:t>Vergleichbarkeit mit dem ausgeschriebenen Auftrag:</w:t>
            </w:r>
          </w:p>
          <w:p w:rsidRPr="00ED169B" w:rsidR="00A5184A" w:rsidP="008A6BA1" w:rsidRDefault="00A5184A" w14:paraId="7E68047C" w14:textId="77777777">
            <w:pPr>
              <w:spacing w:before="120" w:after="120" w:line="23" w:lineRule="atLeast"/>
              <w:rPr>
                <w:rFonts w:cstheme="minorHAnsi"/>
                <w:b w:val="0"/>
                <w:bCs w:val="0"/>
                <w:sz w:val="21"/>
                <w:szCs w:val="21"/>
              </w:rPr>
            </w:pPr>
            <w:r w:rsidRPr="00ED169B">
              <w:rPr>
                <w:rFonts w:cstheme="minorHAnsi"/>
                <w:sz w:val="21"/>
                <w:szCs w:val="21"/>
              </w:rPr>
              <w:t>Bitte erläutern Sie konkret die Vergleichbarkeit des Referenzprojekts mit dem ausgeschriebenen Auftrag.</w:t>
            </w:r>
          </w:p>
        </w:tc>
        <w:sdt>
          <w:sdtPr>
            <w:rPr>
              <w:rFonts w:asciiTheme="minorHAnsi" w:hAnsiTheme="minorHAnsi" w:cstheme="minorHAnsi"/>
              <w:b w:val="0"/>
              <w:bCs/>
              <w:sz w:val="21"/>
              <w:szCs w:val="21"/>
            </w:rPr>
            <w:id w:val="-49306873"/>
            <w:placeholder>
              <w:docPart w:val="E8828039A489400691940D45C794DEBE"/>
            </w:placeholder>
            <w:showingPlcHdr/>
          </w:sdtPr>
          <w:sdtContent>
            <w:tc>
              <w:tcPr>
                <w:tcW w:w="3838" w:type="pct"/>
                <w:gridSpan w:val="2"/>
                <w:vAlign w:val="center"/>
              </w:tcPr>
              <w:p w:rsidRPr="00ED169B" w:rsidR="00A5184A" w:rsidP="008A6BA1" w:rsidRDefault="00A5184A" w14:paraId="7780F371" w14:textId="77777777">
                <w:pPr>
                  <w:pStyle w:val="berschrift3"/>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val="0"/>
                    <w:bCs/>
                    <w:sz w:val="21"/>
                    <w:szCs w:val="21"/>
                  </w:rPr>
                </w:pPr>
                <w:r w:rsidRPr="00ED169B">
                  <w:rPr>
                    <w:rStyle w:val="Platzhaltertext"/>
                    <w:rFonts w:asciiTheme="minorHAnsi" w:hAnsiTheme="minorHAnsi" w:cstheme="minorHAnsi"/>
                    <w:b w:val="0"/>
                    <w:bCs/>
                    <w:sz w:val="21"/>
                    <w:szCs w:val="21"/>
                  </w:rPr>
                  <w:t>Bitte erläutern Sie konkret die Vergleichbarkeit des Referenzprojekts mit dem ausge-schriebenen Auftrag</w:t>
                </w:r>
              </w:p>
            </w:tc>
          </w:sdtContent>
        </w:sdt>
      </w:tr>
      <w:tr w:rsidRPr="00ED169B" w:rsidR="00A5184A" w:rsidTr="008A6BA1" w14:paraId="48D73576"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3AAEB204" w14:textId="77777777">
            <w:pPr>
              <w:spacing w:before="120" w:after="120" w:line="23" w:lineRule="atLeast"/>
              <w:rPr>
                <w:rFonts w:cstheme="minorHAnsi"/>
                <w:sz w:val="21"/>
                <w:szCs w:val="21"/>
              </w:rPr>
            </w:pPr>
            <w:r w:rsidRPr="00ED169B">
              <w:rPr>
                <w:rFonts w:cstheme="minorHAnsi"/>
                <w:sz w:val="21"/>
                <w:szCs w:val="21"/>
              </w:rPr>
              <w:t>Projektergebnis (Beschreibung)</w:t>
            </w:r>
          </w:p>
        </w:tc>
        <w:sdt>
          <w:sdtPr>
            <w:rPr>
              <w:rFonts w:cstheme="minorHAnsi"/>
              <w:sz w:val="21"/>
              <w:szCs w:val="21"/>
            </w:rPr>
            <w:id w:val="-1215191808"/>
            <w:placeholder>
              <w:docPart w:val="3FD2A7A994084E0CBC24CE194712F345"/>
            </w:placeholder>
            <w:showingPlcHdr/>
          </w:sdtPr>
          <w:sdtContent>
            <w:tc>
              <w:tcPr>
                <w:tcW w:w="3838" w:type="pct"/>
                <w:gridSpan w:val="2"/>
                <w:vAlign w:val="center"/>
              </w:tcPr>
              <w:p w:rsidRPr="00ED169B" w:rsidR="00A5184A" w:rsidP="008A6BA1" w:rsidRDefault="00A5184A" w14:paraId="5AF01EB7"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Projektergebnis</w:t>
                </w:r>
              </w:p>
            </w:tc>
          </w:sdtContent>
        </w:sdt>
      </w:tr>
    </w:tbl>
    <w:p w:rsidR="00A5184A" w:rsidP="004454B9" w:rsidRDefault="00A5184A" w14:paraId="000C5D66" w14:textId="77777777">
      <w:pPr>
        <w:rPr>
          <w:rFonts w:cstheme="minorHAnsi"/>
          <w:sz w:val="21"/>
          <w:szCs w:val="21"/>
        </w:rPr>
      </w:pPr>
    </w:p>
    <w:tbl>
      <w:tblPr>
        <w:tblStyle w:val="EinfacheTabelle4"/>
        <w:tblW w:w="5000" w:type="pct"/>
        <w:tblLook w:val="04A0" w:firstRow="1" w:lastRow="0" w:firstColumn="1" w:lastColumn="0" w:noHBand="0" w:noVBand="1"/>
      </w:tblPr>
      <w:tblGrid>
        <w:gridCol w:w="117"/>
        <w:gridCol w:w="3062"/>
        <w:gridCol w:w="116"/>
        <w:gridCol w:w="10767"/>
        <w:gridCol w:w="113"/>
      </w:tblGrid>
      <w:tr w:rsidRPr="00ED169B" w:rsidR="00A5184A" w:rsidTr="008A6BA1" w14:paraId="6822D065" w14:textId="77777777">
        <w:trPr>
          <w:gridBefore w:val="1"/>
          <w:cnfStyle w:val="100000000000" w:firstRow="1" w:lastRow="0" w:firstColumn="0" w:lastColumn="0" w:oddVBand="0" w:evenVBand="0" w:oddHBand="0"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4959" w:type="pct"/>
            <w:gridSpan w:val="4"/>
            <w:shd w:val="clear" w:color="auto" w:fill="008BD2" w:themeFill="text2"/>
            <w:vAlign w:val="center"/>
          </w:tcPr>
          <w:p w:rsidRPr="00A5184A" w:rsidR="00A5184A" w:rsidP="008A6BA1" w:rsidRDefault="00A5184A" w14:paraId="42E1B67E" w14:textId="7EE80922">
            <w:pPr>
              <w:spacing w:before="120" w:after="120" w:line="23" w:lineRule="atLeast"/>
              <w:rPr>
                <w:rFonts w:cstheme="minorHAnsi"/>
                <w:b w:val="0"/>
                <w:bCs w:val="0"/>
                <w:color w:val="FFFFFF" w:themeColor="background1"/>
                <w:sz w:val="21"/>
                <w:szCs w:val="21"/>
              </w:rPr>
            </w:pPr>
            <w:r w:rsidRPr="00A5184A">
              <w:rPr>
                <w:rFonts w:cstheme="minorHAnsi"/>
                <w:color w:val="FFFFFF" w:themeColor="background1"/>
                <w:sz w:val="21"/>
                <w:szCs w:val="21"/>
              </w:rPr>
              <w:t>Teammitglied Nummer</w:t>
            </w:r>
            <w:r>
              <w:rPr>
                <w:rFonts w:cstheme="minorHAnsi"/>
                <w:color w:val="FFFFFF" w:themeColor="background1"/>
                <w:sz w:val="21"/>
                <w:szCs w:val="21"/>
              </w:rPr>
              <w:t xml:space="preserve"> 4</w:t>
            </w:r>
          </w:p>
        </w:tc>
      </w:tr>
      <w:tr w:rsidRPr="00ED169B" w:rsidR="00A5184A" w:rsidTr="008A6BA1" w14:paraId="3B9A9ABA"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1AA19D9E" w14:textId="77777777">
            <w:pPr>
              <w:spacing w:before="120" w:after="120" w:line="23" w:lineRule="atLeast"/>
              <w:rPr>
                <w:rFonts w:cstheme="minorHAnsi"/>
                <w:sz w:val="21"/>
                <w:szCs w:val="21"/>
              </w:rPr>
            </w:pPr>
            <w:r w:rsidRPr="00ED169B">
              <w:rPr>
                <w:rFonts w:cstheme="minorHAnsi"/>
                <w:sz w:val="21"/>
                <w:szCs w:val="21"/>
              </w:rPr>
              <w:t xml:space="preserve">Referenzprojekt Nr.: </w:t>
            </w:r>
          </w:p>
        </w:tc>
        <w:tc>
          <w:tcPr>
            <w:tcW w:w="3838" w:type="pct"/>
            <w:gridSpan w:val="2"/>
            <w:vAlign w:val="center"/>
          </w:tcPr>
          <w:sdt>
            <w:sdtPr>
              <w:rPr>
                <w:rFonts w:cstheme="minorHAnsi"/>
                <w:b/>
                <w:bCs/>
                <w:sz w:val="21"/>
                <w:szCs w:val="21"/>
              </w:rPr>
              <w:id w:val="385529782"/>
              <w:placeholder>
                <w:docPart w:val="49FAF1666445481B94532B393B8E9B93"/>
              </w:placeholder>
              <w:showingPlcHdr/>
            </w:sdtPr>
            <w:sdtContent>
              <w:p w:rsidRPr="00ED169B" w:rsidR="00A5184A" w:rsidP="008A6BA1" w:rsidRDefault="00A5184A" w14:paraId="45287198"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b/>
                    <w:bCs/>
                    <w:sz w:val="21"/>
                    <w:szCs w:val="21"/>
                  </w:rPr>
                  <w:t>Projektnummer</w:t>
                </w:r>
              </w:p>
            </w:sdtContent>
          </w:sdt>
        </w:tc>
      </w:tr>
      <w:tr w:rsidRPr="00ED169B" w:rsidR="00A5184A" w:rsidTr="008A6BA1" w14:paraId="2FA28595"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352EA87D" w14:textId="77777777">
            <w:pPr>
              <w:spacing w:before="120" w:after="120" w:line="23" w:lineRule="atLeast"/>
              <w:rPr>
                <w:rFonts w:cstheme="minorHAnsi"/>
                <w:sz w:val="21"/>
                <w:szCs w:val="21"/>
              </w:rPr>
            </w:pPr>
            <w:r w:rsidRPr="00ED169B">
              <w:rPr>
                <w:rFonts w:cstheme="minorHAnsi"/>
                <w:sz w:val="21"/>
                <w:szCs w:val="21"/>
              </w:rPr>
              <w:t xml:space="preserve">Name Teammitglied: </w:t>
            </w:r>
          </w:p>
        </w:tc>
        <w:tc>
          <w:tcPr>
            <w:tcW w:w="3838" w:type="pct"/>
            <w:gridSpan w:val="2"/>
            <w:vAlign w:val="center"/>
          </w:tcPr>
          <w:sdt>
            <w:sdtPr>
              <w:rPr>
                <w:rFonts w:cstheme="minorHAnsi"/>
                <w:sz w:val="21"/>
                <w:szCs w:val="21"/>
              </w:rPr>
              <w:id w:val="531926807"/>
              <w:placeholder>
                <w:docPart w:val="2A2783A5009544B2A1E0B1C66C3AF13F"/>
              </w:placeholder>
              <w:showingPlcHdr/>
            </w:sdtPr>
            <w:sdtContent>
              <w:p w:rsidRPr="00ED169B" w:rsidR="00A5184A" w:rsidP="008A6BA1" w:rsidRDefault="00A5184A" w14:paraId="5A0291DC"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Name</w:t>
                </w:r>
              </w:p>
            </w:sdtContent>
          </w:sdt>
        </w:tc>
      </w:tr>
      <w:tr w:rsidRPr="00ED169B" w:rsidR="00A5184A" w:rsidTr="008A6BA1" w14:paraId="023B8FDD"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08EB64BF" w14:textId="77777777">
            <w:pPr>
              <w:spacing w:before="120" w:after="120" w:line="23" w:lineRule="atLeast"/>
              <w:rPr>
                <w:rFonts w:cstheme="minorHAnsi"/>
                <w:sz w:val="21"/>
                <w:szCs w:val="21"/>
              </w:rPr>
            </w:pPr>
            <w:r w:rsidRPr="00ED169B">
              <w:rPr>
                <w:rFonts w:cstheme="minorHAnsi"/>
                <w:sz w:val="21"/>
                <w:szCs w:val="21"/>
              </w:rPr>
              <w:t xml:space="preserve">Auftraggeber: </w:t>
            </w:r>
          </w:p>
        </w:tc>
        <w:tc>
          <w:tcPr>
            <w:tcW w:w="3838" w:type="pct"/>
            <w:gridSpan w:val="2"/>
            <w:vAlign w:val="center"/>
          </w:tcPr>
          <w:sdt>
            <w:sdtPr>
              <w:rPr>
                <w:rFonts w:cstheme="minorHAnsi"/>
                <w:sz w:val="21"/>
                <w:szCs w:val="21"/>
              </w:rPr>
              <w:id w:val="-899369696"/>
              <w:placeholder>
                <w:docPart w:val="F2183BCB05024F0FA8EFA771610458BC"/>
              </w:placeholder>
              <w:showingPlcHdr/>
            </w:sdtPr>
            <w:sdtContent>
              <w:p w:rsidRPr="00ED169B" w:rsidR="00A5184A" w:rsidP="008A6BA1" w:rsidRDefault="00A5184A" w14:paraId="4984AF08"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Auftraggeber</w:t>
                </w:r>
              </w:p>
            </w:sdtContent>
          </w:sdt>
        </w:tc>
      </w:tr>
      <w:tr w:rsidRPr="00ED169B" w:rsidR="00A5184A" w:rsidTr="008A6BA1" w14:paraId="595F3E59"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420ACF7A" w14:textId="77777777">
            <w:pPr>
              <w:spacing w:before="120" w:after="120" w:line="23" w:lineRule="atLeast"/>
              <w:rPr>
                <w:rFonts w:cstheme="minorHAnsi"/>
                <w:sz w:val="21"/>
                <w:szCs w:val="21"/>
              </w:rPr>
            </w:pPr>
            <w:r w:rsidRPr="00ED169B">
              <w:rPr>
                <w:rFonts w:cstheme="minorHAnsi"/>
                <w:sz w:val="21"/>
                <w:szCs w:val="21"/>
              </w:rPr>
              <w:t xml:space="preserve">Projektgegenstand: </w:t>
            </w:r>
          </w:p>
        </w:tc>
        <w:tc>
          <w:tcPr>
            <w:tcW w:w="3838" w:type="pct"/>
            <w:gridSpan w:val="2"/>
            <w:vAlign w:val="center"/>
          </w:tcPr>
          <w:sdt>
            <w:sdtPr>
              <w:rPr>
                <w:rFonts w:cstheme="minorHAnsi"/>
                <w:sz w:val="21"/>
                <w:szCs w:val="21"/>
              </w:rPr>
              <w:id w:val="-435296025"/>
              <w:placeholder>
                <w:docPart w:val="DBDE2311266644D1892C8D7A5F72AF5A"/>
              </w:placeholder>
              <w:showingPlcHdr/>
            </w:sdtPr>
            <w:sdtContent>
              <w:p w:rsidRPr="00ED169B" w:rsidR="00A5184A" w:rsidP="008A6BA1" w:rsidRDefault="00A5184A" w14:paraId="33C64C06"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Projektgegenstand</w:t>
                </w:r>
              </w:p>
            </w:sdtContent>
          </w:sdt>
        </w:tc>
      </w:tr>
      <w:tr w:rsidRPr="00ED169B" w:rsidR="00A5184A" w:rsidTr="008A6BA1" w14:paraId="0F00DF68"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35E7B0B4" w14:textId="77777777">
            <w:pPr>
              <w:spacing w:before="120" w:after="120" w:line="23" w:lineRule="atLeast"/>
              <w:rPr>
                <w:rFonts w:cstheme="minorHAnsi"/>
                <w:sz w:val="21"/>
                <w:szCs w:val="21"/>
              </w:rPr>
            </w:pPr>
            <w:r w:rsidRPr="00ED169B">
              <w:rPr>
                <w:rFonts w:cstheme="minorHAnsi"/>
                <w:sz w:val="21"/>
                <w:szCs w:val="21"/>
              </w:rPr>
              <w:t xml:space="preserve">Leistungszeitraum: </w:t>
            </w:r>
          </w:p>
        </w:tc>
        <w:tc>
          <w:tcPr>
            <w:tcW w:w="3838" w:type="pct"/>
            <w:gridSpan w:val="2"/>
            <w:vAlign w:val="center"/>
          </w:tcPr>
          <w:sdt>
            <w:sdtPr>
              <w:rPr>
                <w:rFonts w:cstheme="minorHAnsi"/>
                <w:sz w:val="21"/>
                <w:szCs w:val="21"/>
              </w:rPr>
              <w:id w:val="1304807163"/>
              <w:placeholder>
                <w:docPart w:val="216C17D975024CC4AA6EDA07FCF69F6E"/>
              </w:placeholder>
              <w:showingPlcHdr/>
            </w:sdtPr>
            <w:sdtContent>
              <w:p w:rsidRPr="00ED169B" w:rsidR="00A5184A" w:rsidP="008A6BA1" w:rsidRDefault="00A5184A" w14:paraId="1472B11A"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Zeitraum</w:t>
                </w:r>
              </w:p>
            </w:sdtContent>
          </w:sdt>
        </w:tc>
      </w:tr>
      <w:tr w:rsidRPr="00ED169B" w:rsidR="00A5184A" w:rsidTr="008A6BA1" w14:paraId="4766D792"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2F874BA9" w14:textId="77777777">
            <w:pPr>
              <w:spacing w:before="120" w:after="120" w:line="23" w:lineRule="atLeast"/>
              <w:rPr>
                <w:rFonts w:cstheme="minorHAnsi"/>
                <w:sz w:val="21"/>
                <w:szCs w:val="21"/>
              </w:rPr>
            </w:pPr>
            <w:r w:rsidRPr="00ED169B">
              <w:rPr>
                <w:rFonts w:cstheme="minorHAnsi"/>
                <w:sz w:val="21"/>
                <w:szCs w:val="21"/>
              </w:rPr>
              <w:t xml:space="preserve">Umfang der erbrachten Leistungen (Personentage): </w:t>
            </w:r>
          </w:p>
        </w:tc>
        <w:tc>
          <w:tcPr>
            <w:tcW w:w="3838" w:type="pct"/>
            <w:gridSpan w:val="2"/>
            <w:vAlign w:val="center"/>
          </w:tcPr>
          <w:sdt>
            <w:sdtPr>
              <w:rPr>
                <w:rFonts w:cstheme="minorHAnsi"/>
                <w:sz w:val="21"/>
                <w:szCs w:val="21"/>
              </w:rPr>
              <w:id w:val="-327591491"/>
              <w:placeholder>
                <w:docPart w:val="A1519A86A9ED42648BF161E76CA37D77"/>
              </w:placeholder>
              <w:showingPlcHdr/>
            </w:sdtPr>
            <w:sdtContent>
              <w:p w:rsidRPr="00ED169B" w:rsidR="00A5184A" w:rsidP="008A6BA1" w:rsidRDefault="00A5184A" w14:paraId="746E52AE"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Umfang der Leistung</w:t>
                </w:r>
              </w:p>
            </w:sdtContent>
          </w:sdt>
        </w:tc>
      </w:tr>
      <w:tr w:rsidRPr="00ED169B" w:rsidR="00A5184A" w:rsidTr="008A6BA1" w14:paraId="7B8E58BE"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4F68C757" w14:textId="77777777">
            <w:pPr>
              <w:spacing w:before="120" w:after="120" w:line="23" w:lineRule="atLeast"/>
              <w:rPr>
                <w:rFonts w:cstheme="minorHAnsi"/>
                <w:sz w:val="21"/>
                <w:szCs w:val="21"/>
              </w:rPr>
            </w:pPr>
            <w:r w:rsidRPr="00ED169B">
              <w:rPr>
                <w:rFonts w:cstheme="minorHAnsi"/>
                <w:sz w:val="21"/>
                <w:szCs w:val="21"/>
              </w:rPr>
              <w:t>Konkrete Rolle der benannten Person:</w:t>
            </w:r>
          </w:p>
        </w:tc>
        <w:tc>
          <w:tcPr>
            <w:tcW w:w="3838" w:type="pct"/>
            <w:gridSpan w:val="2"/>
            <w:vAlign w:val="center"/>
          </w:tcPr>
          <w:sdt>
            <w:sdtPr>
              <w:rPr>
                <w:rFonts w:cstheme="minorHAnsi"/>
                <w:sz w:val="21"/>
                <w:szCs w:val="21"/>
              </w:rPr>
              <w:id w:val="-100423851"/>
              <w:placeholder>
                <w:docPart w:val="55B9200706974C41B804D8FEFAE1FBCB"/>
              </w:placeholder>
              <w:showingPlcHdr/>
            </w:sdtPr>
            <w:sdtContent>
              <w:p w:rsidRPr="00ED169B" w:rsidR="00A5184A" w:rsidP="008A6BA1" w:rsidRDefault="00A5184A" w14:paraId="01B44381"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Rolle</w:t>
                </w:r>
              </w:p>
            </w:sdtContent>
          </w:sdt>
        </w:tc>
      </w:tr>
      <w:tr w:rsidRPr="00ED169B" w:rsidR="00A5184A" w:rsidTr="008A6BA1" w14:paraId="045FD6A1"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1EEF69AA" w14:textId="77777777">
            <w:pPr>
              <w:spacing w:before="120" w:after="120" w:line="23" w:lineRule="atLeast"/>
              <w:rPr>
                <w:rFonts w:cstheme="minorHAnsi"/>
                <w:sz w:val="21"/>
                <w:szCs w:val="21"/>
              </w:rPr>
            </w:pPr>
            <w:r w:rsidRPr="00ED169B">
              <w:rPr>
                <w:rFonts w:cstheme="minorHAnsi"/>
                <w:sz w:val="21"/>
                <w:szCs w:val="21"/>
              </w:rPr>
              <w:t xml:space="preserve">Eigenständig erbrachter Leistungsanteil (%): </w:t>
            </w:r>
          </w:p>
        </w:tc>
        <w:tc>
          <w:tcPr>
            <w:tcW w:w="3838" w:type="pct"/>
            <w:gridSpan w:val="2"/>
            <w:vAlign w:val="center"/>
          </w:tcPr>
          <w:sdt>
            <w:sdtPr>
              <w:rPr>
                <w:rFonts w:cstheme="minorHAnsi"/>
                <w:sz w:val="21"/>
                <w:szCs w:val="21"/>
              </w:rPr>
              <w:id w:val="-781109968"/>
              <w:placeholder>
                <w:docPart w:val="02A0FB0693B34222A3348F37714C40C8"/>
              </w:placeholder>
              <w:showingPlcHdr/>
            </w:sdtPr>
            <w:sdtContent>
              <w:p w:rsidRPr="00ED169B" w:rsidR="00A5184A" w:rsidP="008A6BA1" w:rsidRDefault="00A5184A" w14:paraId="61B553E1"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Leistungsanteil</w:t>
                </w:r>
              </w:p>
            </w:sdtContent>
          </w:sdt>
        </w:tc>
      </w:tr>
      <w:tr w:rsidRPr="00ED169B" w:rsidR="00A5184A" w:rsidTr="008A6BA1" w14:paraId="70C517F3"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6BB98393" w14:textId="77777777">
            <w:pPr>
              <w:spacing w:before="120" w:after="120" w:line="23" w:lineRule="atLeast"/>
              <w:rPr>
                <w:rFonts w:cstheme="minorHAnsi"/>
                <w:sz w:val="21"/>
                <w:szCs w:val="21"/>
              </w:rPr>
            </w:pPr>
            <w:r w:rsidRPr="00ED169B">
              <w:rPr>
                <w:rFonts w:cstheme="minorHAnsi"/>
                <w:sz w:val="21"/>
                <w:szCs w:val="21"/>
              </w:rPr>
              <w:t>Fachliche Einordnung des Referenzprojekts (Beschreibung)</w:t>
            </w:r>
          </w:p>
        </w:tc>
        <w:sdt>
          <w:sdtPr>
            <w:rPr>
              <w:rFonts w:cstheme="minorHAnsi"/>
              <w:sz w:val="21"/>
              <w:szCs w:val="21"/>
            </w:rPr>
            <w:id w:val="-1218200815"/>
            <w:placeholder>
              <w:docPart w:val="874A19AF4DDA42B1978285163B51BAEB"/>
            </w:placeholder>
            <w:showingPlcHdr/>
          </w:sdtPr>
          <w:sdtContent>
            <w:tc>
              <w:tcPr>
                <w:tcW w:w="3838" w:type="pct"/>
                <w:gridSpan w:val="2"/>
                <w:vAlign w:val="center"/>
              </w:tcPr>
              <w:p w:rsidRPr="00ED169B" w:rsidR="00A5184A" w:rsidP="008A6BA1" w:rsidRDefault="00A5184A" w14:paraId="46F99B3C"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Fachliche Einordnung</w:t>
                </w:r>
              </w:p>
            </w:tc>
          </w:sdtContent>
        </w:sdt>
      </w:tr>
      <w:tr w:rsidRPr="00ED169B" w:rsidR="00A5184A" w:rsidTr="008A6BA1" w14:paraId="36BC01CF" w14:textId="77777777">
        <w:trPr>
          <w:gridAfter w:val="1"/>
          <w:wAfter w:w="40"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5434A63C" w14:textId="77777777">
            <w:pPr>
              <w:spacing w:before="120" w:after="120" w:line="23" w:lineRule="atLeast"/>
              <w:rPr>
                <w:rFonts w:cstheme="minorHAnsi"/>
                <w:sz w:val="21"/>
                <w:szCs w:val="21"/>
              </w:rPr>
            </w:pPr>
            <w:r w:rsidRPr="00ED169B">
              <w:rPr>
                <w:rFonts w:cstheme="minorHAnsi"/>
                <w:sz w:val="21"/>
                <w:szCs w:val="21"/>
              </w:rPr>
              <w:t>Einordnung (bitte kreuzen Sie an)</w:t>
            </w:r>
          </w:p>
        </w:tc>
        <w:tc>
          <w:tcPr>
            <w:tcW w:w="3839" w:type="pct"/>
            <w:gridSpan w:val="2"/>
            <w:vAlign w:val="center"/>
          </w:tcPr>
          <w:p w:rsidRPr="00ED169B" w:rsidR="00A5184A" w:rsidP="008A6BA1" w:rsidRDefault="00A5184A" w14:paraId="02DA2770"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75574693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Restrukturierung eines Unternehmens</w:t>
            </w:r>
          </w:p>
          <w:p w:rsidRPr="00ED169B" w:rsidR="00A5184A" w:rsidP="008A6BA1" w:rsidRDefault="00A5184A" w14:paraId="0627ACC9"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96184299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Organisationsentwicklung</w:t>
            </w:r>
          </w:p>
          <w:p w:rsidRPr="00ED169B" w:rsidR="00A5184A" w:rsidP="008A6BA1" w:rsidRDefault="00A5184A" w14:paraId="3B1C5E3C"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10722261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Transformationsprozess</w:t>
            </w:r>
          </w:p>
          <w:p w:rsidRPr="00ED169B" w:rsidR="00A5184A" w:rsidP="008A6BA1" w:rsidRDefault="00A5184A" w14:paraId="4A57EBA5"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45110070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Governance- oder Strukturentscheidung</w:t>
            </w:r>
          </w:p>
          <w:p w:rsidRPr="00ED169B" w:rsidR="00A5184A" w:rsidP="008A6BA1" w:rsidRDefault="00A5184A" w14:paraId="29F7EAEA"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860896498"/>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Bundesverwaltung</w:t>
            </w:r>
          </w:p>
          <w:p w:rsidRPr="00ED169B" w:rsidR="00A5184A" w:rsidP="008A6BA1" w:rsidRDefault="00A5184A" w14:paraId="26FBE1E9"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333538526"/>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Landesverwaltung</w:t>
            </w:r>
          </w:p>
          <w:p w:rsidRPr="00ED169B" w:rsidR="00A5184A" w:rsidP="008A6BA1" w:rsidRDefault="00A5184A" w14:paraId="28166563"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198622456"/>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Institutioneller Zuwendungsempfänger</w:t>
            </w:r>
          </w:p>
          <w:p w:rsidRPr="00ED169B" w:rsidR="00A5184A" w:rsidP="008A6BA1" w:rsidRDefault="00A5184A" w14:paraId="7E3C5436"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958398041"/>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Öffentliche Gesellschaft</w:t>
            </w:r>
          </w:p>
          <w:p w:rsidRPr="00ED169B" w:rsidR="00A5184A" w:rsidP="008A6BA1" w:rsidRDefault="00A5184A" w14:paraId="6B77A63B"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68316640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GmbH</w:t>
            </w:r>
          </w:p>
          <w:p w:rsidRPr="00ED169B" w:rsidR="00A5184A" w:rsidP="008A6BA1" w:rsidRDefault="00A5184A" w14:paraId="68312722"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52869052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Gesellschaftsrecht</w:t>
            </w:r>
          </w:p>
          <w:p w:rsidRPr="00ED169B" w:rsidR="00A5184A" w:rsidP="008A6BA1" w:rsidRDefault="00A5184A" w14:paraId="40B72D60"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47644102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Vergaberecht</w:t>
            </w:r>
          </w:p>
          <w:p w:rsidRPr="00ED169B" w:rsidR="00A5184A" w:rsidP="008A6BA1" w:rsidRDefault="00A5184A" w14:paraId="4E54968A"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81401975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Arbeits- und Mitbestimmungsrecht</w:t>
            </w:r>
          </w:p>
          <w:p w:rsidRPr="00ED169B" w:rsidR="00A5184A" w:rsidP="008A6BA1" w:rsidRDefault="00A5184A" w14:paraId="1E1FFDBB"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864165016"/>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Steuerrecht</w:t>
            </w:r>
          </w:p>
          <w:p w:rsidRPr="00ED169B" w:rsidR="00A5184A" w:rsidP="008A6BA1" w:rsidRDefault="00A5184A" w14:paraId="4C55C15B"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80068599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Beihilferecht</w:t>
            </w:r>
          </w:p>
          <w:p w:rsidRPr="00ED169B" w:rsidR="00A5184A" w:rsidP="008A6BA1" w:rsidRDefault="00A5184A" w14:paraId="10E79268"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9283224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Haushaltsrecht</w:t>
            </w:r>
          </w:p>
          <w:p w:rsidRPr="00ED169B" w:rsidR="00A5184A" w:rsidP="008A6BA1" w:rsidRDefault="00A5184A" w14:paraId="1EE86B29"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18227767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Public Corporate Governance</w:t>
            </w:r>
          </w:p>
          <w:p w:rsidRPr="00ED169B" w:rsidR="00A5184A" w:rsidP="008A6BA1" w:rsidRDefault="00A5184A" w14:paraId="5563D364"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65344148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Institutionelle Förderung</w:t>
            </w:r>
          </w:p>
          <w:p w:rsidRPr="00ED169B" w:rsidR="00A5184A" w:rsidP="008A6BA1" w:rsidRDefault="00A5184A" w14:paraId="71B198D0"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7566709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Projektförderung</w:t>
            </w:r>
          </w:p>
          <w:p w:rsidRPr="00ED169B" w:rsidR="00A5184A" w:rsidP="008A6BA1" w:rsidRDefault="00A5184A" w14:paraId="45405C92"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72928853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Mischfinanzierung</w:t>
            </w:r>
          </w:p>
          <w:p w:rsidRPr="00ED169B" w:rsidR="00A5184A" w:rsidP="008A6BA1" w:rsidRDefault="00A5184A" w14:paraId="512C345D"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60873719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Bund</w:t>
            </w:r>
          </w:p>
          <w:p w:rsidRPr="00ED169B" w:rsidR="00A5184A" w:rsidP="008A6BA1" w:rsidRDefault="00A5184A" w14:paraId="27E1C022"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83827835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Land</w:t>
            </w:r>
          </w:p>
          <w:p w:rsidRPr="00ED169B" w:rsidR="00A5184A" w:rsidP="008A6BA1" w:rsidRDefault="00A5184A" w14:paraId="1A94A4DB"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82309647"/>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Kommune</w:t>
            </w:r>
          </w:p>
          <w:p w:rsidRPr="00ED169B" w:rsidR="00A5184A" w:rsidP="008A6BA1" w:rsidRDefault="00A5184A" w14:paraId="53852A7E"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86649618"/>
                <w14:checkbox>
                  <w14:checked w14:val="0"/>
                  <w14:checkedState w14:val="2612" w14:font="MS Gothic"/>
                  <w14:uncheckedState w14:val="2610" w14:font="MS Gothic"/>
                </w14:checkbox>
              </w:sdtPr>
              <w:sdtContent>
                <w:r w:rsidRPr="00ED169B">
                  <w:rPr>
                    <w:rFonts w:ascii="Segoe UI Symbol" w:hAnsi="Segoe UI Symbol" w:eastAsia="MS Gothic" w:cs="Segoe UI Symbol"/>
                    <w:sz w:val="21"/>
                    <w:szCs w:val="21"/>
                  </w:rPr>
                  <w:t>☐</w:t>
                </w:r>
              </w:sdtContent>
            </w:sdt>
            <w:r w:rsidRPr="00ED169B">
              <w:rPr>
                <w:rFonts w:cstheme="minorHAnsi"/>
                <w:sz w:val="21"/>
                <w:szCs w:val="21"/>
              </w:rPr>
              <w:t xml:space="preserve">  Mehrere föderale Ebenen beteiligt</w:t>
            </w:r>
          </w:p>
        </w:tc>
      </w:tr>
      <w:tr w:rsidRPr="00ED169B" w:rsidR="00A5184A" w:rsidTr="008A6BA1" w14:paraId="2027A38B"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659E3A76" w14:textId="77777777">
            <w:pPr>
              <w:spacing w:before="120" w:after="120" w:line="23" w:lineRule="atLeast"/>
              <w:rPr>
                <w:rFonts w:cstheme="minorHAnsi"/>
                <w:sz w:val="21"/>
                <w:szCs w:val="21"/>
              </w:rPr>
            </w:pPr>
            <w:r w:rsidRPr="00ED169B">
              <w:rPr>
                <w:rFonts w:cstheme="minorHAnsi"/>
                <w:sz w:val="21"/>
                <w:szCs w:val="21"/>
              </w:rPr>
              <w:t>Vergleichbarkeit mit dem ausgeschriebenen Auftrag:</w:t>
            </w:r>
          </w:p>
          <w:p w:rsidRPr="00ED169B" w:rsidR="00A5184A" w:rsidP="008A6BA1" w:rsidRDefault="00A5184A" w14:paraId="0235C006" w14:textId="77777777">
            <w:pPr>
              <w:spacing w:before="120" w:after="120" w:line="23" w:lineRule="atLeast"/>
              <w:rPr>
                <w:rFonts w:cstheme="minorHAnsi"/>
                <w:b w:val="0"/>
                <w:bCs w:val="0"/>
                <w:sz w:val="21"/>
                <w:szCs w:val="21"/>
              </w:rPr>
            </w:pPr>
            <w:r w:rsidRPr="00ED169B">
              <w:rPr>
                <w:rFonts w:cstheme="minorHAnsi"/>
                <w:sz w:val="21"/>
                <w:szCs w:val="21"/>
              </w:rPr>
              <w:t>Bitte erläutern Sie konkret die Vergleichbarkeit des Referenzprojekts mit dem ausgeschriebenen Auftrag.</w:t>
            </w:r>
          </w:p>
        </w:tc>
        <w:sdt>
          <w:sdtPr>
            <w:rPr>
              <w:rFonts w:asciiTheme="minorHAnsi" w:hAnsiTheme="minorHAnsi" w:cstheme="minorHAnsi"/>
              <w:b w:val="0"/>
              <w:bCs/>
              <w:sz w:val="21"/>
              <w:szCs w:val="21"/>
            </w:rPr>
            <w:id w:val="1221636077"/>
            <w:placeholder>
              <w:docPart w:val="50853443DD114D4396B78D82AE7D0091"/>
            </w:placeholder>
            <w:showingPlcHdr/>
          </w:sdtPr>
          <w:sdtContent>
            <w:tc>
              <w:tcPr>
                <w:tcW w:w="3838" w:type="pct"/>
                <w:gridSpan w:val="2"/>
                <w:vAlign w:val="center"/>
              </w:tcPr>
              <w:p w:rsidRPr="00ED169B" w:rsidR="00A5184A" w:rsidP="008A6BA1" w:rsidRDefault="00A5184A" w14:paraId="63146305" w14:textId="77777777">
                <w:pPr>
                  <w:pStyle w:val="berschrift3"/>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val="0"/>
                    <w:bCs/>
                    <w:sz w:val="21"/>
                    <w:szCs w:val="21"/>
                  </w:rPr>
                </w:pPr>
                <w:r w:rsidRPr="00ED169B">
                  <w:rPr>
                    <w:rStyle w:val="Platzhaltertext"/>
                    <w:rFonts w:asciiTheme="minorHAnsi" w:hAnsiTheme="minorHAnsi" w:cstheme="minorHAnsi"/>
                    <w:b w:val="0"/>
                    <w:bCs/>
                    <w:sz w:val="21"/>
                    <w:szCs w:val="21"/>
                  </w:rPr>
                  <w:t>Bitte erläutern Sie konkret die Vergleichbarkeit des Referenzprojekts mit dem ausge-schriebenen Auftrag</w:t>
                </w:r>
              </w:p>
            </w:tc>
          </w:sdtContent>
        </w:sdt>
      </w:tr>
      <w:tr w:rsidRPr="00ED169B" w:rsidR="00A5184A" w:rsidTr="008A6BA1" w14:paraId="77FE3E69"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2BB9C51E" w14:textId="77777777">
            <w:pPr>
              <w:spacing w:before="120" w:after="120" w:line="23" w:lineRule="atLeast"/>
              <w:rPr>
                <w:rFonts w:cstheme="minorHAnsi"/>
                <w:sz w:val="21"/>
                <w:szCs w:val="21"/>
              </w:rPr>
            </w:pPr>
            <w:r w:rsidRPr="00ED169B">
              <w:rPr>
                <w:rFonts w:cstheme="minorHAnsi"/>
                <w:sz w:val="21"/>
                <w:szCs w:val="21"/>
              </w:rPr>
              <w:t>Projektergebnis (Beschreibung)</w:t>
            </w:r>
          </w:p>
        </w:tc>
        <w:sdt>
          <w:sdtPr>
            <w:rPr>
              <w:rFonts w:cstheme="minorHAnsi"/>
              <w:sz w:val="21"/>
              <w:szCs w:val="21"/>
            </w:rPr>
            <w:id w:val="-1943596706"/>
            <w:placeholder>
              <w:docPart w:val="E3BAC005EAB5479BB8B9E559B84C9738"/>
            </w:placeholder>
            <w:showingPlcHdr/>
          </w:sdtPr>
          <w:sdtContent>
            <w:tc>
              <w:tcPr>
                <w:tcW w:w="3838" w:type="pct"/>
                <w:gridSpan w:val="2"/>
                <w:vAlign w:val="center"/>
              </w:tcPr>
              <w:p w:rsidRPr="00ED169B" w:rsidR="00A5184A" w:rsidP="008A6BA1" w:rsidRDefault="00A5184A" w14:paraId="10CBDD87"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Projektergebnis</w:t>
                </w:r>
              </w:p>
            </w:tc>
          </w:sdtContent>
        </w:sdt>
      </w:tr>
    </w:tbl>
    <w:p w:rsidR="00A5184A" w:rsidP="004454B9" w:rsidRDefault="00A5184A" w14:paraId="467F4625" w14:textId="77777777">
      <w:pPr>
        <w:rPr>
          <w:rFonts w:cstheme="minorHAnsi"/>
          <w:sz w:val="21"/>
          <w:szCs w:val="21"/>
        </w:rPr>
      </w:pPr>
    </w:p>
    <w:tbl>
      <w:tblPr>
        <w:tblStyle w:val="EinfacheTabelle4"/>
        <w:tblW w:w="5000" w:type="pct"/>
        <w:tblLook w:val="04A0" w:firstRow="1" w:lastRow="0" w:firstColumn="1" w:lastColumn="0" w:noHBand="0" w:noVBand="1"/>
      </w:tblPr>
      <w:tblGrid>
        <w:gridCol w:w="117"/>
        <w:gridCol w:w="3062"/>
        <w:gridCol w:w="116"/>
        <w:gridCol w:w="10767"/>
        <w:gridCol w:w="113"/>
      </w:tblGrid>
      <w:tr w:rsidRPr="00ED169B" w:rsidR="00A5184A" w:rsidTr="008A6BA1" w14:paraId="6B7A2652" w14:textId="77777777">
        <w:trPr>
          <w:gridBefore w:val="1"/>
          <w:cnfStyle w:val="100000000000" w:firstRow="1" w:lastRow="0" w:firstColumn="0" w:lastColumn="0" w:oddVBand="0" w:evenVBand="0" w:oddHBand="0"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4959" w:type="pct"/>
            <w:gridSpan w:val="4"/>
            <w:shd w:val="clear" w:color="auto" w:fill="008BD2" w:themeFill="text2"/>
            <w:vAlign w:val="center"/>
          </w:tcPr>
          <w:p w:rsidRPr="00A5184A" w:rsidR="00A5184A" w:rsidP="008A6BA1" w:rsidRDefault="00A5184A" w14:paraId="79346E58" w14:textId="4431D552">
            <w:pPr>
              <w:spacing w:before="120" w:after="120" w:line="23" w:lineRule="atLeast"/>
              <w:rPr>
                <w:rFonts w:cstheme="minorHAnsi"/>
                <w:b w:val="0"/>
                <w:bCs w:val="0"/>
                <w:color w:val="FFFFFF" w:themeColor="background1"/>
                <w:sz w:val="21"/>
                <w:szCs w:val="21"/>
              </w:rPr>
            </w:pPr>
            <w:r w:rsidRPr="00A5184A">
              <w:rPr>
                <w:rFonts w:cstheme="minorHAnsi"/>
                <w:color w:val="FFFFFF" w:themeColor="background1"/>
                <w:sz w:val="21"/>
                <w:szCs w:val="21"/>
              </w:rPr>
              <w:t>Teammitglied Nummer</w:t>
            </w:r>
            <w:r>
              <w:rPr>
                <w:rFonts w:cstheme="minorHAnsi"/>
                <w:color w:val="FFFFFF" w:themeColor="background1"/>
                <w:sz w:val="21"/>
                <w:szCs w:val="21"/>
              </w:rPr>
              <w:t xml:space="preserve"> 5</w:t>
            </w:r>
          </w:p>
        </w:tc>
      </w:tr>
      <w:tr w:rsidRPr="00ED169B" w:rsidR="00A5184A" w:rsidTr="008A6BA1" w14:paraId="588844A0"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481CF779" w14:textId="77777777">
            <w:pPr>
              <w:spacing w:before="120" w:after="120" w:line="23" w:lineRule="atLeast"/>
              <w:rPr>
                <w:rFonts w:cstheme="minorHAnsi"/>
                <w:sz w:val="21"/>
                <w:szCs w:val="21"/>
              </w:rPr>
            </w:pPr>
            <w:r w:rsidRPr="00ED169B">
              <w:rPr>
                <w:rFonts w:cstheme="minorHAnsi"/>
                <w:sz w:val="21"/>
                <w:szCs w:val="21"/>
              </w:rPr>
              <w:t xml:space="preserve">Referenzprojekt Nr.: </w:t>
            </w:r>
          </w:p>
        </w:tc>
        <w:tc>
          <w:tcPr>
            <w:tcW w:w="3838" w:type="pct"/>
            <w:gridSpan w:val="2"/>
            <w:vAlign w:val="center"/>
          </w:tcPr>
          <w:sdt>
            <w:sdtPr>
              <w:rPr>
                <w:rFonts w:cstheme="minorHAnsi"/>
                <w:b/>
                <w:bCs/>
                <w:sz w:val="21"/>
                <w:szCs w:val="21"/>
              </w:rPr>
              <w:id w:val="1953054826"/>
              <w:placeholder>
                <w:docPart w:val="E5220CE3A18544EE97997F1EC24A6AAD"/>
              </w:placeholder>
              <w:showingPlcHdr/>
            </w:sdtPr>
            <w:sdtContent>
              <w:p w:rsidRPr="00ED169B" w:rsidR="00A5184A" w:rsidP="008A6BA1" w:rsidRDefault="00A5184A" w14:paraId="1A4EB526"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b/>
                    <w:bCs/>
                    <w:sz w:val="21"/>
                    <w:szCs w:val="21"/>
                  </w:rPr>
                  <w:t>Projektnummer</w:t>
                </w:r>
              </w:p>
            </w:sdtContent>
          </w:sdt>
        </w:tc>
      </w:tr>
      <w:tr w:rsidRPr="00ED169B" w:rsidR="00A5184A" w:rsidTr="008A6BA1" w14:paraId="13D11D48"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7EBD9573" w14:textId="77777777">
            <w:pPr>
              <w:spacing w:before="120" w:after="120" w:line="23" w:lineRule="atLeast"/>
              <w:rPr>
                <w:rFonts w:cstheme="minorHAnsi"/>
                <w:sz w:val="21"/>
                <w:szCs w:val="21"/>
              </w:rPr>
            </w:pPr>
            <w:r w:rsidRPr="00ED169B">
              <w:rPr>
                <w:rFonts w:cstheme="minorHAnsi"/>
                <w:sz w:val="21"/>
                <w:szCs w:val="21"/>
              </w:rPr>
              <w:t xml:space="preserve">Name Teammitglied: </w:t>
            </w:r>
          </w:p>
        </w:tc>
        <w:tc>
          <w:tcPr>
            <w:tcW w:w="3838" w:type="pct"/>
            <w:gridSpan w:val="2"/>
            <w:vAlign w:val="center"/>
          </w:tcPr>
          <w:sdt>
            <w:sdtPr>
              <w:rPr>
                <w:rFonts w:cstheme="minorHAnsi"/>
                <w:sz w:val="21"/>
                <w:szCs w:val="21"/>
              </w:rPr>
              <w:id w:val="1851441379"/>
              <w:placeholder>
                <w:docPart w:val="A3CF9AB75FD5467A9AE1D6135A0638C8"/>
              </w:placeholder>
              <w:showingPlcHdr/>
            </w:sdtPr>
            <w:sdtContent>
              <w:p w:rsidRPr="00ED169B" w:rsidR="00A5184A" w:rsidP="008A6BA1" w:rsidRDefault="00A5184A" w14:paraId="4A1B4920"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Name</w:t>
                </w:r>
              </w:p>
            </w:sdtContent>
          </w:sdt>
        </w:tc>
      </w:tr>
      <w:tr w:rsidRPr="00ED169B" w:rsidR="00A5184A" w:rsidTr="008A6BA1" w14:paraId="720DE43C"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585CFFAA" w14:textId="77777777">
            <w:pPr>
              <w:spacing w:before="120" w:after="120" w:line="23" w:lineRule="atLeast"/>
              <w:rPr>
                <w:rFonts w:cstheme="minorHAnsi"/>
                <w:sz w:val="21"/>
                <w:szCs w:val="21"/>
              </w:rPr>
            </w:pPr>
            <w:r w:rsidRPr="00ED169B">
              <w:rPr>
                <w:rFonts w:cstheme="minorHAnsi"/>
                <w:sz w:val="21"/>
                <w:szCs w:val="21"/>
              </w:rPr>
              <w:t xml:space="preserve">Auftraggeber: </w:t>
            </w:r>
          </w:p>
        </w:tc>
        <w:tc>
          <w:tcPr>
            <w:tcW w:w="3838" w:type="pct"/>
            <w:gridSpan w:val="2"/>
            <w:vAlign w:val="center"/>
          </w:tcPr>
          <w:sdt>
            <w:sdtPr>
              <w:rPr>
                <w:rFonts w:cstheme="minorHAnsi"/>
                <w:sz w:val="21"/>
                <w:szCs w:val="21"/>
              </w:rPr>
              <w:id w:val="553663993"/>
              <w:placeholder>
                <w:docPart w:val="67B3D82B474A4977B4BECC400BA26EEF"/>
              </w:placeholder>
              <w:showingPlcHdr/>
            </w:sdtPr>
            <w:sdtContent>
              <w:p w:rsidRPr="00ED169B" w:rsidR="00A5184A" w:rsidP="008A6BA1" w:rsidRDefault="00A5184A" w14:paraId="02C8F28E"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Auftraggeber</w:t>
                </w:r>
              </w:p>
            </w:sdtContent>
          </w:sdt>
        </w:tc>
      </w:tr>
      <w:tr w:rsidRPr="00ED169B" w:rsidR="00A5184A" w:rsidTr="008A6BA1" w14:paraId="56C23AFA"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19F9C9E9" w14:textId="77777777">
            <w:pPr>
              <w:spacing w:before="120" w:after="120" w:line="23" w:lineRule="atLeast"/>
              <w:rPr>
                <w:rFonts w:cstheme="minorHAnsi"/>
                <w:sz w:val="21"/>
                <w:szCs w:val="21"/>
              </w:rPr>
            </w:pPr>
            <w:r w:rsidRPr="00ED169B">
              <w:rPr>
                <w:rFonts w:cstheme="minorHAnsi"/>
                <w:sz w:val="21"/>
                <w:szCs w:val="21"/>
              </w:rPr>
              <w:t xml:space="preserve">Projektgegenstand: </w:t>
            </w:r>
          </w:p>
        </w:tc>
        <w:tc>
          <w:tcPr>
            <w:tcW w:w="3838" w:type="pct"/>
            <w:gridSpan w:val="2"/>
            <w:vAlign w:val="center"/>
          </w:tcPr>
          <w:sdt>
            <w:sdtPr>
              <w:rPr>
                <w:rFonts w:cstheme="minorHAnsi"/>
                <w:sz w:val="21"/>
                <w:szCs w:val="21"/>
              </w:rPr>
              <w:id w:val="-758436638"/>
              <w:placeholder>
                <w:docPart w:val="3C06A9F93DC54CD89B5ADBFE7F14C58F"/>
              </w:placeholder>
              <w:showingPlcHdr/>
            </w:sdtPr>
            <w:sdtContent>
              <w:p w:rsidRPr="00ED169B" w:rsidR="00A5184A" w:rsidP="008A6BA1" w:rsidRDefault="00A5184A" w14:paraId="1EC3C0A5"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Projektgegenstand</w:t>
                </w:r>
              </w:p>
            </w:sdtContent>
          </w:sdt>
        </w:tc>
      </w:tr>
      <w:tr w:rsidRPr="00ED169B" w:rsidR="00A5184A" w:rsidTr="008A6BA1" w14:paraId="03996B8B"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745D7C22" w14:textId="77777777">
            <w:pPr>
              <w:spacing w:before="120" w:after="120" w:line="23" w:lineRule="atLeast"/>
              <w:rPr>
                <w:rFonts w:cstheme="minorHAnsi"/>
                <w:sz w:val="21"/>
                <w:szCs w:val="21"/>
              </w:rPr>
            </w:pPr>
            <w:r w:rsidRPr="00ED169B">
              <w:rPr>
                <w:rFonts w:cstheme="minorHAnsi"/>
                <w:sz w:val="21"/>
                <w:szCs w:val="21"/>
              </w:rPr>
              <w:t xml:space="preserve">Leistungszeitraum: </w:t>
            </w:r>
          </w:p>
        </w:tc>
        <w:tc>
          <w:tcPr>
            <w:tcW w:w="3838" w:type="pct"/>
            <w:gridSpan w:val="2"/>
            <w:vAlign w:val="center"/>
          </w:tcPr>
          <w:sdt>
            <w:sdtPr>
              <w:rPr>
                <w:rFonts w:cstheme="minorHAnsi"/>
                <w:sz w:val="21"/>
                <w:szCs w:val="21"/>
              </w:rPr>
              <w:id w:val="639931650"/>
              <w:placeholder>
                <w:docPart w:val="16D75D1E7D7648E68B6640A149896315"/>
              </w:placeholder>
              <w:showingPlcHdr/>
            </w:sdtPr>
            <w:sdtContent>
              <w:p w:rsidRPr="00ED169B" w:rsidR="00A5184A" w:rsidP="008A6BA1" w:rsidRDefault="00A5184A" w14:paraId="41701319"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Zeitraum</w:t>
                </w:r>
              </w:p>
            </w:sdtContent>
          </w:sdt>
        </w:tc>
      </w:tr>
      <w:tr w:rsidRPr="00ED169B" w:rsidR="00A5184A" w:rsidTr="008A6BA1" w14:paraId="528BE40E"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2FBF7596" w14:textId="77777777">
            <w:pPr>
              <w:spacing w:before="120" w:after="120" w:line="23" w:lineRule="atLeast"/>
              <w:rPr>
                <w:rFonts w:cstheme="minorHAnsi"/>
                <w:sz w:val="21"/>
                <w:szCs w:val="21"/>
              </w:rPr>
            </w:pPr>
            <w:r w:rsidRPr="00ED169B">
              <w:rPr>
                <w:rFonts w:cstheme="minorHAnsi"/>
                <w:sz w:val="21"/>
                <w:szCs w:val="21"/>
              </w:rPr>
              <w:t xml:space="preserve">Umfang der erbrachten Leistungen (Personentage): </w:t>
            </w:r>
          </w:p>
        </w:tc>
        <w:tc>
          <w:tcPr>
            <w:tcW w:w="3838" w:type="pct"/>
            <w:gridSpan w:val="2"/>
            <w:vAlign w:val="center"/>
          </w:tcPr>
          <w:sdt>
            <w:sdtPr>
              <w:rPr>
                <w:rFonts w:cstheme="minorHAnsi"/>
                <w:sz w:val="21"/>
                <w:szCs w:val="21"/>
              </w:rPr>
              <w:id w:val="-700772296"/>
              <w:placeholder>
                <w:docPart w:val="252B8ABA6B2E4E3FA31A5D99A10A40D7"/>
              </w:placeholder>
              <w:showingPlcHdr/>
            </w:sdtPr>
            <w:sdtContent>
              <w:p w:rsidRPr="00ED169B" w:rsidR="00A5184A" w:rsidP="008A6BA1" w:rsidRDefault="00A5184A" w14:paraId="5F0EB6E9"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Umfang der Leistung</w:t>
                </w:r>
              </w:p>
            </w:sdtContent>
          </w:sdt>
        </w:tc>
      </w:tr>
      <w:tr w:rsidRPr="00ED169B" w:rsidR="00A5184A" w:rsidTr="008A6BA1" w14:paraId="7D501C47"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5BB8DE00" w14:textId="77777777">
            <w:pPr>
              <w:spacing w:before="120" w:after="120" w:line="23" w:lineRule="atLeast"/>
              <w:rPr>
                <w:rFonts w:cstheme="minorHAnsi"/>
                <w:sz w:val="21"/>
                <w:szCs w:val="21"/>
              </w:rPr>
            </w:pPr>
            <w:r w:rsidRPr="00ED169B">
              <w:rPr>
                <w:rFonts w:cstheme="minorHAnsi"/>
                <w:sz w:val="21"/>
                <w:szCs w:val="21"/>
              </w:rPr>
              <w:t>Konkrete Rolle der benannten Person:</w:t>
            </w:r>
          </w:p>
        </w:tc>
        <w:tc>
          <w:tcPr>
            <w:tcW w:w="3838" w:type="pct"/>
            <w:gridSpan w:val="2"/>
            <w:vAlign w:val="center"/>
          </w:tcPr>
          <w:sdt>
            <w:sdtPr>
              <w:rPr>
                <w:rFonts w:cstheme="minorHAnsi"/>
                <w:sz w:val="21"/>
                <w:szCs w:val="21"/>
              </w:rPr>
              <w:id w:val="2022666842"/>
              <w:placeholder>
                <w:docPart w:val="59A590C1493B4A7894B9069CC238CDEA"/>
              </w:placeholder>
              <w:showingPlcHdr/>
            </w:sdtPr>
            <w:sdtContent>
              <w:p w:rsidRPr="00ED169B" w:rsidR="00A5184A" w:rsidP="008A6BA1" w:rsidRDefault="00A5184A" w14:paraId="5E299BF0"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Rolle</w:t>
                </w:r>
              </w:p>
            </w:sdtContent>
          </w:sdt>
        </w:tc>
      </w:tr>
      <w:tr w:rsidRPr="00ED169B" w:rsidR="00A5184A" w:rsidTr="008A6BA1" w14:paraId="76A0A998"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0559C4AF" w14:textId="77777777">
            <w:pPr>
              <w:spacing w:before="120" w:after="120" w:line="23" w:lineRule="atLeast"/>
              <w:rPr>
                <w:rFonts w:cstheme="minorHAnsi"/>
                <w:sz w:val="21"/>
                <w:szCs w:val="21"/>
              </w:rPr>
            </w:pPr>
            <w:r w:rsidRPr="00ED169B">
              <w:rPr>
                <w:rFonts w:cstheme="minorHAnsi"/>
                <w:sz w:val="21"/>
                <w:szCs w:val="21"/>
              </w:rPr>
              <w:t xml:space="preserve">Eigenständig erbrachter Leistungsanteil (%): </w:t>
            </w:r>
          </w:p>
        </w:tc>
        <w:tc>
          <w:tcPr>
            <w:tcW w:w="3838" w:type="pct"/>
            <w:gridSpan w:val="2"/>
            <w:vAlign w:val="center"/>
          </w:tcPr>
          <w:sdt>
            <w:sdtPr>
              <w:rPr>
                <w:rFonts w:cstheme="minorHAnsi"/>
                <w:sz w:val="21"/>
                <w:szCs w:val="21"/>
              </w:rPr>
              <w:id w:val="973258507"/>
              <w:placeholder>
                <w:docPart w:val="28836BD2F6554B1DB86735543AC08C60"/>
              </w:placeholder>
              <w:showingPlcHdr/>
            </w:sdtPr>
            <w:sdtContent>
              <w:p w:rsidRPr="00ED169B" w:rsidR="00A5184A" w:rsidP="008A6BA1" w:rsidRDefault="00A5184A" w14:paraId="5FDB2ED6"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Leistungsanteil</w:t>
                </w:r>
              </w:p>
            </w:sdtContent>
          </w:sdt>
        </w:tc>
      </w:tr>
      <w:tr w:rsidRPr="00ED169B" w:rsidR="00A5184A" w:rsidTr="008A6BA1" w14:paraId="30443114"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0C9734F7" w14:textId="77777777">
            <w:pPr>
              <w:spacing w:before="120" w:after="120" w:line="23" w:lineRule="atLeast"/>
              <w:rPr>
                <w:rFonts w:cstheme="minorHAnsi"/>
                <w:sz w:val="21"/>
                <w:szCs w:val="21"/>
              </w:rPr>
            </w:pPr>
            <w:r w:rsidRPr="00ED169B">
              <w:rPr>
                <w:rFonts w:cstheme="minorHAnsi"/>
                <w:sz w:val="21"/>
                <w:szCs w:val="21"/>
              </w:rPr>
              <w:t>Fachliche Einordnung des Referenzprojekts (Beschreibung)</w:t>
            </w:r>
          </w:p>
        </w:tc>
        <w:sdt>
          <w:sdtPr>
            <w:rPr>
              <w:rFonts w:cstheme="minorHAnsi"/>
              <w:sz w:val="21"/>
              <w:szCs w:val="21"/>
            </w:rPr>
            <w:id w:val="1594974300"/>
            <w:placeholder>
              <w:docPart w:val="2AD45AAEA1DE4EE2BEFA4B1B704CFD89"/>
            </w:placeholder>
            <w:showingPlcHdr/>
          </w:sdtPr>
          <w:sdtContent>
            <w:tc>
              <w:tcPr>
                <w:tcW w:w="3838" w:type="pct"/>
                <w:gridSpan w:val="2"/>
                <w:vAlign w:val="center"/>
              </w:tcPr>
              <w:p w:rsidRPr="00ED169B" w:rsidR="00A5184A" w:rsidP="008A6BA1" w:rsidRDefault="00A5184A" w14:paraId="1FD7AE3E"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Fachliche Einordnung</w:t>
                </w:r>
              </w:p>
            </w:tc>
          </w:sdtContent>
        </w:sdt>
      </w:tr>
      <w:tr w:rsidRPr="00ED169B" w:rsidR="00A5184A" w:rsidTr="008A6BA1" w14:paraId="214D004C" w14:textId="77777777">
        <w:trPr>
          <w:gridAfter w:val="1"/>
          <w:wAfter w:w="40"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431B9AB7" w14:textId="77777777">
            <w:pPr>
              <w:spacing w:before="120" w:after="120" w:line="23" w:lineRule="atLeast"/>
              <w:rPr>
                <w:rFonts w:cstheme="minorHAnsi"/>
                <w:sz w:val="21"/>
                <w:szCs w:val="21"/>
              </w:rPr>
            </w:pPr>
            <w:r w:rsidRPr="00ED169B">
              <w:rPr>
                <w:rFonts w:cstheme="minorHAnsi"/>
                <w:sz w:val="21"/>
                <w:szCs w:val="21"/>
              </w:rPr>
              <w:t>Einordnung (bitte kreuzen Sie an)</w:t>
            </w:r>
          </w:p>
        </w:tc>
        <w:tc>
          <w:tcPr>
            <w:tcW w:w="3839" w:type="pct"/>
            <w:gridSpan w:val="2"/>
            <w:vAlign w:val="center"/>
          </w:tcPr>
          <w:p w:rsidRPr="00ED169B" w:rsidR="00A5184A" w:rsidP="008A6BA1" w:rsidRDefault="00A5184A" w14:paraId="150B3F24"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47814120"/>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Restrukturierung eines Unternehmens</w:t>
            </w:r>
          </w:p>
          <w:p w:rsidRPr="00ED169B" w:rsidR="00A5184A" w:rsidP="008A6BA1" w:rsidRDefault="00A5184A" w14:paraId="6B8207B1"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67784841"/>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Organisationsentwicklung</w:t>
            </w:r>
          </w:p>
          <w:p w:rsidRPr="00ED169B" w:rsidR="00A5184A" w:rsidP="008A6BA1" w:rsidRDefault="00A5184A" w14:paraId="766DF34E"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610508524"/>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Transformationsprozess</w:t>
            </w:r>
          </w:p>
          <w:p w:rsidRPr="00ED169B" w:rsidR="00A5184A" w:rsidP="008A6BA1" w:rsidRDefault="00A5184A" w14:paraId="731BE7A7"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789429911"/>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Governance- oder Strukturentscheidung</w:t>
            </w:r>
          </w:p>
          <w:p w:rsidRPr="00ED169B" w:rsidR="00A5184A" w:rsidP="008A6BA1" w:rsidRDefault="00A5184A" w14:paraId="1092D64D"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639606996"/>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Bundesverwaltung</w:t>
            </w:r>
          </w:p>
          <w:p w:rsidRPr="00ED169B" w:rsidR="00A5184A" w:rsidP="008A6BA1" w:rsidRDefault="00A5184A" w14:paraId="6C33F959"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621914862"/>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Landesverwaltung</w:t>
            </w:r>
          </w:p>
          <w:p w:rsidRPr="00ED169B" w:rsidR="00A5184A" w:rsidP="008A6BA1" w:rsidRDefault="00A5184A" w14:paraId="20F1C013"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80760764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Institutioneller Zuwendungsempfänger</w:t>
            </w:r>
          </w:p>
          <w:p w:rsidRPr="00ED169B" w:rsidR="00A5184A" w:rsidP="008A6BA1" w:rsidRDefault="00A5184A" w14:paraId="75624C60"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978690211"/>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Öffentliche Gesellschaft</w:t>
            </w:r>
          </w:p>
          <w:p w:rsidRPr="00ED169B" w:rsidR="00A5184A" w:rsidP="008A6BA1" w:rsidRDefault="00A5184A" w14:paraId="5718F6E9"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05554674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GmbH</w:t>
            </w:r>
          </w:p>
          <w:p w:rsidRPr="00ED169B" w:rsidR="00A5184A" w:rsidP="008A6BA1" w:rsidRDefault="00A5184A" w14:paraId="73C5222E"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923685298"/>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Gesellschaftsrecht</w:t>
            </w:r>
          </w:p>
          <w:p w:rsidRPr="00ED169B" w:rsidR="00A5184A" w:rsidP="008A6BA1" w:rsidRDefault="00A5184A" w14:paraId="6CBD413C"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15260402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Vergaberecht</w:t>
            </w:r>
          </w:p>
          <w:p w:rsidRPr="00ED169B" w:rsidR="00A5184A" w:rsidP="008A6BA1" w:rsidRDefault="00A5184A" w14:paraId="337C84D2"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5581197"/>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Arbeits- und Mitbestimmungsrecht</w:t>
            </w:r>
          </w:p>
          <w:p w:rsidRPr="00ED169B" w:rsidR="00A5184A" w:rsidP="008A6BA1" w:rsidRDefault="00A5184A" w14:paraId="4B004707"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37975563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Steuerrecht</w:t>
            </w:r>
          </w:p>
          <w:p w:rsidRPr="00ED169B" w:rsidR="00A5184A" w:rsidP="008A6BA1" w:rsidRDefault="00A5184A" w14:paraId="64B1B01B"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1497187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Beihilferecht</w:t>
            </w:r>
          </w:p>
          <w:p w:rsidRPr="00ED169B" w:rsidR="00A5184A" w:rsidP="008A6BA1" w:rsidRDefault="00A5184A" w14:paraId="0FBDF07A"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584643828"/>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Haushaltsrecht</w:t>
            </w:r>
          </w:p>
          <w:p w:rsidRPr="00ED169B" w:rsidR="00A5184A" w:rsidP="008A6BA1" w:rsidRDefault="00A5184A" w14:paraId="04BF24AF"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396811187"/>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Public Corporate Governance</w:t>
            </w:r>
          </w:p>
          <w:p w:rsidRPr="00ED169B" w:rsidR="00A5184A" w:rsidP="008A6BA1" w:rsidRDefault="00A5184A" w14:paraId="33EEEF11"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61728589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Institutionelle Förderung</w:t>
            </w:r>
          </w:p>
          <w:p w:rsidRPr="00ED169B" w:rsidR="00A5184A" w:rsidP="008A6BA1" w:rsidRDefault="00A5184A" w14:paraId="7056406E"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301046978"/>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Projektförderung</w:t>
            </w:r>
          </w:p>
          <w:p w:rsidRPr="00ED169B" w:rsidR="00A5184A" w:rsidP="008A6BA1" w:rsidRDefault="00A5184A" w14:paraId="37F2B353"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30733576"/>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Mischfinanzierung</w:t>
            </w:r>
          </w:p>
          <w:p w:rsidRPr="00ED169B" w:rsidR="00A5184A" w:rsidP="008A6BA1" w:rsidRDefault="00A5184A" w14:paraId="74D63843"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536779147"/>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Bund</w:t>
            </w:r>
          </w:p>
          <w:p w:rsidRPr="00ED169B" w:rsidR="00A5184A" w:rsidP="008A6BA1" w:rsidRDefault="00A5184A" w14:paraId="59395C9F"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73947865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Land</w:t>
            </w:r>
          </w:p>
          <w:p w:rsidRPr="00ED169B" w:rsidR="00A5184A" w:rsidP="008A6BA1" w:rsidRDefault="00A5184A" w14:paraId="08A32A63"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736250841"/>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Kommune</w:t>
            </w:r>
          </w:p>
          <w:p w:rsidRPr="00ED169B" w:rsidR="00A5184A" w:rsidP="008A6BA1" w:rsidRDefault="00A5184A" w14:paraId="769DDDA5"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679654294"/>
                <w14:checkbox>
                  <w14:checked w14:val="0"/>
                  <w14:checkedState w14:val="2612" w14:font="MS Gothic"/>
                  <w14:uncheckedState w14:val="2610" w14:font="MS Gothic"/>
                </w14:checkbox>
              </w:sdtPr>
              <w:sdtContent>
                <w:r w:rsidRPr="00ED169B">
                  <w:rPr>
                    <w:rFonts w:ascii="Segoe UI Symbol" w:hAnsi="Segoe UI Symbol" w:eastAsia="MS Gothic" w:cs="Segoe UI Symbol"/>
                    <w:sz w:val="21"/>
                    <w:szCs w:val="21"/>
                  </w:rPr>
                  <w:t>☐</w:t>
                </w:r>
              </w:sdtContent>
            </w:sdt>
            <w:r w:rsidRPr="00ED169B">
              <w:rPr>
                <w:rFonts w:cstheme="minorHAnsi"/>
                <w:sz w:val="21"/>
                <w:szCs w:val="21"/>
              </w:rPr>
              <w:t xml:space="preserve">  Mehrere föderale Ebenen beteiligt</w:t>
            </w:r>
          </w:p>
        </w:tc>
      </w:tr>
      <w:tr w:rsidRPr="00ED169B" w:rsidR="00A5184A" w:rsidTr="008A6BA1" w14:paraId="43041B16"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2211391B" w14:textId="77777777">
            <w:pPr>
              <w:spacing w:before="120" w:after="120" w:line="23" w:lineRule="atLeast"/>
              <w:rPr>
                <w:rFonts w:cstheme="minorHAnsi"/>
                <w:sz w:val="21"/>
                <w:szCs w:val="21"/>
              </w:rPr>
            </w:pPr>
            <w:r w:rsidRPr="00ED169B">
              <w:rPr>
                <w:rFonts w:cstheme="minorHAnsi"/>
                <w:sz w:val="21"/>
                <w:szCs w:val="21"/>
              </w:rPr>
              <w:t>Vergleichbarkeit mit dem ausgeschriebenen Auftrag:</w:t>
            </w:r>
          </w:p>
          <w:p w:rsidRPr="00ED169B" w:rsidR="00A5184A" w:rsidP="008A6BA1" w:rsidRDefault="00A5184A" w14:paraId="09C87DF4" w14:textId="77777777">
            <w:pPr>
              <w:spacing w:before="120" w:after="120" w:line="23" w:lineRule="atLeast"/>
              <w:rPr>
                <w:rFonts w:cstheme="minorHAnsi"/>
                <w:b w:val="0"/>
                <w:bCs w:val="0"/>
                <w:sz w:val="21"/>
                <w:szCs w:val="21"/>
              </w:rPr>
            </w:pPr>
            <w:r w:rsidRPr="00ED169B">
              <w:rPr>
                <w:rFonts w:cstheme="minorHAnsi"/>
                <w:sz w:val="21"/>
                <w:szCs w:val="21"/>
              </w:rPr>
              <w:t>Bitte erläutern Sie konkret die Vergleichbarkeit des Referenzprojekts mit dem ausgeschriebenen Auftrag.</w:t>
            </w:r>
          </w:p>
        </w:tc>
        <w:sdt>
          <w:sdtPr>
            <w:rPr>
              <w:rFonts w:asciiTheme="minorHAnsi" w:hAnsiTheme="minorHAnsi" w:cstheme="minorHAnsi"/>
              <w:b w:val="0"/>
              <w:bCs/>
              <w:sz w:val="21"/>
              <w:szCs w:val="21"/>
            </w:rPr>
            <w:id w:val="1735662002"/>
            <w:placeholder>
              <w:docPart w:val="565AB5FD304E4A2395CCA02ECD86C4B1"/>
            </w:placeholder>
            <w:showingPlcHdr/>
          </w:sdtPr>
          <w:sdtContent>
            <w:tc>
              <w:tcPr>
                <w:tcW w:w="3838" w:type="pct"/>
                <w:gridSpan w:val="2"/>
                <w:vAlign w:val="center"/>
              </w:tcPr>
              <w:p w:rsidRPr="00ED169B" w:rsidR="00A5184A" w:rsidP="008A6BA1" w:rsidRDefault="00A5184A" w14:paraId="6B94B582" w14:textId="77777777">
                <w:pPr>
                  <w:pStyle w:val="berschrift3"/>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val="0"/>
                    <w:bCs/>
                    <w:sz w:val="21"/>
                    <w:szCs w:val="21"/>
                  </w:rPr>
                </w:pPr>
                <w:r w:rsidRPr="00ED169B">
                  <w:rPr>
                    <w:rStyle w:val="Platzhaltertext"/>
                    <w:rFonts w:asciiTheme="minorHAnsi" w:hAnsiTheme="minorHAnsi" w:cstheme="minorHAnsi"/>
                    <w:b w:val="0"/>
                    <w:bCs/>
                    <w:sz w:val="21"/>
                    <w:szCs w:val="21"/>
                  </w:rPr>
                  <w:t>Bitte erläutern Sie konkret die Vergleichbarkeit des Referenzprojekts mit dem ausge-schriebenen Auftrag</w:t>
                </w:r>
              </w:p>
            </w:tc>
          </w:sdtContent>
        </w:sdt>
      </w:tr>
      <w:tr w:rsidRPr="00ED169B" w:rsidR="00A5184A" w:rsidTr="008A6BA1" w14:paraId="0C07C34D"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0F8FF356" w14:textId="77777777">
            <w:pPr>
              <w:spacing w:before="120" w:after="120" w:line="23" w:lineRule="atLeast"/>
              <w:rPr>
                <w:rFonts w:cstheme="minorHAnsi"/>
                <w:sz w:val="21"/>
                <w:szCs w:val="21"/>
              </w:rPr>
            </w:pPr>
            <w:r w:rsidRPr="00ED169B">
              <w:rPr>
                <w:rFonts w:cstheme="minorHAnsi"/>
                <w:sz w:val="21"/>
                <w:szCs w:val="21"/>
              </w:rPr>
              <w:t>Projektergebnis (Beschreibung)</w:t>
            </w:r>
          </w:p>
        </w:tc>
        <w:sdt>
          <w:sdtPr>
            <w:rPr>
              <w:rFonts w:cstheme="minorHAnsi"/>
              <w:sz w:val="21"/>
              <w:szCs w:val="21"/>
            </w:rPr>
            <w:id w:val="218719501"/>
            <w:placeholder>
              <w:docPart w:val="84238A0463B74493B4F95526CAC340A5"/>
            </w:placeholder>
            <w:showingPlcHdr/>
          </w:sdtPr>
          <w:sdtContent>
            <w:tc>
              <w:tcPr>
                <w:tcW w:w="3838" w:type="pct"/>
                <w:gridSpan w:val="2"/>
                <w:vAlign w:val="center"/>
              </w:tcPr>
              <w:p w:rsidRPr="00ED169B" w:rsidR="00A5184A" w:rsidP="008A6BA1" w:rsidRDefault="00A5184A" w14:paraId="2076E3A4"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Projektergebnis</w:t>
                </w:r>
              </w:p>
            </w:tc>
          </w:sdtContent>
        </w:sdt>
      </w:tr>
    </w:tbl>
    <w:p w:rsidR="00A5184A" w:rsidP="004454B9" w:rsidRDefault="00A5184A" w14:paraId="46DA27C8" w14:textId="77777777">
      <w:pPr>
        <w:rPr>
          <w:rFonts w:cstheme="minorHAnsi"/>
          <w:sz w:val="21"/>
          <w:szCs w:val="21"/>
        </w:rPr>
      </w:pPr>
    </w:p>
    <w:tbl>
      <w:tblPr>
        <w:tblStyle w:val="EinfacheTabelle4"/>
        <w:tblW w:w="5000" w:type="pct"/>
        <w:tblLook w:val="04A0" w:firstRow="1" w:lastRow="0" w:firstColumn="1" w:lastColumn="0" w:noHBand="0" w:noVBand="1"/>
      </w:tblPr>
      <w:tblGrid>
        <w:gridCol w:w="117"/>
        <w:gridCol w:w="3062"/>
        <w:gridCol w:w="116"/>
        <w:gridCol w:w="10767"/>
        <w:gridCol w:w="113"/>
      </w:tblGrid>
      <w:tr w:rsidRPr="00ED169B" w:rsidR="00A5184A" w:rsidTr="008A6BA1" w14:paraId="29992428" w14:textId="77777777">
        <w:trPr>
          <w:gridBefore w:val="1"/>
          <w:cnfStyle w:val="100000000000" w:firstRow="1" w:lastRow="0" w:firstColumn="0" w:lastColumn="0" w:oddVBand="0" w:evenVBand="0" w:oddHBand="0"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4959" w:type="pct"/>
            <w:gridSpan w:val="4"/>
            <w:shd w:val="clear" w:color="auto" w:fill="008BD2" w:themeFill="text2"/>
            <w:vAlign w:val="center"/>
          </w:tcPr>
          <w:p w:rsidRPr="00A5184A" w:rsidR="00A5184A" w:rsidP="008A6BA1" w:rsidRDefault="00A5184A" w14:paraId="6479A418" w14:textId="5469187F">
            <w:pPr>
              <w:spacing w:before="120" w:after="120" w:line="23" w:lineRule="atLeast"/>
              <w:rPr>
                <w:rFonts w:cstheme="minorHAnsi"/>
                <w:b w:val="0"/>
                <w:bCs w:val="0"/>
                <w:color w:val="FFFFFF" w:themeColor="background1"/>
                <w:sz w:val="21"/>
                <w:szCs w:val="21"/>
              </w:rPr>
            </w:pPr>
            <w:r w:rsidRPr="00A5184A">
              <w:rPr>
                <w:rFonts w:cstheme="minorHAnsi"/>
                <w:color w:val="FFFFFF" w:themeColor="background1"/>
                <w:sz w:val="21"/>
                <w:szCs w:val="21"/>
              </w:rPr>
              <w:t>Teammitglied Nummer</w:t>
            </w:r>
            <w:r>
              <w:rPr>
                <w:rFonts w:cstheme="minorHAnsi"/>
                <w:color w:val="FFFFFF" w:themeColor="background1"/>
                <w:sz w:val="21"/>
                <w:szCs w:val="21"/>
              </w:rPr>
              <w:t xml:space="preserve"> 6</w:t>
            </w:r>
          </w:p>
        </w:tc>
      </w:tr>
      <w:tr w:rsidRPr="00ED169B" w:rsidR="00A5184A" w:rsidTr="008A6BA1" w14:paraId="65E6D47C"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730CDA89" w14:textId="77777777">
            <w:pPr>
              <w:spacing w:before="120" w:after="120" w:line="23" w:lineRule="atLeast"/>
              <w:rPr>
                <w:rFonts w:cstheme="minorHAnsi"/>
                <w:sz w:val="21"/>
                <w:szCs w:val="21"/>
              </w:rPr>
            </w:pPr>
            <w:r w:rsidRPr="00ED169B">
              <w:rPr>
                <w:rFonts w:cstheme="minorHAnsi"/>
                <w:sz w:val="21"/>
                <w:szCs w:val="21"/>
              </w:rPr>
              <w:t xml:space="preserve">Referenzprojekt Nr.: </w:t>
            </w:r>
          </w:p>
        </w:tc>
        <w:tc>
          <w:tcPr>
            <w:tcW w:w="3838" w:type="pct"/>
            <w:gridSpan w:val="2"/>
            <w:vAlign w:val="center"/>
          </w:tcPr>
          <w:sdt>
            <w:sdtPr>
              <w:rPr>
                <w:rFonts w:cstheme="minorHAnsi"/>
                <w:b/>
                <w:bCs/>
                <w:sz w:val="21"/>
                <w:szCs w:val="21"/>
              </w:rPr>
              <w:id w:val="-1828815352"/>
              <w:placeholder>
                <w:docPart w:val="D37867589E72454689C86F236863AAFF"/>
              </w:placeholder>
              <w:showingPlcHdr/>
            </w:sdtPr>
            <w:sdtContent>
              <w:p w:rsidRPr="00ED169B" w:rsidR="00A5184A" w:rsidP="008A6BA1" w:rsidRDefault="00A5184A" w14:paraId="4F28A8F6"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b/>
                    <w:bCs/>
                    <w:sz w:val="21"/>
                    <w:szCs w:val="21"/>
                  </w:rPr>
                  <w:t>Projektnummer</w:t>
                </w:r>
              </w:p>
            </w:sdtContent>
          </w:sdt>
        </w:tc>
      </w:tr>
      <w:tr w:rsidRPr="00ED169B" w:rsidR="00A5184A" w:rsidTr="008A6BA1" w14:paraId="56685938"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63728132" w14:textId="77777777">
            <w:pPr>
              <w:spacing w:before="120" w:after="120" w:line="23" w:lineRule="atLeast"/>
              <w:rPr>
                <w:rFonts w:cstheme="minorHAnsi"/>
                <w:sz w:val="21"/>
                <w:szCs w:val="21"/>
              </w:rPr>
            </w:pPr>
            <w:r w:rsidRPr="00ED169B">
              <w:rPr>
                <w:rFonts w:cstheme="minorHAnsi"/>
                <w:sz w:val="21"/>
                <w:szCs w:val="21"/>
              </w:rPr>
              <w:t xml:space="preserve">Name Teammitglied: </w:t>
            </w:r>
          </w:p>
        </w:tc>
        <w:tc>
          <w:tcPr>
            <w:tcW w:w="3838" w:type="pct"/>
            <w:gridSpan w:val="2"/>
            <w:vAlign w:val="center"/>
          </w:tcPr>
          <w:sdt>
            <w:sdtPr>
              <w:rPr>
                <w:rFonts w:cstheme="minorHAnsi"/>
                <w:sz w:val="21"/>
                <w:szCs w:val="21"/>
              </w:rPr>
              <w:id w:val="1365942826"/>
              <w:placeholder>
                <w:docPart w:val="7EB6DC8D3BF8424A9CA3161AE39777BE"/>
              </w:placeholder>
              <w:showingPlcHdr/>
            </w:sdtPr>
            <w:sdtContent>
              <w:p w:rsidRPr="00ED169B" w:rsidR="00A5184A" w:rsidP="008A6BA1" w:rsidRDefault="00A5184A" w14:paraId="3AD34770"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Name</w:t>
                </w:r>
              </w:p>
            </w:sdtContent>
          </w:sdt>
        </w:tc>
      </w:tr>
      <w:tr w:rsidRPr="00ED169B" w:rsidR="00A5184A" w:rsidTr="008A6BA1" w14:paraId="3844F070"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7C33A8C2" w14:textId="77777777">
            <w:pPr>
              <w:spacing w:before="120" w:after="120" w:line="23" w:lineRule="atLeast"/>
              <w:rPr>
                <w:rFonts w:cstheme="minorHAnsi"/>
                <w:sz w:val="21"/>
                <w:szCs w:val="21"/>
              </w:rPr>
            </w:pPr>
            <w:r w:rsidRPr="00ED169B">
              <w:rPr>
                <w:rFonts w:cstheme="minorHAnsi"/>
                <w:sz w:val="21"/>
                <w:szCs w:val="21"/>
              </w:rPr>
              <w:t xml:space="preserve">Auftraggeber: </w:t>
            </w:r>
          </w:p>
        </w:tc>
        <w:tc>
          <w:tcPr>
            <w:tcW w:w="3838" w:type="pct"/>
            <w:gridSpan w:val="2"/>
            <w:vAlign w:val="center"/>
          </w:tcPr>
          <w:sdt>
            <w:sdtPr>
              <w:rPr>
                <w:rFonts w:cstheme="minorHAnsi"/>
                <w:sz w:val="21"/>
                <w:szCs w:val="21"/>
              </w:rPr>
              <w:id w:val="-2038725860"/>
              <w:placeholder>
                <w:docPart w:val="943BEA0461C046C3A2913CF01C777FDA"/>
              </w:placeholder>
              <w:showingPlcHdr/>
            </w:sdtPr>
            <w:sdtContent>
              <w:p w:rsidRPr="00ED169B" w:rsidR="00A5184A" w:rsidP="008A6BA1" w:rsidRDefault="00A5184A" w14:paraId="64DE1E80"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Auftraggeber</w:t>
                </w:r>
              </w:p>
            </w:sdtContent>
          </w:sdt>
        </w:tc>
      </w:tr>
      <w:tr w:rsidRPr="00ED169B" w:rsidR="00A5184A" w:rsidTr="008A6BA1" w14:paraId="2BC7A0FA"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47C8CDA8" w14:textId="77777777">
            <w:pPr>
              <w:spacing w:before="120" w:after="120" w:line="23" w:lineRule="atLeast"/>
              <w:rPr>
                <w:rFonts w:cstheme="minorHAnsi"/>
                <w:sz w:val="21"/>
                <w:szCs w:val="21"/>
              </w:rPr>
            </w:pPr>
            <w:r w:rsidRPr="00ED169B">
              <w:rPr>
                <w:rFonts w:cstheme="minorHAnsi"/>
                <w:sz w:val="21"/>
                <w:szCs w:val="21"/>
              </w:rPr>
              <w:t xml:space="preserve">Projektgegenstand: </w:t>
            </w:r>
          </w:p>
        </w:tc>
        <w:tc>
          <w:tcPr>
            <w:tcW w:w="3838" w:type="pct"/>
            <w:gridSpan w:val="2"/>
            <w:vAlign w:val="center"/>
          </w:tcPr>
          <w:sdt>
            <w:sdtPr>
              <w:rPr>
                <w:rFonts w:cstheme="minorHAnsi"/>
                <w:sz w:val="21"/>
                <w:szCs w:val="21"/>
              </w:rPr>
              <w:id w:val="656652422"/>
              <w:placeholder>
                <w:docPart w:val="ED243A02C07147CBA4FB7B2206CFA47A"/>
              </w:placeholder>
              <w:showingPlcHdr/>
            </w:sdtPr>
            <w:sdtContent>
              <w:p w:rsidRPr="00ED169B" w:rsidR="00A5184A" w:rsidP="008A6BA1" w:rsidRDefault="00A5184A" w14:paraId="7D867F1E"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Projektgegenstand</w:t>
                </w:r>
              </w:p>
            </w:sdtContent>
          </w:sdt>
        </w:tc>
      </w:tr>
      <w:tr w:rsidRPr="00ED169B" w:rsidR="00A5184A" w:rsidTr="008A6BA1" w14:paraId="49AD0311"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2477730F" w14:textId="77777777">
            <w:pPr>
              <w:spacing w:before="120" w:after="120" w:line="23" w:lineRule="atLeast"/>
              <w:rPr>
                <w:rFonts w:cstheme="minorHAnsi"/>
                <w:sz w:val="21"/>
                <w:szCs w:val="21"/>
              </w:rPr>
            </w:pPr>
            <w:r w:rsidRPr="00ED169B">
              <w:rPr>
                <w:rFonts w:cstheme="minorHAnsi"/>
                <w:sz w:val="21"/>
                <w:szCs w:val="21"/>
              </w:rPr>
              <w:t xml:space="preserve">Leistungszeitraum: </w:t>
            </w:r>
          </w:p>
        </w:tc>
        <w:tc>
          <w:tcPr>
            <w:tcW w:w="3838" w:type="pct"/>
            <w:gridSpan w:val="2"/>
            <w:vAlign w:val="center"/>
          </w:tcPr>
          <w:sdt>
            <w:sdtPr>
              <w:rPr>
                <w:rFonts w:cstheme="minorHAnsi"/>
                <w:sz w:val="21"/>
                <w:szCs w:val="21"/>
              </w:rPr>
              <w:id w:val="1279831313"/>
              <w:placeholder>
                <w:docPart w:val="92774BBEBCA744A4989A2A9BD34D0304"/>
              </w:placeholder>
              <w:showingPlcHdr/>
            </w:sdtPr>
            <w:sdtContent>
              <w:p w:rsidRPr="00ED169B" w:rsidR="00A5184A" w:rsidP="008A6BA1" w:rsidRDefault="00A5184A" w14:paraId="1585D0EE"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Zeitraum</w:t>
                </w:r>
              </w:p>
            </w:sdtContent>
          </w:sdt>
        </w:tc>
      </w:tr>
      <w:tr w:rsidRPr="00ED169B" w:rsidR="00A5184A" w:rsidTr="008A6BA1" w14:paraId="5F51BA77"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0D5B7D65" w14:textId="77777777">
            <w:pPr>
              <w:spacing w:before="120" w:after="120" w:line="23" w:lineRule="atLeast"/>
              <w:rPr>
                <w:rFonts w:cstheme="minorHAnsi"/>
                <w:sz w:val="21"/>
                <w:szCs w:val="21"/>
              </w:rPr>
            </w:pPr>
            <w:r w:rsidRPr="00ED169B">
              <w:rPr>
                <w:rFonts w:cstheme="minorHAnsi"/>
                <w:sz w:val="21"/>
                <w:szCs w:val="21"/>
              </w:rPr>
              <w:t xml:space="preserve">Umfang der erbrachten Leistungen (Personentage): </w:t>
            </w:r>
          </w:p>
        </w:tc>
        <w:tc>
          <w:tcPr>
            <w:tcW w:w="3838" w:type="pct"/>
            <w:gridSpan w:val="2"/>
            <w:vAlign w:val="center"/>
          </w:tcPr>
          <w:sdt>
            <w:sdtPr>
              <w:rPr>
                <w:rFonts w:cstheme="minorHAnsi"/>
                <w:sz w:val="21"/>
                <w:szCs w:val="21"/>
              </w:rPr>
              <w:id w:val="-1210261027"/>
              <w:placeholder>
                <w:docPart w:val="5A4ED79EA87D407FA77B541BE8416A8A"/>
              </w:placeholder>
              <w:showingPlcHdr/>
            </w:sdtPr>
            <w:sdtContent>
              <w:p w:rsidRPr="00ED169B" w:rsidR="00A5184A" w:rsidP="008A6BA1" w:rsidRDefault="00A5184A" w14:paraId="09E6337B"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Umfang der Leistung</w:t>
                </w:r>
              </w:p>
            </w:sdtContent>
          </w:sdt>
        </w:tc>
      </w:tr>
      <w:tr w:rsidRPr="00ED169B" w:rsidR="00A5184A" w:rsidTr="008A6BA1" w14:paraId="5194F03D"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5D6B5DB1" w14:textId="77777777">
            <w:pPr>
              <w:spacing w:before="120" w:after="120" w:line="23" w:lineRule="atLeast"/>
              <w:rPr>
                <w:rFonts w:cstheme="minorHAnsi"/>
                <w:sz w:val="21"/>
                <w:szCs w:val="21"/>
              </w:rPr>
            </w:pPr>
            <w:r w:rsidRPr="00ED169B">
              <w:rPr>
                <w:rFonts w:cstheme="minorHAnsi"/>
                <w:sz w:val="21"/>
                <w:szCs w:val="21"/>
              </w:rPr>
              <w:t>Konkrete Rolle der benannten Person:</w:t>
            </w:r>
          </w:p>
        </w:tc>
        <w:tc>
          <w:tcPr>
            <w:tcW w:w="3838" w:type="pct"/>
            <w:gridSpan w:val="2"/>
            <w:vAlign w:val="center"/>
          </w:tcPr>
          <w:sdt>
            <w:sdtPr>
              <w:rPr>
                <w:rFonts w:cstheme="minorHAnsi"/>
                <w:sz w:val="21"/>
                <w:szCs w:val="21"/>
              </w:rPr>
              <w:id w:val="1135150870"/>
              <w:placeholder>
                <w:docPart w:val="24F7D5E6F93E4AD1AA34F7ECA86A679A"/>
              </w:placeholder>
              <w:showingPlcHdr/>
            </w:sdtPr>
            <w:sdtContent>
              <w:p w:rsidRPr="00ED169B" w:rsidR="00A5184A" w:rsidP="008A6BA1" w:rsidRDefault="00A5184A" w14:paraId="7AF62FCE"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Rolle</w:t>
                </w:r>
              </w:p>
            </w:sdtContent>
          </w:sdt>
        </w:tc>
      </w:tr>
      <w:tr w:rsidRPr="00ED169B" w:rsidR="00A5184A" w:rsidTr="008A6BA1" w14:paraId="608AAAD1"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59D13E7B" w14:textId="77777777">
            <w:pPr>
              <w:spacing w:before="120" w:after="120" w:line="23" w:lineRule="atLeast"/>
              <w:rPr>
                <w:rFonts w:cstheme="minorHAnsi"/>
                <w:sz w:val="21"/>
                <w:szCs w:val="21"/>
              </w:rPr>
            </w:pPr>
            <w:r w:rsidRPr="00ED169B">
              <w:rPr>
                <w:rFonts w:cstheme="minorHAnsi"/>
                <w:sz w:val="21"/>
                <w:szCs w:val="21"/>
              </w:rPr>
              <w:t xml:space="preserve">Eigenständig erbrachter Leistungsanteil (%): </w:t>
            </w:r>
          </w:p>
        </w:tc>
        <w:tc>
          <w:tcPr>
            <w:tcW w:w="3838" w:type="pct"/>
            <w:gridSpan w:val="2"/>
            <w:vAlign w:val="center"/>
          </w:tcPr>
          <w:sdt>
            <w:sdtPr>
              <w:rPr>
                <w:rFonts w:cstheme="minorHAnsi"/>
                <w:sz w:val="21"/>
                <w:szCs w:val="21"/>
              </w:rPr>
              <w:id w:val="336196166"/>
              <w:placeholder>
                <w:docPart w:val="485B93A7091242D79C4AFFC92544D85D"/>
              </w:placeholder>
              <w:showingPlcHdr/>
            </w:sdtPr>
            <w:sdtContent>
              <w:p w:rsidRPr="00ED169B" w:rsidR="00A5184A" w:rsidP="008A6BA1" w:rsidRDefault="00A5184A" w14:paraId="4B56EB38"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Leistungsanteil</w:t>
                </w:r>
              </w:p>
            </w:sdtContent>
          </w:sdt>
        </w:tc>
      </w:tr>
      <w:tr w:rsidRPr="00ED169B" w:rsidR="00A5184A" w:rsidTr="008A6BA1" w14:paraId="1DAD0A6D"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42C80E35" w14:textId="77777777">
            <w:pPr>
              <w:spacing w:before="120" w:after="120" w:line="23" w:lineRule="atLeast"/>
              <w:rPr>
                <w:rFonts w:cstheme="minorHAnsi"/>
                <w:sz w:val="21"/>
                <w:szCs w:val="21"/>
              </w:rPr>
            </w:pPr>
            <w:r w:rsidRPr="00ED169B">
              <w:rPr>
                <w:rFonts w:cstheme="minorHAnsi"/>
                <w:sz w:val="21"/>
                <w:szCs w:val="21"/>
              </w:rPr>
              <w:t>Fachliche Einordnung des Referenzprojekts (Beschreibung)</w:t>
            </w:r>
          </w:p>
        </w:tc>
        <w:sdt>
          <w:sdtPr>
            <w:rPr>
              <w:rFonts w:cstheme="minorHAnsi"/>
              <w:sz w:val="21"/>
              <w:szCs w:val="21"/>
            </w:rPr>
            <w:id w:val="-1013905494"/>
            <w:placeholder>
              <w:docPart w:val="080A93EEE3224FD1AC66412CB845B62F"/>
            </w:placeholder>
            <w:showingPlcHdr/>
          </w:sdtPr>
          <w:sdtContent>
            <w:tc>
              <w:tcPr>
                <w:tcW w:w="3838" w:type="pct"/>
                <w:gridSpan w:val="2"/>
                <w:vAlign w:val="center"/>
              </w:tcPr>
              <w:p w:rsidRPr="00ED169B" w:rsidR="00A5184A" w:rsidP="008A6BA1" w:rsidRDefault="00A5184A" w14:paraId="0FD5F1E1" w14:textId="77777777">
                <w:pPr>
                  <w:spacing w:before="120" w:after="120" w:line="23" w:lineRule="atLeast"/>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ED169B">
                  <w:rPr>
                    <w:rStyle w:val="Platzhaltertext"/>
                    <w:rFonts w:cstheme="minorHAnsi"/>
                    <w:sz w:val="21"/>
                    <w:szCs w:val="21"/>
                  </w:rPr>
                  <w:t>Fachliche Einordnung</w:t>
                </w:r>
              </w:p>
            </w:tc>
          </w:sdtContent>
        </w:sdt>
      </w:tr>
      <w:tr w:rsidRPr="00ED169B" w:rsidR="00A5184A" w:rsidTr="008A6BA1" w14:paraId="33B4E844" w14:textId="77777777">
        <w:trPr>
          <w:gridAfter w:val="1"/>
          <w:wAfter w:w="40"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1275A83B" w14:textId="77777777">
            <w:pPr>
              <w:spacing w:before="120" w:after="120" w:line="23" w:lineRule="atLeast"/>
              <w:rPr>
                <w:rFonts w:cstheme="minorHAnsi"/>
                <w:sz w:val="21"/>
                <w:szCs w:val="21"/>
              </w:rPr>
            </w:pPr>
            <w:r w:rsidRPr="00ED169B">
              <w:rPr>
                <w:rFonts w:cstheme="minorHAnsi"/>
                <w:sz w:val="21"/>
                <w:szCs w:val="21"/>
              </w:rPr>
              <w:t>Einordnung (bitte kreuzen Sie an)</w:t>
            </w:r>
          </w:p>
        </w:tc>
        <w:tc>
          <w:tcPr>
            <w:tcW w:w="3839" w:type="pct"/>
            <w:gridSpan w:val="2"/>
            <w:vAlign w:val="center"/>
          </w:tcPr>
          <w:p w:rsidRPr="00ED169B" w:rsidR="00A5184A" w:rsidP="008A6BA1" w:rsidRDefault="00A5184A" w14:paraId="46C38E7D"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042248112"/>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Restrukturierung eines Unternehmens</w:t>
            </w:r>
          </w:p>
          <w:p w:rsidRPr="00ED169B" w:rsidR="00A5184A" w:rsidP="008A6BA1" w:rsidRDefault="00A5184A" w14:paraId="573E2DF2"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215197937"/>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Organisationsentwicklung</w:t>
            </w:r>
          </w:p>
          <w:p w:rsidRPr="00ED169B" w:rsidR="00A5184A" w:rsidP="008A6BA1" w:rsidRDefault="00A5184A" w14:paraId="07758345"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482936446"/>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Transformationsprozess</w:t>
            </w:r>
          </w:p>
          <w:p w:rsidRPr="00ED169B" w:rsidR="00A5184A" w:rsidP="008A6BA1" w:rsidRDefault="00A5184A" w14:paraId="4239A630"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902944811"/>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Governance- oder Strukturentscheidung</w:t>
            </w:r>
          </w:p>
          <w:p w:rsidRPr="00ED169B" w:rsidR="00A5184A" w:rsidP="008A6BA1" w:rsidRDefault="00A5184A" w14:paraId="38A95B27"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449082854"/>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Bundesverwaltung</w:t>
            </w:r>
          </w:p>
          <w:p w:rsidRPr="00ED169B" w:rsidR="00A5184A" w:rsidP="008A6BA1" w:rsidRDefault="00A5184A" w14:paraId="541AA73B"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3487039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Landesverwaltung</w:t>
            </w:r>
          </w:p>
          <w:p w:rsidRPr="00ED169B" w:rsidR="00A5184A" w:rsidP="008A6BA1" w:rsidRDefault="00A5184A" w14:paraId="1D8E67E4"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099761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Institutioneller Zuwendungsempfänger</w:t>
            </w:r>
          </w:p>
          <w:p w:rsidRPr="00ED169B" w:rsidR="00A5184A" w:rsidP="008A6BA1" w:rsidRDefault="00A5184A" w14:paraId="7B34470D"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522019551"/>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Öffentliche Gesellschaft</w:t>
            </w:r>
          </w:p>
          <w:p w:rsidRPr="00ED169B" w:rsidR="00A5184A" w:rsidP="008A6BA1" w:rsidRDefault="00A5184A" w14:paraId="1F96CAE4"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593904100"/>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GmbH</w:t>
            </w:r>
          </w:p>
          <w:p w:rsidRPr="00ED169B" w:rsidR="00A5184A" w:rsidP="008A6BA1" w:rsidRDefault="00A5184A" w14:paraId="76F24865"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120516596"/>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Gesellschaftsrecht</w:t>
            </w:r>
          </w:p>
          <w:p w:rsidRPr="00ED169B" w:rsidR="00A5184A" w:rsidP="008A6BA1" w:rsidRDefault="00A5184A" w14:paraId="47D0340A"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771519781"/>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Vergaberecht</w:t>
            </w:r>
          </w:p>
          <w:p w:rsidRPr="00ED169B" w:rsidR="00A5184A" w:rsidP="008A6BA1" w:rsidRDefault="00A5184A" w14:paraId="19694C76"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69017102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Arbeits- und Mitbestimmungsrecht</w:t>
            </w:r>
          </w:p>
          <w:p w:rsidRPr="00ED169B" w:rsidR="00A5184A" w:rsidP="008A6BA1" w:rsidRDefault="00A5184A" w14:paraId="77A702C3"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808049514"/>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Steuerrecht</w:t>
            </w:r>
          </w:p>
          <w:p w:rsidRPr="00ED169B" w:rsidR="00A5184A" w:rsidP="008A6BA1" w:rsidRDefault="00A5184A" w14:paraId="5D21E002"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9960955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Beihilferecht</w:t>
            </w:r>
          </w:p>
          <w:p w:rsidRPr="00ED169B" w:rsidR="00A5184A" w:rsidP="008A6BA1" w:rsidRDefault="00A5184A" w14:paraId="779B9F97"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252622975"/>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Haushaltsrecht</w:t>
            </w:r>
          </w:p>
          <w:p w:rsidRPr="00ED169B" w:rsidR="00A5184A" w:rsidP="008A6BA1" w:rsidRDefault="00A5184A" w14:paraId="28464F28"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541435490"/>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Public Corporate Governance</w:t>
            </w:r>
          </w:p>
          <w:p w:rsidRPr="00ED169B" w:rsidR="00A5184A" w:rsidP="008A6BA1" w:rsidRDefault="00A5184A" w14:paraId="2C576934"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232514761"/>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Institutionelle Förderung</w:t>
            </w:r>
          </w:p>
          <w:p w:rsidRPr="00ED169B" w:rsidR="00A5184A" w:rsidP="008A6BA1" w:rsidRDefault="00A5184A" w14:paraId="306BC828"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668591543"/>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Projektförderung</w:t>
            </w:r>
          </w:p>
          <w:p w:rsidRPr="00ED169B" w:rsidR="00A5184A" w:rsidP="008A6BA1" w:rsidRDefault="00A5184A" w14:paraId="31EA7F53"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1527902592"/>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Mischfinanzierung</w:t>
            </w:r>
          </w:p>
          <w:p w:rsidRPr="00ED169B" w:rsidR="00A5184A" w:rsidP="008A6BA1" w:rsidRDefault="00A5184A" w14:paraId="0C234FFF"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965075759"/>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Bund</w:t>
            </w:r>
          </w:p>
          <w:p w:rsidRPr="00ED169B" w:rsidR="00A5184A" w:rsidP="008A6BA1" w:rsidRDefault="00A5184A" w14:paraId="41C0AFFF"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86704992"/>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Land</w:t>
            </w:r>
          </w:p>
          <w:p w:rsidRPr="00ED169B" w:rsidR="00A5184A" w:rsidP="008A6BA1" w:rsidRDefault="00A5184A" w14:paraId="182C929F" w14:textId="77777777">
            <w:pPr>
              <w:pStyle w:val="berschrift3"/>
              <w:spacing w:before="120" w:after="120" w:line="23"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1"/>
                <w:szCs w:val="21"/>
              </w:rPr>
            </w:pPr>
            <w:sdt>
              <w:sdtPr>
                <w:rPr>
                  <w:rFonts w:asciiTheme="minorHAnsi" w:hAnsiTheme="minorHAnsi" w:cstheme="minorHAnsi"/>
                  <w:b w:val="0"/>
                  <w:bCs/>
                  <w:sz w:val="21"/>
                  <w:szCs w:val="21"/>
                </w:rPr>
                <w:id w:val="-55086472"/>
                <w14:checkbox>
                  <w14:checked w14:val="0"/>
                  <w14:checkedState w14:val="2612" w14:font="MS Gothic"/>
                  <w14:uncheckedState w14:val="2610" w14:font="MS Gothic"/>
                </w14:checkbox>
              </w:sdtPr>
              <w:sdtContent>
                <w:r w:rsidRPr="00ED169B">
                  <w:rPr>
                    <w:rFonts w:ascii="Segoe UI Symbol" w:hAnsi="Segoe UI Symbol" w:eastAsia="MS Gothic" w:cs="Segoe UI Symbol"/>
                    <w:b w:val="0"/>
                    <w:bCs/>
                    <w:sz w:val="21"/>
                    <w:szCs w:val="21"/>
                  </w:rPr>
                  <w:t>☐</w:t>
                </w:r>
              </w:sdtContent>
            </w:sdt>
            <w:r w:rsidRPr="00ED169B">
              <w:rPr>
                <w:rFonts w:asciiTheme="minorHAnsi" w:hAnsiTheme="minorHAnsi" w:cstheme="minorHAnsi"/>
                <w:b w:val="0"/>
                <w:bCs/>
                <w:sz w:val="21"/>
                <w:szCs w:val="21"/>
              </w:rPr>
              <w:t xml:space="preserve">  Kommune</w:t>
            </w:r>
          </w:p>
          <w:p w:rsidRPr="00ED169B" w:rsidR="00A5184A" w:rsidP="008A6BA1" w:rsidRDefault="00A5184A" w14:paraId="01018E18"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sdt>
              <w:sdtPr>
                <w:rPr>
                  <w:rFonts w:cstheme="minorHAnsi"/>
                  <w:sz w:val="21"/>
                  <w:szCs w:val="21"/>
                </w:rPr>
                <w:id w:val="-1222447946"/>
                <w14:checkbox>
                  <w14:checked w14:val="0"/>
                  <w14:checkedState w14:val="2612" w14:font="MS Gothic"/>
                  <w14:uncheckedState w14:val="2610" w14:font="MS Gothic"/>
                </w14:checkbox>
              </w:sdtPr>
              <w:sdtContent>
                <w:r w:rsidRPr="00ED169B">
                  <w:rPr>
                    <w:rFonts w:ascii="Segoe UI Symbol" w:hAnsi="Segoe UI Symbol" w:eastAsia="MS Gothic" w:cs="Segoe UI Symbol"/>
                    <w:sz w:val="21"/>
                    <w:szCs w:val="21"/>
                  </w:rPr>
                  <w:t>☐</w:t>
                </w:r>
              </w:sdtContent>
            </w:sdt>
            <w:r w:rsidRPr="00ED169B">
              <w:rPr>
                <w:rFonts w:cstheme="minorHAnsi"/>
                <w:sz w:val="21"/>
                <w:szCs w:val="21"/>
              </w:rPr>
              <w:t xml:space="preserve">  Mehrere föderale Ebenen beteiligt</w:t>
            </w:r>
          </w:p>
        </w:tc>
      </w:tr>
      <w:tr w:rsidRPr="00ED169B" w:rsidR="00A5184A" w:rsidTr="008A6BA1" w14:paraId="655E4AB0" w14:textId="77777777">
        <w:trPr>
          <w:gridBefore w:val="1"/>
          <w:cnfStyle w:val="000000100000" w:firstRow="0" w:lastRow="0" w:firstColumn="0" w:lastColumn="0" w:oddVBand="0" w:evenVBand="0" w:oddHBand="1" w:evenHBand="0" w:firstRowFirstColumn="0" w:firstRowLastColumn="0" w:lastRowFirstColumn="0" w:lastRowLastColumn="0"/>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3E3F3F5D" w14:textId="77777777">
            <w:pPr>
              <w:spacing w:before="120" w:after="120" w:line="23" w:lineRule="atLeast"/>
              <w:rPr>
                <w:rFonts w:cstheme="minorHAnsi"/>
                <w:sz w:val="21"/>
                <w:szCs w:val="21"/>
              </w:rPr>
            </w:pPr>
            <w:r w:rsidRPr="00ED169B">
              <w:rPr>
                <w:rFonts w:cstheme="minorHAnsi"/>
                <w:sz w:val="21"/>
                <w:szCs w:val="21"/>
              </w:rPr>
              <w:t>Vergleichbarkeit mit dem ausgeschriebenen Auftrag:</w:t>
            </w:r>
          </w:p>
          <w:p w:rsidRPr="00ED169B" w:rsidR="00A5184A" w:rsidP="008A6BA1" w:rsidRDefault="00A5184A" w14:paraId="1B6E9CC8" w14:textId="77777777">
            <w:pPr>
              <w:spacing w:before="120" w:after="120" w:line="23" w:lineRule="atLeast"/>
              <w:rPr>
                <w:rFonts w:cstheme="minorHAnsi"/>
                <w:b w:val="0"/>
                <w:bCs w:val="0"/>
                <w:sz w:val="21"/>
                <w:szCs w:val="21"/>
              </w:rPr>
            </w:pPr>
            <w:r w:rsidRPr="00ED169B">
              <w:rPr>
                <w:rFonts w:cstheme="minorHAnsi"/>
                <w:sz w:val="21"/>
                <w:szCs w:val="21"/>
              </w:rPr>
              <w:t>Bitte erläutern Sie konkret die Vergleichbarkeit des Referenzprojekts mit dem ausgeschriebenen Auftrag.</w:t>
            </w:r>
          </w:p>
        </w:tc>
        <w:sdt>
          <w:sdtPr>
            <w:rPr>
              <w:rFonts w:asciiTheme="minorHAnsi" w:hAnsiTheme="minorHAnsi" w:cstheme="minorHAnsi"/>
              <w:b w:val="0"/>
              <w:bCs/>
              <w:sz w:val="21"/>
              <w:szCs w:val="21"/>
            </w:rPr>
            <w:id w:val="654121205"/>
            <w:placeholder>
              <w:docPart w:val="845534C56D334419BB7B2D631FD32452"/>
            </w:placeholder>
            <w:showingPlcHdr/>
          </w:sdtPr>
          <w:sdtContent>
            <w:tc>
              <w:tcPr>
                <w:tcW w:w="3838" w:type="pct"/>
                <w:gridSpan w:val="2"/>
                <w:vAlign w:val="center"/>
              </w:tcPr>
              <w:p w:rsidRPr="00ED169B" w:rsidR="00A5184A" w:rsidP="008A6BA1" w:rsidRDefault="00A5184A" w14:paraId="7D81531C" w14:textId="77777777">
                <w:pPr>
                  <w:pStyle w:val="berschrift3"/>
                  <w:spacing w:before="120" w:after="120" w:line="23"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val="0"/>
                    <w:bCs/>
                    <w:sz w:val="21"/>
                    <w:szCs w:val="21"/>
                  </w:rPr>
                </w:pPr>
                <w:r w:rsidRPr="00ED169B">
                  <w:rPr>
                    <w:rStyle w:val="Platzhaltertext"/>
                    <w:rFonts w:asciiTheme="minorHAnsi" w:hAnsiTheme="minorHAnsi" w:cstheme="minorHAnsi"/>
                    <w:b w:val="0"/>
                    <w:bCs/>
                    <w:sz w:val="21"/>
                    <w:szCs w:val="21"/>
                  </w:rPr>
                  <w:t>Bitte erläutern Sie konkret die Vergleichbarkeit des Referenzprojekts mit dem ausge-schriebenen Auftrag</w:t>
                </w:r>
              </w:p>
            </w:tc>
          </w:sdtContent>
        </w:sdt>
      </w:tr>
      <w:tr w:rsidRPr="00ED169B" w:rsidR="00A5184A" w:rsidTr="008A6BA1" w14:paraId="18D0FCC7" w14:textId="77777777">
        <w:trPr>
          <w:gridBefore w:val="1"/>
          <w:wBefore w:w="41" w:type="pct"/>
          <w:cantSplit/>
          <w:trHeight w:val="851"/>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rsidRPr="00ED169B" w:rsidR="00A5184A" w:rsidP="008A6BA1" w:rsidRDefault="00A5184A" w14:paraId="6D6422F8" w14:textId="77777777">
            <w:pPr>
              <w:spacing w:before="120" w:after="120" w:line="23" w:lineRule="atLeast"/>
              <w:rPr>
                <w:rFonts w:cstheme="minorHAnsi"/>
                <w:sz w:val="21"/>
                <w:szCs w:val="21"/>
              </w:rPr>
            </w:pPr>
            <w:r w:rsidRPr="00ED169B">
              <w:rPr>
                <w:rFonts w:cstheme="minorHAnsi"/>
                <w:sz w:val="21"/>
                <w:szCs w:val="21"/>
              </w:rPr>
              <w:t>Projektergebnis (Beschreibung)</w:t>
            </w:r>
          </w:p>
        </w:tc>
        <w:sdt>
          <w:sdtPr>
            <w:rPr>
              <w:rFonts w:cstheme="minorHAnsi"/>
              <w:sz w:val="21"/>
              <w:szCs w:val="21"/>
            </w:rPr>
            <w:id w:val="-838696747"/>
            <w:placeholder>
              <w:docPart w:val="942A40A34E19408E9565F3478D9FA4BB"/>
            </w:placeholder>
            <w:showingPlcHdr/>
          </w:sdtPr>
          <w:sdtContent>
            <w:tc>
              <w:tcPr>
                <w:tcW w:w="3838" w:type="pct"/>
                <w:gridSpan w:val="2"/>
                <w:vAlign w:val="center"/>
              </w:tcPr>
              <w:p w:rsidRPr="00ED169B" w:rsidR="00A5184A" w:rsidP="008A6BA1" w:rsidRDefault="00A5184A" w14:paraId="359E668D" w14:textId="77777777">
                <w:pPr>
                  <w:spacing w:before="120" w:after="120" w:line="23" w:lineRule="atLeast"/>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ED169B">
                  <w:rPr>
                    <w:rStyle w:val="Platzhaltertext"/>
                    <w:rFonts w:cstheme="minorHAnsi"/>
                    <w:sz w:val="21"/>
                    <w:szCs w:val="21"/>
                  </w:rPr>
                  <w:t>Projektergebnis</w:t>
                </w:r>
              </w:p>
            </w:tc>
          </w:sdtContent>
        </w:sdt>
      </w:tr>
    </w:tbl>
    <w:p w:rsidR="00A5184A" w:rsidP="004454B9" w:rsidRDefault="00A5184A" w14:paraId="6F7DD5CA" w14:textId="77777777">
      <w:pPr>
        <w:rPr>
          <w:rFonts w:cstheme="minorHAnsi"/>
          <w:sz w:val="21"/>
          <w:szCs w:val="21"/>
        </w:rPr>
      </w:pPr>
    </w:p>
    <w:sectPr w:rsidR="00A5184A" w:rsidSect="00853116">
      <w:headerReference w:type="default" r:id="rId11"/>
      <w:footerReference w:type="default" r:id="rId12"/>
      <w:headerReference w:type="first" r:id="rId13"/>
      <w:footerReference w:type="first" r:id="rId14"/>
      <w:pgSz w:w="16838" w:h="11906" w:orient="landscape" w:code="9"/>
      <w:pgMar w:top="1843" w:right="1387" w:bottom="1276" w:left="1276"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56471" w:rsidP="00C60D54" w:rsidRDefault="00756471" w14:paraId="1203B3FD" w14:textId="77777777">
      <w:pPr>
        <w:pStyle w:val="Endnotentrennlinie"/>
      </w:pPr>
    </w:p>
  </w:endnote>
  <w:endnote w:type="continuationSeparator" w:id="0">
    <w:p w:rsidR="00756471" w:rsidP="00C60D54" w:rsidRDefault="00756471" w14:paraId="70731240" w14:textId="77777777">
      <w:pPr>
        <w:pStyle w:val="Endnoten-Fortsetzungstrennlinie"/>
      </w:pPr>
    </w:p>
  </w:endnote>
  <w:endnote w:type="continuationNotice" w:id="1">
    <w:p w:rsidR="00756471" w:rsidP="00C60D54" w:rsidRDefault="00756471" w14:paraId="77270A7E" w14:textId="77777777">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1291313524"/>
      <w:docPartObj>
        <w:docPartGallery w:val="Page Numbers (Bottom of Page)"/>
        <w:docPartUnique/>
      </w:docPartObj>
    </w:sdtPr>
    <w:sdtEndPr>
      <w:rPr>
        <w:b w:val="0"/>
        <w:bCs w:val="0"/>
      </w:rPr>
    </w:sdtEndPr>
    <w:sdtContent>
      <w:sdt>
        <w:sdtPr>
          <w:rPr>
            <w:b/>
            <w:bCs/>
          </w:rPr>
          <w:id w:val="-1769616900"/>
          <w:docPartObj>
            <w:docPartGallery w:val="Page Numbers (Top of Page)"/>
            <w:docPartUnique/>
          </w:docPartObj>
        </w:sdtPr>
        <w:sdtEndPr>
          <w:rPr>
            <w:b w:val="0"/>
            <w:bCs w:val="0"/>
          </w:rPr>
        </w:sdtEndPr>
        <w:sdtContent>
          <w:p w:rsidRPr="004720CA" w:rsidR="004720CA" w:rsidP="004720CA" w:rsidRDefault="004720CA" w14:paraId="0C446082" w14:textId="77777777">
            <w:pPr>
              <w:pStyle w:val="Fuzeile"/>
              <w:spacing w:after="0"/>
              <w:rPr>
                <w:b/>
                <w:bCs/>
                <w:sz w:val="18"/>
                <w:szCs w:val="18"/>
              </w:rPr>
            </w:pPr>
            <w:r w:rsidRPr="004720CA">
              <w:rPr>
                <w:b/>
                <w:bCs/>
                <w:sz w:val="18"/>
                <w:szCs w:val="18"/>
              </w:rPr>
              <w:t xml:space="preserve">Hinweis: </w:t>
            </w:r>
          </w:p>
          <w:p w:rsidRPr="004720CA" w:rsidR="00686DD7" w:rsidP="004720CA" w:rsidRDefault="004720CA" w14:paraId="6BFBA647" w14:textId="46D60E74">
            <w:pPr>
              <w:pStyle w:val="Fuzeile"/>
              <w:spacing w:after="0"/>
            </w:pPr>
            <w:r w:rsidRPr="004720CA">
              <w:rPr>
                <w:sz w:val="18"/>
                <w:szCs w:val="18"/>
              </w:rPr>
              <w:t>Es wird nicht vorausgesetzt, dass jedes Teammitglied sämtliche fachlichen Anforderungen erfüllt. Maßgeblich ist, dass die erforderlichen Fachkenntnisse und Erfahrungen im vorgesehenen Projektteam insgesamt in geeigneter Weise und für die Auftragsdurchführung ausreichend abgedeckt sind</w:t>
            </w:r>
            <w:r>
              <w:t>.</w:t>
            </w:r>
            <w:r w:rsidR="007F6748">
              <w:tab/>
            </w:r>
            <w:r w:rsidR="007F6748">
              <w:tab/>
            </w:r>
            <w:r w:rsidR="007F6748">
              <w:tab/>
            </w:r>
            <w:r w:rsidR="007F6748">
              <w:tab/>
            </w:r>
            <w:r w:rsidR="007F6748">
              <w:tab/>
            </w:r>
            <w:r w:rsidR="007F6748">
              <w:tab/>
            </w:r>
            <w:r w:rsidR="007F6748">
              <w:tab/>
            </w:r>
            <w:r w:rsidR="007F6748">
              <w:tab/>
            </w:r>
            <w:r w:rsidRPr="004720CA">
              <w:rPr>
                <w:sz w:val="18"/>
                <w:szCs w:val="18"/>
              </w:rPr>
              <w:fldChar w:fldCharType="begin"/>
            </w:r>
            <w:r w:rsidRPr="004720CA">
              <w:rPr>
                <w:sz w:val="18"/>
                <w:szCs w:val="18"/>
              </w:rPr>
              <w:instrText>PAGE</w:instrText>
            </w:r>
            <w:r w:rsidRPr="004720CA">
              <w:rPr>
                <w:sz w:val="18"/>
                <w:szCs w:val="18"/>
              </w:rPr>
              <w:fldChar w:fldCharType="separate"/>
            </w:r>
            <w:r w:rsidRPr="004720CA">
              <w:rPr>
                <w:sz w:val="18"/>
                <w:szCs w:val="18"/>
              </w:rPr>
              <w:t>2</w:t>
            </w:r>
            <w:r w:rsidRPr="004720CA">
              <w:rPr>
                <w:sz w:val="18"/>
                <w:szCs w:val="18"/>
              </w:rPr>
              <w:fldChar w:fldCharType="end"/>
            </w:r>
            <w:r w:rsidRPr="004720CA">
              <w:rPr>
                <w:sz w:val="18"/>
                <w:szCs w:val="18"/>
              </w:rPr>
              <w:t xml:space="preserve"> | </w:t>
            </w:r>
            <w:r w:rsidRPr="004720CA">
              <w:rPr>
                <w:sz w:val="18"/>
                <w:szCs w:val="18"/>
              </w:rPr>
              <w:fldChar w:fldCharType="begin"/>
            </w:r>
            <w:r w:rsidRPr="004720CA">
              <w:rPr>
                <w:sz w:val="18"/>
                <w:szCs w:val="18"/>
              </w:rPr>
              <w:instrText>NUMPAGES</w:instrText>
            </w:r>
            <w:r w:rsidRPr="004720CA">
              <w:rPr>
                <w:sz w:val="18"/>
                <w:szCs w:val="18"/>
              </w:rPr>
              <w:fldChar w:fldCharType="separate"/>
            </w:r>
            <w:r w:rsidRPr="004720CA">
              <w:rPr>
                <w:sz w:val="18"/>
                <w:szCs w:val="18"/>
              </w:rPr>
              <w:t>2</w:t>
            </w:r>
            <w:r w:rsidRPr="004720CA">
              <w:rPr>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A1144" w:rsidR="00CA1144" w:rsidP="00CA1144" w:rsidRDefault="00CA1144" w14:paraId="7CB44AE9" w14:textId="77777777">
    <w:pPr>
      <w:pStyle w:val="Fuzeile"/>
      <w:spacing w:after="0"/>
      <w:rPr>
        <w:b/>
        <w:bCs/>
        <w:sz w:val="18"/>
        <w:szCs w:val="18"/>
      </w:rPr>
    </w:pPr>
    <w:r w:rsidRPr="00CA1144">
      <w:rPr>
        <w:b/>
        <w:bCs/>
        <w:sz w:val="18"/>
        <w:szCs w:val="18"/>
      </w:rPr>
      <w:t xml:space="preserve">Hinweis: </w:t>
    </w:r>
  </w:p>
  <w:p w:rsidRPr="00CA1144" w:rsidR="00C059C2" w:rsidP="00CA1144" w:rsidRDefault="00CA1144" w14:paraId="1BD60E74" w14:textId="2BAABDA3">
    <w:pPr>
      <w:pStyle w:val="Fuzeile"/>
      <w:spacing w:after="0"/>
      <w:rPr>
        <w:sz w:val="18"/>
        <w:szCs w:val="18"/>
      </w:rPr>
    </w:pPr>
    <w:r w:rsidRPr="00CA1144">
      <w:rPr>
        <w:sz w:val="18"/>
        <w:szCs w:val="18"/>
      </w:rPr>
      <w:t>Es wird nicht vorausgesetzt, dass jedes Teammitglied sämtliche fachlichen Anforderungen erfüllt. Maßgeblich ist, dass die erforderlichen Fachkenntnisse und Erfahrungen im vorgesehenen Projektteam insgesamt in geeigneter Weise und für die Auftragsdurchführung ausreichend abgedeckt sind.</w:t>
    </w:r>
  </w:p>
  <w:p w:rsidR="00C059C2" w:rsidP="008B68C1" w:rsidRDefault="008B68C1" w14:paraId="7DF53FB2" w14:textId="6D3350AE">
    <w:pPr>
      <w:pStyle w:val="Seitenzahlfeld"/>
      <w:framePr w:wrap="around" w:x="13586" w:y="11263"/>
    </w:pPr>
    <w:r>
      <w:tab/>
    </w:r>
    <w:r w:rsidR="00C059C2">
      <w:fldChar w:fldCharType="begin"/>
    </w:r>
    <w:r w:rsidR="00C059C2">
      <w:instrText xml:space="preserve"> PAGE   \* MERGEFORMAT </w:instrText>
    </w:r>
    <w:r w:rsidR="00C059C2">
      <w:fldChar w:fldCharType="separate"/>
    </w:r>
    <w:r w:rsidR="00447EEC">
      <w:rPr>
        <w:noProof/>
      </w:rPr>
      <w:t>1</w:t>
    </w:r>
    <w:r w:rsidR="00C059C2">
      <w:fldChar w:fldCharType="end"/>
    </w:r>
    <w:r w:rsidR="00C059C2">
      <w:t>/</w:t>
    </w:r>
    <w:r>
      <w:fldChar w:fldCharType="begin"/>
    </w:r>
    <w:r>
      <w:instrText> SECTIONPAGES   \* MERGEFORMAT </w:instrText>
    </w:r>
    <w:r>
      <w:fldChar w:fldCharType="separate"/>
    </w:r>
    <w:r w:rsidR="00C90079">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56471" w:rsidP="004266B9" w:rsidRDefault="00756471" w14:paraId="19A4264F" w14:textId="77777777">
      <w:pPr>
        <w:pStyle w:val="Funotentrennline"/>
      </w:pPr>
    </w:p>
  </w:footnote>
  <w:footnote w:type="continuationSeparator" w:id="0">
    <w:p w:rsidR="00756471" w:rsidP="004266B9" w:rsidRDefault="00756471" w14:paraId="43F9418E" w14:textId="77777777">
      <w:pPr>
        <w:pStyle w:val="Funoten-Fortsetzungstrennlinie"/>
      </w:pPr>
    </w:p>
  </w:footnote>
  <w:footnote w:type="continuationNotice" w:id="1">
    <w:p w:rsidR="00756471" w:rsidP="004266B9" w:rsidRDefault="00756471" w14:paraId="67E6C69E" w14:textId="77777777">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200E2" w:rsidRDefault="00A200E2" w14:paraId="1A75D14D" w14:textId="77777777">
    <w:pPr>
      <w:pStyle w:val="Kopfzeile"/>
    </w:pPr>
  </w:p>
  <w:p w:rsidR="00A200E2" w:rsidP="001F10CC" w:rsidRDefault="00024386" w14:paraId="34EB3B9C" w14:textId="77777777">
    <w:pPr>
      <w:pStyle w:val="zzPreprint"/>
      <w:framePr w:wrap="around"/>
    </w:pPr>
    <w:r>
      <w:rPr>
        <w:noProof/>
        <w:lang w:eastAsia="de-DE"/>
      </w:rPr>
      <w:drawing>
        <wp:anchor distT="0" distB="0" distL="114300" distR="114300" simplePos="0" relativeHeight="251665408" behindDoc="0" locked="1" layoutInCell="1" allowOverlap="1" wp14:anchorId="252E3BC5" wp14:editId="79AA2479">
          <wp:simplePos x="0" y="0"/>
          <wp:positionH relativeFrom="page">
            <wp:posOffset>7694930</wp:posOffset>
          </wp:positionH>
          <wp:positionV relativeFrom="page">
            <wp:posOffset>490220</wp:posOffset>
          </wp:positionV>
          <wp:extent cx="2122805" cy="332105"/>
          <wp:effectExtent l="0" t="0" r="0" b="0"/>
          <wp:wrapNone/>
          <wp:docPr id="853111025" name="Grafik 85311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805" cy="3321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1167A5" w:rsidR="00A200E2" w:rsidP="001167A5" w:rsidRDefault="003C2DEF" w14:paraId="5EE28F0B" w14:textId="77777777">
    <w:pPr>
      <w:pStyle w:val="zzPreprint"/>
      <w:framePr w:wrap="around"/>
    </w:pPr>
    <w:r>
      <w:rPr>
        <w:noProof/>
        <w:lang w:eastAsia="de-DE"/>
      </w:rPr>
      <w:drawing>
        <wp:anchor distT="0" distB="0" distL="114300" distR="114300" simplePos="0" relativeHeight="251658240" behindDoc="0" locked="1" layoutInCell="1" allowOverlap="1" wp14:anchorId="1A68099D" wp14:editId="19803638">
          <wp:simplePos x="0" y="0"/>
          <wp:positionH relativeFrom="page">
            <wp:posOffset>8121650</wp:posOffset>
          </wp:positionH>
          <wp:positionV relativeFrom="page">
            <wp:posOffset>301625</wp:posOffset>
          </wp:positionV>
          <wp:extent cx="2122805" cy="332105"/>
          <wp:effectExtent l="0" t="0" r="0" b="0"/>
          <wp:wrapNone/>
          <wp:docPr id="2122468741" name="Grafik 2122468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805" cy="332105"/>
                  </a:xfrm>
                  <a:prstGeom prst="rect">
                    <a:avLst/>
                  </a:prstGeom>
                </pic:spPr>
              </pic:pic>
            </a:graphicData>
          </a:graphic>
          <wp14:sizeRelH relativeFrom="margin">
            <wp14:pctWidth>0</wp14:pctWidth>
          </wp14:sizeRelH>
          <wp14:sizeRelV relativeFrom="margin">
            <wp14:pctHeight>0</wp14:pctHeight>
          </wp14:sizeRelV>
        </wp:anchor>
      </w:drawing>
    </w:r>
  </w:p>
  <w:p w:rsidRPr="00632DB6" w:rsidR="007907D5" w:rsidP="00FC272D" w:rsidRDefault="007907D5" w14:paraId="349680D9" w14:textId="14ACC756">
    <w:pPr>
      <w:pStyle w:val="Kopfzeile"/>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073BB4"/>
    <w:multiLevelType w:val="hybridMultilevel"/>
    <w:tmpl w:val="E6C842BA"/>
    <w:lvl w:ilvl="0" w:tplc="2F7C238A">
      <w:start w:val="1"/>
      <w:numFmt w:val="lowerLetter"/>
      <w:lvlText w:val="%1."/>
      <w:lvlJc w:val="left"/>
      <w:pPr>
        <w:ind w:left="770" w:hanging="360"/>
      </w:pPr>
      <w:rPr>
        <w:b w:val="0"/>
      </w:rPr>
    </w:lvl>
    <w:lvl w:ilvl="1" w:tplc="04070019" w:tentative="1">
      <w:start w:val="1"/>
      <w:numFmt w:val="lowerLetter"/>
      <w:lvlText w:val="%2."/>
      <w:lvlJc w:val="left"/>
      <w:pPr>
        <w:ind w:left="1490" w:hanging="360"/>
      </w:pPr>
    </w:lvl>
    <w:lvl w:ilvl="2" w:tplc="0407001B" w:tentative="1">
      <w:start w:val="1"/>
      <w:numFmt w:val="lowerRoman"/>
      <w:lvlText w:val="%3."/>
      <w:lvlJc w:val="right"/>
      <w:pPr>
        <w:ind w:left="2210" w:hanging="180"/>
      </w:pPr>
    </w:lvl>
    <w:lvl w:ilvl="3" w:tplc="0407000F" w:tentative="1">
      <w:start w:val="1"/>
      <w:numFmt w:val="decimal"/>
      <w:lvlText w:val="%4."/>
      <w:lvlJc w:val="left"/>
      <w:pPr>
        <w:ind w:left="2930" w:hanging="360"/>
      </w:pPr>
    </w:lvl>
    <w:lvl w:ilvl="4" w:tplc="04070019" w:tentative="1">
      <w:start w:val="1"/>
      <w:numFmt w:val="lowerLetter"/>
      <w:lvlText w:val="%5."/>
      <w:lvlJc w:val="left"/>
      <w:pPr>
        <w:ind w:left="3650" w:hanging="360"/>
      </w:pPr>
    </w:lvl>
    <w:lvl w:ilvl="5" w:tplc="0407001B" w:tentative="1">
      <w:start w:val="1"/>
      <w:numFmt w:val="lowerRoman"/>
      <w:lvlText w:val="%6."/>
      <w:lvlJc w:val="right"/>
      <w:pPr>
        <w:ind w:left="4370" w:hanging="180"/>
      </w:pPr>
    </w:lvl>
    <w:lvl w:ilvl="6" w:tplc="0407000F" w:tentative="1">
      <w:start w:val="1"/>
      <w:numFmt w:val="decimal"/>
      <w:lvlText w:val="%7."/>
      <w:lvlJc w:val="left"/>
      <w:pPr>
        <w:ind w:left="5090" w:hanging="360"/>
      </w:pPr>
    </w:lvl>
    <w:lvl w:ilvl="7" w:tplc="04070019" w:tentative="1">
      <w:start w:val="1"/>
      <w:numFmt w:val="lowerLetter"/>
      <w:lvlText w:val="%8."/>
      <w:lvlJc w:val="left"/>
      <w:pPr>
        <w:ind w:left="5810" w:hanging="360"/>
      </w:pPr>
    </w:lvl>
    <w:lvl w:ilvl="8" w:tplc="0407001B" w:tentative="1">
      <w:start w:val="1"/>
      <w:numFmt w:val="lowerRoman"/>
      <w:lvlText w:val="%9."/>
      <w:lvlJc w:val="right"/>
      <w:pPr>
        <w:ind w:left="6530" w:hanging="180"/>
      </w:pPr>
    </w:lvl>
  </w:abstractNum>
  <w:abstractNum w:abstractNumId="2"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hint="default" w:ascii="Arial" w:hAnsi="Arial"/>
      </w:rPr>
    </w:lvl>
    <w:lvl w:ilvl="1">
      <w:start w:val="1"/>
      <w:numFmt w:val="bullet"/>
      <w:lvlText w:val="–"/>
      <w:lvlJc w:val="left"/>
      <w:pPr>
        <w:tabs>
          <w:tab w:val="num" w:pos="471"/>
        </w:tabs>
        <w:ind w:left="374" w:hanging="187"/>
      </w:pPr>
      <w:rPr>
        <w:rFonts w:hint="default" w:ascii="Arial" w:hAnsi="Arial"/>
      </w:rPr>
    </w:lvl>
    <w:lvl w:ilvl="2">
      <w:start w:val="1"/>
      <w:numFmt w:val="bullet"/>
      <w:lvlText w:val="•"/>
      <w:lvlJc w:val="left"/>
      <w:pPr>
        <w:tabs>
          <w:tab w:val="num" w:pos="658"/>
        </w:tabs>
        <w:ind w:left="561" w:hanging="187"/>
      </w:pPr>
      <w:rPr>
        <w:rFonts w:hint="default" w:ascii="Arial" w:hAnsi="Arial"/>
      </w:rPr>
    </w:lvl>
    <w:lvl w:ilvl="3">
      <w:start w:val="1"/>
      <w:numFmt w:val="bullet"/>
      <w:lvlText w:val=""/>
      <w:lvlJc w:val="left"/>
      <w:pPr>
        <w:tabs>
          <w:tab w:val="num" w:pos="845"/>
        </w:tabs>
        <w:ind w:left="748" w:hanging="187"/>
      </w:pPr>
      <w:rPr>
        <w:rFonts w:hint="default" w:ascii="Symbol" w:hAnsi="Symbol"/>
      </w:rPr>
    </w:lvl>
    <w:lvl w:ilvl="4">
      <w:start w:val="1"/>
      <w:numFmt w:val="bullet"/>
      <w:lvlText w:val="o"/>
      <w:lvlJc w:val="left"/>
      <w:pPr>
        <w:tabs>
          <w:tab w:val="num" w:pos="1032"/>
        </w:tabs>
        <w:ind w:left="935" w:hanging="187"/>
      </w:pPr>
      <w:rPr>
        <w:rFonts w:hint="default" w:ascii="Courier New" w:hAnsi="Courier New" w:cs="Courier New"/>
      </w:rPr>
    </w:lvl>
    <w:lvl w:ilvl="5">
      <w:start w:val="1"/>
      <w:numFmt w:val="bullet"/>
      <w:lvlText w:val=""/>
      <w:lvlJc w:val="left"/>
      <w:pPr>
        <w:tabs>
          <w:tab w:val="num" w:pos="1219"/>
        </w:tabs>
        <w:ind w:left="1122" w:hanging="187"/>
      </w:pPr>
      <w:rPr>
        <w:rFonts w:hint="default" w:ascii="Wingdings" w:hAnsi="Wingdings"/>
      </w:rPr>
    </w:lvl>
    <w:lvl w:ilvl="6">
      <w:start w:val="1"/>
      <w:numFmt w:val="bullet"/>
      <w:lvlText w:val=""/>
      <w:lvlJc w:val="left"/>
      <w:pPr>
        <w:tabs>
          <w:tab w:val="num" w:pos="1406"/>
        </w:tabs>
        <w:ind w:left="1309" w:hanging="187"/>
      </w:pPr>
      <w:rPr>
        <w:rFonts w:hint="default" w:ascii="Symbol" w:hAnsi="Symbol"/>
      </w:rPr>
    </w:lvl>
    <w:lvl w:ilvl="7">
      <w:start w:val="1"/>
      <w:numFmt w:val="bullet"/>
      <w:lvlText w:val="o"/>
      <w:lvlJc w:val="left"/>
      <w:pPr>
        <w:tabs>
          <w:tab w:val="num" w:pos="1593"/>
        </w:tabs>
        <w:ind w:left="1496" w:hanging="187"/>
      </w:pPr>
      <w:rPr>
        <w:rFonts w:hint="default" w:ascii="Courier New" w:hAnsi="Courier New" w:cs="Courier New"/>
      </w:rPr>
    </w:lvl>
    <w:lvl w:ilvl="8">
      <w:start w:val="1"/>
      <w:numFmt w:val="bullet"/>
      <w:lvlText w:val=""/>
      <w:lvlJc w:val="left"/>
      <w:pPr>
        <w:tabs>
          <w:tab w:val="num" w:pos="1780"/>
        </w:tabs>
        <w:ind w:left="1683" w:hanging="187"/>
      </w:pPr>
      <w:rPr>
        <w:rFonts w:hint="default" w:ascii="Wingdings" w:hAnsi="Wingdings"/>
      </w:rPr>
    </w:lvl>
  </w:abstractNum>
  <w:abstractNum w:abstractNumId="3" w15:restartNumberingAfterBreak="0">
    <w:nsid w:val="0C9A3509"/>
    <w:multiLevelType w:val="multilevel"/>
    <w:tmpl w:val="22E27E10"/>
    <w:numStyleLink w:val="Schlussfolgerungsliste"/>
  </w:abstractNum>
  <w:abstractNum w:abstractNumId="4" w15:restartNumberingAfterBreak="0">
    <w:nsid w:val="0E6019C6"/>
    <w:multiLevelType w:val="hybridMultilevel"/>
    <w:tmpl w:val="CA746440"/>
    <w:lvl w:ilvl="0" w:tplc="554A7BBE">
      <w:numFmt w:val="bullet"/>
      <w:lvlText w:val="-"/>
      <w:lvlJc w:val="left"/>
      <w:pPr>
        <w:ind w:left="720" w:hanging="360"/>
      </w:pPr>
      <w:rPr>
        <w:rFonts w:hint="default" w:ascii="Times New Roman" w:hAnsi="Times New Roman" w:cs="Times New Roman" w:eastAsiaTheme="minorHAns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 w15:restartNumberingAfterBreak="0">
    <w:nsid w:val="0F706678"/>
    <w:multiLevelType w:val="multilevel"/>
    <w:tmpl w:val="800CF58A"/>
    <w:numStyleLink w:val="Aufzhlungsliste"/>
  </w:abstractNum>
  <w:abstractNum w:abstractNumId="6" w15:restartNumberingAfterBreak="0">
    <w:nsid w:val="11DE1901"/>
    <w:multiLevelType w:val="hybridMultilevel"/>
    <w:tmpl w:val="896A148E"/>
    <w:lvl w:ilvl="0" w:tplc="16C4B1E8">
      <w:start w:val="1"/>
      <w:numFmt w:val="bullet"/>
      <w:lvlText w:val=""/>
      <w:lvlJc w:val="left"/>
      <w:pPr>
        <w:ind w:left="644" w:hanging="360"/>
      </w:pPr>
      <w:rPr>
        <w:rFonts w:hint="default" w:ascii="Wingdings 3" w:hAnsi="Wingdings 3"/>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20076F3E"/>
    <w:multiLevelType w:val="multilevel"/>
    <w:tmpl w:val="800CF58A"/>
    <w:numStyleLink w:val="Aufzhlungsliste"/>
  </w:abstractNum>
  <w:abstractNum w:abstractNumId="8" w15:restartNumberingAfterBreak="0">
    <w:nsid w:val="2C614084"/>
    <w:multiLevelType w:val="multilevel"/>
    <w:tmpl w:val="260ACCDA"/>
    <w:numStyleLink w:val="NummerierteListe"/>
  </w:abstractNum>
  <w:abstractNum w:abstractNumId="9" w15:restartNumberingAfterBreak="0">
    <w:nsid w:val="42487CFA"/>
    <w:multiLevelType w:val="multilevel"/>
    <w:tmpl w:val="22E27E10"/>
    <w:numStyleLink w:val="Schlussfolgerungsliste"/>
  </w:abstractNum>
  <w:abstractNum w:abstractNumId="10"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hint="default" w:ascii="Wingdings 3" w:hAnsi="Wingdings 3"/>
      </w:rPr>
    </w:lvl>
    <w:lvl w:ilvl="1">
      <w:start w:val="1"/>
      <w:numFmt w:val="bullet"/>
      <w:lvlText w:val=""/>
      <w:lvlJc w:val="left"/>
      <w:pPr>
        <w:tabs>
          <w:tab w:val="num" w:pos="567"/>
        </w:tabs>
        <w:ind w:left="568" w:hanging="284"/>
      </w:pPr>
      <w:rPr>
        <w:rFonts w:hint="default" w:ascii="Wingdings 3" w:hAnsi="Wingdings 3"/>
      </w:rPr>
    </w:lvl>
    <w:lvl w:ilvl="2">
      <w:start w:val="1"/>
      <w:numFmt w:val="bullet"/>
      <w:lvlText w:val=""/>
      <w:lvlJc w:val="left"/>
      <w:pPr>
        <w:tabs>
          <w:tab w:val="num" w:pos="851"/>
        </w:tabs>
        <w:ind w:left="852" w:hanging="284"/>
      </w:pPr>
      <w:rPr>
        <w:rFonts w:hint="default" w:ascii="Wingdings 3" w:hAnsi="Wingdings 3"/>
      </w:rPr>
    </w:lvl>
    <w:lvl w:ilvl="3">
      <w:start w:val="1"/>
      <w:numFmt w:val="bullet"/>
      <w:lvlText w:val=""/>
      <w:lvlJc w:val="left"/>
      <w:pPr>
        <w:tabs>
          <w:tab w:val="num" w:pos="1134"/>
        </w:tabs>
        <w:ind w:left="1136" w:hanging="284"/>
      </w:pPr>
      <w:rPr>
        <w:rFonts w:hint="default" w:ascii="Wingdings 3" w:hAnsi="Wingdings 3"/>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2" w15:restartNumberingAfterBreak="0">
    <w:nsid w:val="5AA004BB"/>
    <w:multiLevelType w:val="hybridMultilevel"/>
    <w:tmpl w:val="CCE0418A"/>
    <w:lvl w:ilvl="0" w:tplc="1D360C14">
      <w:start w:val="2"/>
      <w:numFmt w:val="bullet"/>
      <w:lvlText w:val=""/>
      <w:lvlJc w:val="left"/>
      <w:pPr>
        <w:ind w:left="720" w:hanging="360"/>
      </w:pPr>
      <w:rPr>
        <w:rFonts w:hint="default" w:ascii="Wingdings" w:hAnsi="Wingdings" w:eastAsiaTheme="minorHAnsi" w:cstheme="minorBid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62E54371"/>
    <w:multiLevelType w:val="multilevel"/>
    <w:tmpl w:val="22E27E10"/>
    <w:numStyleLink w:val="Schlussfolgerungsliste"/>
  </w:abstractNum>
  <w:abstractNum w:abstractNumId="14" w15:restartNumberingAfterBreak="0">
    <w:nsid w:val="695645AE"/>
    <w:multiLevelType w:val="hybridMultilevel"/>
    <w:tmpl w:val="F4B2EC24"/>
    <w:lvl w:ilvl="0" w:tplc="FF8AF580">
      <w:numFmt w:val="bullet"/>
      <w:lvlText w:val="-"/>
      <w:lvlJc w:val="left"/>
      <w:pPr>
        <w:ind w:left="720" w:hanging="360"/>
      </w:pPr>
      <w:rPr>
        <w:rFonts w:hint="default" w:ascii="Calibri" w:hAnsi="Calibri" w:cs="Calibri" w:eastAsiaTheme="minorHAnsi"/>
        <w:b w:val="0"/>
        <w:color w:val="auto"/>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hint="default" w:ascii="Wingdings 3" w:hAnsi="Wingdings 3"/>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1004016412">
    <w:abstractNumId w:val="2"/>
  </w:num>
  <w:num w:numId="2" w16cid:durableId="669790204">
    <w:abstractNumId w:val="11"/>
  </w:num>
  <w:num w:numId="3" w16cid:durableId="1383553040">
    <w:abstractNumId w:val="8"/>
  </w:num>
  <w:num w:numId="4" w16cid:durableId="721446155">
    <w:abstractNumId w:val="5"/>
  </w:num>
  <w:num w:numId="5" w16cid:durableId="1633091612">
    <w:abstractNumId w:val="10"/>
  </w:num>
  <w:num w:numId="6" w16cid:durableId="2007899497">
    <w:abstractNumId w:val="16"/>
  </w:num>
  <w:num w:numId="7" w16cid:durableId="1099180052">
    <w:abstractNumId w:val="17"/>
  </w:num>
  <w:num w:numId="8" w16cid:durableId="504134580">
    <w:abstractNumId w:val="9"/>
  </w:num>
  <w:num w:numId="9" w16cid:durableId="1329136805">
    <w:abstractNumId w:val="0"/>
  </w:num>
  <w:num w:numId="10" w16cid:durableId="1439907687">
    <w:abstractNumId w:val="15"/>
  </w:num>
  <w:num w:numId="11" w16cid:durableId="810748751">
    <w:abstractNumId w:val="13"/>
  </w:num>
  <w:num w:numId="12" w16cid:durableId="2126727189">
    <w:abstractNumId w:val="6"/>
  </w:num>
  <w:num w:numId="13" w16cid:durableId="1217467409">
    <w:abstractNumId w:val="3"/>
  </w:num>
  <w:num w:numId="14" w16cid:durableId="31536858">
    <w:abstractNumId w:val="7"/>
  </w:num>
  <w:num w:numId="15" w16cid:durableId="359405179">
    <w:abstractNumId w:val="12"/>
  </w:num>
  <w:num w:numId="16" w16cid:durableId="1576040584">
    <w:abstractNumId w:val="1"/>
  </w:num>
  <w:num w:numId="17" w16cid:durableId="2144303508">
    <w:abstractNumId w:val="14"/>
  </w:num>
  <w:num w:numId="18" w16cid:durableId="1558585245">
    <w:abstractNumId w:val="4"/>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proofState w:spelling="clean" w:grammar="dirty"/>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val="false"/>
  <w:documentProtection w:edit="forms" w:enforcement="0"/>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807"/>
    <w:rsid w:val="000004EF"/>
    <w:rsid w:val="00001506"/>
    <w:rsid w:val="00012122"/>
    <w:rsid w:val="00014694"/>
    <w:rsid w:val="00024386"/>
    <w:rsid w:val="00032B92"/>
    <w:rsid w:val="000342CD"/>
    <w:rsid w:val="00034C65"/>
    <w:rsid w:val="00042EB9"/>
    <w:rsid w:val="0005004F"/>
    <w:rsid w:val="00055D4A"/>
    <w:rsid w:val="0006386F"/>
    <w:rsid w:val="0008259C"/>
    <w:rsid w:val="00082633"/>
    <w:rsid w:val="00090D8F"/>
    <w:rsid w:val="000B5EBD"/>
    <w:rsid w:val="000C59C1"/>
    <w:rsid w:val="000D36F0"/>
    <w:rsid w:val="000E24E3"/>
    <w:rsid w:val="000E7B7C"/>
    <w:rsid w:val="000F18AF"/>
    <w:rsid w:val="00115247"/>
    <w:rsid w:val="001167A5"/>
    <w:rsid w:val="001228F3"/>
    <w:rsid w:val="0012361D"/>
    <w:rsid w:val="001344B8"/>
    <w:rsid w:val="00145E28"/>
    <w:rsid w:val="00166C34"/>
    <w:rsid w:val="001716A3"/>
    <w:rsid w:val="00177633"/>
    <w:rsid w:val="0019128B"/>
    <w:rsid w:val="00192AAD"/>
    <w:rsid w:val="001955E1"/>
    <w:rsid w:val="001A54AA"/>
    <w:rsid w:val="001C77EE"/>
    <w:rsid w:val="001E3EF2"/>
    <w:rsid w:val="001F10CC"/>
    <w:rsid w:val="001F4FAA"/>
    <w:rsid w:val="0021507D"/>
    <w:rsid w:val="00215197"/>
    <w:rsid w:val="002159BC"/>
    <w:rsid w:val="002209B2"/>
    <w:rsid w:val="00222B83"/>
    <w:rsid w:val="002331FE"/>
    <w:rsid w:val="0024357B"/>
    <w:rsid w:val="002435C0"/>
    <w:rsid w:val="00247D5A"/>
    <w:rsid w:val="00252639"/>
    <w:rsid w:val="0025525C"/>
    <w:rsid w:val="00272B18"/>
    <w:rsid w:val="002730A2"/>
    <w:rsid w:val="00294095"/>
    <w:rsid w:val="002979B6"/>
    <w:rsid w:val="002A033B"/>
    <w:rsid w:val="002C564B"/>
    <w:rsid w:val="002D08EC"/>
    <w:rsid w:val="002D3DA9"/>
    <w:rsid w:val="002E76D1"/>
    <w:rsid w:val="002E7AE9"/>
    <w:rsid w:val="002F05A0"/>
    <w:rsid w:val="002F2D31"/>
    <w:rsid w:val="002F504A"/>
    <w:rsid w:val="0030006C"/>
    <w:rsid w:val="003014CD"/>
    <w:rsid w:val="00303F77"/>
    <w:rsid w:val="003150E5"/>
    <w:rsid w:val="00321F2F"/>
    <w:rsid w:val="00332CBB"/>
    <w:rsid w:val="00342471"/>
    <w:rsid w:val="00344D7F"/>
    <w:rsid w:val="00350B62"/>
    <w:rsid w:val="00355B36"/>
    <w:rsid w:val="00361E13"/>
    <w:rsid w:val="00372CFE"/>
    <w:rsid w:val="003801C9"/>
    <w:rsid w:val="0038051D"/>
    <w:rsid w:val="0039707A"/>
    <w:rsid w:val="003C2DEF"/>
    <w:rsid w:val="003C666C"/>
    <w:rsid w:val="003D001B"/>
    <w:rsid w:val="003D6929"/>
    <w:rsid w:val="003F21B5"/>
    <w:rsid w:val="003F3E63"/>
    <w:rsid w:val="00425564"/>
    <w:rsid w:val="00426259"/>
    <w:rsid w:val="004266B9"/>
    <w:rsid w:val="004319B7"/>
    <w:rsid w:val="004336E5"/>
    <w:rsid w:val="004454B9"/>
    <w:rsid w:val="00447EEC"/>
    <w:rsid w:val="00447FB8"/>
    <w:rsid w:val="00453C03"/>
    <w:rsid w:val="00457D6E"/>
    <w:rsid w:val="004632EE"/>
    <w:rsid w:val="0047030C"/>
    <w:rsid w:val="004720CA"/>
    <w:rsid w:val="004803B0"/>
    <w:rsid w:val="00496CF7"/>
    <w:rsid w:val="004B20F1"/>
    <w:rsid w:val="004C2164"/>
    <w:rsid w:val="004E0614"/>
    <w:rsid w:val="004E1AB8"/>
    <w:rsid w:val="004F3B84"/>
    <w:rsid w:val="004F76D5"/>
    <w:rsid w:val="004F7F7E"/>
    <w:rsid w:val="00520B23"/>
    <w:rsid w:val="00533E4C"/>
    <w:rsid w:val="00543E11"/>
    <w:rsid w:val="00556333"/>
    <w:rsid w:val="0055728F"/>
    <w:rsid w:val="00564C32"/>
    <w:rsid w:val="00566C97"/>
    <w:rsid w:val="00574606"/>
    <w:rsid w:val="00591238"/>
    <w:rsid w:val="005A2BD2"/>
    <w:rsid w:val="005B06ED"/>
    <w:rsid w:val="005B0FCE"/>
    <w:rsid w:val="005B2AF8"/>
    <w:rsid w:val="005B6102"/>
    <w:rsid w:val="005C06FC"/>
    <w:rsid w:val="005D0B0C"/>
    <w:rsid w:val="005D5877"/>
    <w:rsid w:val="005E54AA"/>
    <w:rsid w:val="005F08D4"/>
    <w:rsid w:val="005F4B7C"/>
    <w:rsid w:val="005F592C"/>
    <w:rsid w:val="00602C80"/>
    <w:rsid w:val="0060428E"/>
    <w:rsid w:val="00604BFD"/>
    <w:rsid w:val="00610DF2"/>
    <w:rsid w:val="006160C6"/>
    <w:rsid w:val="00623E29"/>
    <w:rsid w:val="006310D1"/>
    <w:rsid w:val="00632DB6"/>
    <w:rsid w:val="00632F92"/>
    <w:rsid w:val="00640733"/>
    <w:rsid w:val="00652168"/>
    <w:rsid w:val="00675C8E"/>
    <w:rsid w:val="00675EAD"/>
    <w:rsid w:val="00677D62"/>
    <w:rsid w:val="006832B8"/>
    <w:rsid w:val="00686DD7"/>
    <w:rsid w:val="006A2528"/>
    <w:rsid w:val="006B1924"/>
    <w:rsid w:val="006B48CF"/>
    <w:rsid w:val="006B55B0"/>
    <w:rsid w:val="006C0159"/>
    <w:rsid w:val="006D3F94"/>
    <w:rsid w:val="006E389A"/>
    <w:rsid w:val="0070365B"/>
    <w:rsid w:val="00704F6F"/>
    <w:rsid w:val="0071013B"/>
    <w:rsid w:val="00711EF4"/>
    <w:rsid w:val="00713487"/>
    <w:rsid w:val="00715F2A"/>
    <w:rsid w:val="00747F17"/>
    <w:rsid w:val="00754B2D"/>
    <w:rsid w:val="00756471"/>
    <w:rsid w:val="00773247"/>
    <w:rsid w:val="00786AD9"/>
    <w:rsid w:val="0079035B"/>
    <w:rsid w:val="007907D5"/>
    <w:rsid w:val="00791E21"/>
    <w:rsid w:val="007B5F90"/>
    <w:rsid w:val="007B7FEE"/>
    <w:rsid w:val="007D1721"/>
    <w:rsid w:val="007E7B56"/>
    <w:rsid w:val="007F4623"/>
    <w:rsid w:val="007F5BA5"/>
    <w:rsid w:val="007F6748"/>
    <w:rsid w:val="00800EE9"/>
    <w:rsid w:val="0080172A"/>
    <w:rsid w:val="0083536E"/>
    <w:rsid w:val="00835AE5"/>
    <w:rsid w:val="00835BD4"/>
    <w:rsid w:val="00841544"/>
    <w:rsid w:val="0084316C"/>
    <w:rsid w:val="00850343"/>
    <w:rsid w:val="00851D6F"/>
    <w:rsid w:val="00853116"/>
    <w:rsid w:val="008565D8"/>
    <w:rsid w:val="008612A0"/>
    <w:rsid w:val="008674E8"/>
    <w:rsid w:val="00874D67"/>
    <w:rsid w:val="00883079"/>
    <w:rsid w:val="008963CD"/>
    <w:rsid w:val="008A139A"/>
    <w:rsid w:val="008A32E2"/>
    <w:rsid w:val="008B1D2E"/>
    <w:rsid w:val="008B68C1"/>
    <w:rsid w:val="008D0EC4"/>
    <w:rsid w:val="008F2ADB"/>
    <w:rsid w:val="0090367B"/>
    <w:rsid w:val="0090788E"/>
    <w:rsid w:val="00926905"/>
    <w:rsid w:val="009436F9"/>
    <w:rsid w:val="0094612D"/>
    <w:rsid w:val="0095253D"/>
    <w:rsid w:val="00954820"/>
    <w:rsid w:val="009706DB"/>
    <w:rsid w:val="009801E4"/>
    <w:rsid w:val="00982697"/>
    <w:rsid w:val="009A2629"/>
    <w:rsid w:val="009B3AD4"/>
    <w:rsid w:val="009D656D"/>
    <w:rsid w:val="009E3EDC"/>
    <w:rsid w:val="009F0095"/>
    <w:rsid w:val="009F5A4F"/>
    <w:rsid w:val="00A03256"/>
    <w:rsid w:val="00A040E5"/>
    <w:rsid w:val="00A06CF8"/>
    <w:rsid w:val="00A200E2"/>
    <w:rsid w:val="00A32308"/>
    <w:rsid w:val="00A34B84"/>
    <w:rsid w:val="00A37326"/>
    <w:rsid w:val="00A449A0"/>
    <w:rsid w:val="00A5184A"/>
    <w:rsid w:val="00A5291F"/>
    <w:rsid w:val="00A87874"/>
    <w:rsid w:val="00A879AF"/>
    <w:rsid w:val="00A94717"/>
    <w:rsid w:val="00AA06CD"/>
    <w:rsid w:val="00AB1677"/>
    <w:rsid w:val="00AB3058"/>
    <w:rsid w:val="00AB612B"/>
    <w:rsid w:val="00AE4B94"/>
    <w:rsid w:val="00AF2BF8"/>
    <w:rsid w:val="00B00650"/>
    <w:rsid w:val="00B15333"/>
    <w:rsid w:val="00B25CD8"/>
    <w:rsid w:val="00B30099"/>
    <w:rsid w:val="00B55542"/>
    <w:rsid w:val="00B75271"/>
    <w:rsid w:val="00B77386"/>
    <w:rsid w:val="00B819DA"/>
    <w:rsid w:val="00B8201F"/>
    <w:rsid w:val="00B92DF9"/>
    <w:rsid w:val="00B954D9"/>
    <w:rsid w:val="00BA6FD0"/>
    <w:rsid w:val="00BC7205"/>
    <w:rsid w:val="00BD05BE"/>
    <w:rsid w:val="00BF0FAD"/>
    <w:rsid w:val="00C02876"/>
    <w:rsid w:val="00C0577D"/>
    <w:rsid w:val="00C059C2"/>
    <w:rsid w:val="00C10907"/>
    <w:rsid w:val="00C16235"/>
    <w:rsid w:val="00C306F1"/>
    <w:rsid w:val="00C34324"/>
    <w:rsid w:val="00C54A28"/>
    <w:rsid w:val="00C60D54"/>
    <w:rsid w:val="00C6294A"/>
    <w:rsid w:val="00C651FB"/>
    <w:rsid w:val="00C73046"/>
    <w:rsid w:val="00C83CBD"/>
    <w:rsid w:val="00C90079"/>
    <w:rsid w:val="00CA1144"/>
    <w:rsid w:val="00CA3F01"/>
    <w:rsid w:val="00CC0217"/>
    <w:rsid w:val="00CC25BB"/>
    <w:rsid w:val="00CC2961"/>
    <w:rsid w:val="00CC5E2E"/>
    <w:rsid w:val="00CC7CFA"/>
    <w:rsid w:val="00CD456E"/>
    <w:rsid w:val="00CE74CA"/>
    <w:rsid w:val="00D14A10"/>
    <w:rsid w:val="00D26AEF"/>
    <w:rsid w:val="00D45EA2"/>
    <w:rsid w:val="00D64361"/>
    <w:rsid w:val="00D663F8"/>
    <w:rsid w:val="00D731E2"/>
    <w:rsid w:val="00D86F49"/>
    <w:rsid w:val="00DB2D8E"/>
    <w:rsid w:val="00DC510D"/>
    <w:rsid w:val="00DC74B0"/>
    <w:rsid w:val="00DD5377"/>
    <w:rsid w:val="00DE0B0A"/>
    <w:rsid w:val="00DF0AA5"/>
    <w:rsid w:val="00DF6807"/>
    <w:rsid w:val="00E02FC1"/>
    <w:rsid w:val="00E046B3"/>
    <w:rsid w:val="00E105FE"/>
    <w:rsid w:val="00E17D72"/>
    <w:rsid w:val="00E337C5"/>
    <w:rsid w:val="00E37529"/>
    <w:rsid w:val="00E432D2"/>
    <w:rsid w:val="00E702BA"/>
    <w:rsid w:val="00E845EA"/>
    <w:rsid w:val="00EA2F26"/>
    <w:rsid w:val="00EA42FD"/>
    <w:rsid w:val="00EB0FE4"/>
    <w:rsid w:val="00ED0B00"/>
    <w:rsid w:val="00ED169B"/>
    <w:rsid w:val="00ED4540"/>
    <w:rsid w:val="00ED4D64"/>
    <w:rsid w:val="00ED70FE"/>
    <w:rsid w:val="00EE2AB2"/>
    <w:rsid w:val="00EF1FF9"/>
    <w:rsid w:val="00EF492B"/>
    <w:rsid w:val="00EF4F32"/>
    <w:rsid w:val="00F23781"/>
    <w:rsid w:val="00F327B2"/>
    <w:rsid w:val="00F5253E"/>
    <w:rsid w:val="00F5578E"/>
    <w:rsid w:val="00F5785B"/>
    <w:rsid w:val="00F722C3"/>
    <w:rsid w:val="00F8146E"/>
    <w:rsid w:val="00F9172E"/>
    <w:rsid w:val="00F94099"/>
    <w:rsid w:val="00FA77DF"/>
    <w:rsid w:val="00FB0ADE"/>
    <w:rsid w:val="00FB6D80"/>
    <w:rsid w:val="00FC272D"/>
    <w:rsid w:val="00FD7784"/>
    <w:rsid w:val="00FE2A2C"/>
    <w:rsid w:val="00FF126A"/>
    <w:rsid w:val="00FF6CF2"/>
    <w:rsid w:val="050A66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692EC8C4"/>
  <w15:docId w15:val="{7E97BA4C-E4CF-4421-93EA-A7596518C53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Theme="minorHAns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uiPriority="40" w:semiHidden="1" w:unhideWhenUsed="1" w:qFormat="1"/>
    <w:lsdException w:name="heading 8" w:uiPriority="40" w:semiHidden="1" w:unhideWhenUsed="1" w:qFormat="1"/>
    <w:lsdException w:name="heading 9" w:uiPriority="4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44" w:semiHidden="1" w:unhideWhenUsed="1"/>
    <w:lsdException w:name="toc 2" w:uiPriority="44" w:semiHidden="1" w:unhideWhenUsed="1"/>
    <w:lsdException w:name="toc 3" w:uiPriority="44" w:semiHidden="1" w:unhideWhenUsed="1"/>
    <w:lsdException w:name="toc 4" w:uiPriority="44" w:semiHidden="1" w:unhideWhenUsed="1"/>
    <w:lsdException w:name="toc 5" w:uiPriority="44" w:semiHidden="1" w:unhideWhenUsed="1"/>
    <w:lsdException w:name="toc 6" w:uiPriority="44" w:semiHidden="1" w:unhideWhenUsed="1"/>
    <w:lsdException w:name="toc 7" w:uiPriority="44" w:semiHidden="1" w:unhideWhenUsed="1"/>
    <w:lsdException w:name="toc 8" w:uiPriority="44" w:semiHidden="1" w:unhideWhenUsed="1"/>
    <w:lsdException w:name="toc 9" w:uiPriority="44"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19"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uiPriority="19" w:semiHidden="1"/>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2" w:semiHidden="1" w:unhideWhenUsed="1"/>
    <w:lsdException w:name="Hyperlink" w:uiPriority="5" w:semiHidden="1" w:unhideWhenUsed="1"/>
    <w:lsdException w:name="FollowedHyperlink" w:uiPriority="5"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5"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3" w:qFormat="1"/>
    <w:lsdException w:name="Quote" w:uiPriority="49" w:semiHidden="1" w:qFormat="1"/>
    <w:lsdException w:name="Intense Quote" w:uiPriority="49"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49" w:semiHidden="1" w:qFormat="1"/>
    <w:lsdException w:name="Intense Reference" w:uiPriority="49" w:semiHidden="1" w:qFormat="1"/>
    <w:lsdException w:name="Book Title" w:uiPriority="49" w:semiHidden="1" w:qFormat="1"/>
    <w:lsdException w:name="Bibliography" w:uiPriority="49" w:semiHidden="1" w:unhideWhenUsed="1"/>
    <w:lsdException w:name="TOC Heading" w:uiPriority="44"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DF6807"/>
    <w:pPr>
      <w:spacing w:after="160" w:line="259"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Listenabsatz">
    <w:name w:val="List Paragraph"/>
    <w:basedOn w:val="Standard"/>
    <w:uiPriority w:val="13"/>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styleId="Aufzhlungsliste" w:customStyle="1">
    <w:name w:val="Aufzählungsliste"/>
    <w:uiPriority w:val="99"/>
    <w:rsid w:val="00A87874"/>
    <w:pPr>
      <w:numPr>
        <w:numId w:val="1"/>
      </w:numPr>
    </w:pPr>
  </w:style>
  <w:style w:type="numbering" w:styleId="NummerierteListe" w:customStyle="1">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styleId="TitelZchn" w:customStyle="1">
    <w:name w:val="Titel Zchn"/>
    <w:basedOn w:val="Absatz-Standardschriftart"/>
    <w:link w:val="Titel"/>
    <w:uiPriority w:val="29"/>
    <w:semiHidden/>
    <w:rsid w:val="00426259"/>
    <w:rPr>
      <w:rFonts w:asciiTheme="majorHAnsi" w:hAnsiTheme="majorHAnsi" w:eastAsiaTheme="majorEastAsia"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styleId="zzPreprint" w:customStyle="1">
    <w:name w:val="zz_Preprint"/>
    <w:basedOn w:val="zzHeaderFooter"/>
    <w:uiPriority w:val="99"/>
    <w:rsid w:val="00222B83"/>
    <w:pPr>
      <w:framePr w:w="284" w:h="284" w:wrap="around" w:hAnchor="page" w:vAnchor="page" w:x="1" w:y="1" w:hRule="exact" w:anchorLock="1"/>
    </w:pPr>
  </w:style>
  <w:style w:type="character" w:styleId="Hyperlink">
    <w:name w:val="Hyperlink"/>
    <w:basedOn w:val="Absatz-Standardschriftart"/>
    <w:uiPriority w:val="6"/>
    <w:semiHidden/>
    <w:rsid w:val="002C564B"/>
    <w:rPr>
      <w:color w:val="auto"/>
      <w:u w:val="none"/>
    </w:rPr>
  </w:style>
  <w:style w:type="character" w:styleId="berschrift1Zchn" w:customStyle="1">
    <w:name w:val="Überschrift 1 Zchn"/>
    <w:basedOn w:val="Absatz-Standardschriftart"/>
    <w:link w:val="berschrift1"/>
    <w:uiPriority w:val="33"/>
    <w:semiHidden/>
    <w:rsid w:val="00426259"/>
    <w:rPr>
      <w:rFonts w:asciiTheme="majorHAnsi" w:hAnsiTheme="majorHAnsi" w:eastAsiaTheme="majorEastAsia" w:cstheme="majorBidi"/>
      <w:b/>
      <w:bCs/>
      <w:kern w:val="12"/>
      <w:szCs w:val="28"/>
    </w:rPr>
  </w:style>
  <w:style w:type="character" w:styleId="berschrift2Zchn" w:customStyle="1">
    <w:name w:val="Überschrift 2 Zchn"/>
    <w:basedOn w:val="Absatz-Standardschriftart"/>
    <w:link w:val="berschrift2"/>
    <w:uiPriority w:val="35"/>
    <w:semiHidden/>
    <w:rsid w:val="00426259"/>
    <w:rPr>
      <w:rFonts w:asciiTheme="majorHAnsi" w:hAnsiTheme="majorHAnsi"/>
      <w:b/>
      <w:kern w:val="12"/>
      <w:szCs w:val="26"/>
    </w:rPr>
  </w:style>
  <w:style w:type="character" w:styleId="berschrift3Zchn" w:customStyle="1">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styleId="UntertitelZchn" w:customStyle="1">
    <w:name w:val="Untertitel Zchn"/>
    <w:basedOn w:val="Absatz-Standardschriftart"/>
    <w:link w:val="Untertitel"/>
    <w:uiPriority w:val="30"/>
    <w:semiHidden/>
    <w:rsid w:val="00426259"/>
    <w:rPr>
      <w:rFonts w:asciiTheme="majorHAnsi" w:hAnsiTheme="majorHAnsi" w:eastAsiaTheme="majorEastAsia" w:cstheme="majorBidi"/>
      <w:b/>
      <w:iCs/>
      <w:kern w:val="12"/>
      <w:szCs w:val="24"/>
    </w:rPr>
  </w:style>
  <w:style w:type="paragraph" w:styleId="Gruformel">
    <w:name w:val="Closing"/>
    <w:basedOn w:val="Standard"/>
    <w:next w:val="Unterschrift"/>
    <w:link w:val="GruformelZchn"/>
    <w:uiPriority w:val="19"/>
    <w:semiHidden/>
    <w:rsid w:val="002C564B"/>
  </w:style>
  <w:style w:type="character" w:styleId="GruformelZchn" w:customStyle="1">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hAnchor="margin" w:vAnchor="page"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wrap="notBeside" w:hAnchor="margin" w:yAlign="top" w:hRule="exact"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styleId="UnterschriftZchn" w:customStyle="1">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styleId="KopfzeileZchn" w:customStyle="1">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styleId="FuzeileZchn" w:customStyle="1">
    <w:name w:val="Fußzeile Zchn"/>
    <w:basedOn w:val="Absatz-Standardschriftart"/>
    <w:link w:val="Fuzeile"/>
    <w:uiPriority w:val="48"/>
    <w:semiHidden/>
    <w:rsid w:val="00426259"/>
    <w:rPr>
      <w:kern w:val="12"/>
    </w:rPr>
  </w:style>
  <w:style w:type="paragraph" w:styleId="Infoblock" w:customStyle="1">
    <w:name w:val="Infoblock"/>
    <w:basedOn w:val="zzHeaderFooter"/>
    <w:uiPriority w:val="19"/>
    <w:qFormat/>
    <w:rsid w:val="0019128B"/>
    <w:pPr>
      <w:framePr w:w="2268" w:h="1956" w:wrap="around" w:hAnchor="page" w:vAnchor="page" w:x="9073" w:y="4900" w:hRule="exact" w:anchorLock="1"/>
      <w:spacing w:line="174" w:lineRule="exact"/>
    </w:pPr>
    <w:rPr>
      <w:sz w:val="14"/>
    </w:rPr>
  </w:style>
  <w:style w:type="paragraph" w:styleId="Bild" w:customStyle="1">
    <w:name w:val="Bild"/>
    <w:basedOn w:val="Standard"/>
    <w:next w:val="Beschriftung"/>
    <w:uiPriority w:val="9"/>
    <w:semiHidden/>
    <w:rsid w:val="00B75271"/>
    <w:pPr>
      <w:keepNext/>
      <w:keepLines/>
    </w:pPr>
  </w:style>
  <w:style w:type="paragraph" w:styleId="Betreff" w:customStyle="1">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styleId="DatumZchn" w:customStyle="1">
    <w:name w:val="Datum Zchn"/>
    <w:basedOn w:val="Absatz-Standardschriftart"/>
    <w:link w:val="Datum"/>
    <w:uiPriority w:val="19"/>
    <w:rsid w:val="00AB1677"/>
    <w:rPr>
      <w:kern w:val="12"/>
    </w:rPr>
  </w:style>
  <w:style w:type="paragraph" w:styleId="zzHeadlines" w:customStyle="1">
    <w:name w:val="zz_Headlines"/>
    <w:basedOn w:val="Standard"/>
    <w:uiPriority w:val="99"/>
    <w:semiHidden/>
    <w:rsid w:val="00835AE5"/>
    <w:pPr>
      <w:keepNext/>
      <w:keepLines/>
      <w:suppressAutoHyphens/>
    </w:pPr>
    <w:rPr>
      <w:rFonts w:asciiTheme="majorHAnsi" w:hAnsiTheme="majorHAnsi"/>
      <w:b/>
    </w:rPr>
  </w:style>
  <w:style w:type="paragraph" w:styleId="zzHeaderFooter" w:customStyle="1">
    <w:name w:val="zz_HeaderFooter"/>
    <w:basedOn w:val="Standard"/>
    <w:uiPriority w:val="99"/>
    <w:semiHidden/>
    <w:rsid w:val="000B5EBD"/>
  </w:style>
  <w:style w:type="paragraph" w:styleId="Geschftsangaben" w:customStyle="1">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styleId="Autor" w:customStyle="1">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styleId="Schlussfolgerung" w:customStyle="1">
    <w:name w:val="Schlussfolgerung"/>
    <w:basedOn w:val="Standard"/>
    <w:next w:val="Standard"/>
    <w:uiPriority w:val="14"/>
    <w:semiHidden/>
    <w:rsid w:val="008674E8"/>
    <w:pPr>
      <w:numPr>
        <w:numId w:val="13"/>
      </w:numPr>
    </w:pPr>
  </w:style>
  <w:style w:type="character" w:styleId="berschrift4Zchn" w:customStyle="1">
    <w:name w:val="Überschrift 4 Zchn"/>
    <w:basedOn w:val="Absatz-Standardschriftart"/>
    <w:link w:val="berschrift4"/>
    <w:uiPriority w:val="39"/>
    <w:semiHidden/>
    <w:rsid w:val="00426259"/>
    <w:rPr>
      <w:rFonts w:asciiTheme="majorHAnsi" w:hAnsiTheme="majorHAnsi" w:eastAsiaTheme="majorEastAsia" w:cstheme="majorBidi"/>
      <w:b/>
      <w:bCs/>
      <w:iCs/>
      <w:kern w:val="12"/>
    </w:rPr>
  </w:style>
  <w:style w:type="numbering" w:styleId="Schlussfolgerungsliste" w:customStyle="1">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styleId="SprechblasentextZchn" w:customStyle="1">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styleId="berschrift5Zchn" w:customStyle="1">
    <w:name w:val="Überschrift 5 Zchn"/>
    <w:basedOn w:val="Absatz-Standardschriftart"/>
    <w:link w:val="berschrift5"/>
    <w:uiPriority w:val="40"/>
    <w:semiHidden/>
    <w:rsid w:val="002E7AE9"/>
    <w:rPr>
      <w:rFonts w:eastAsiaTheme="majorEastAsia" w:cstheme="majorBidi"/>
      <w:kern w:val="12"/>
      <w:sz w:val="20"/>
    </w:rPr>
  </w:style>
  <w:style w:type="character" w:styleId="berschrift6Zchn" w:customStyle="1">
    <w:name w:val="Überschrift 6 Zchn"/>
    <w:basedOn w:val="Absatz-Standardschriftart"/>
    <w:link w:val="berschrift6"/>
    <w:uiPriority w:val="40"/>
    <w:semiHidden/>
    <w:rsid w:val="002E7AE9"/>
    <w:rPr>
      <w:rFonts w:eastAsiaTheme="majorEastAsia" w:cstheme="majorBidi"/>
      <w:iCs/>
      <w:kern w:val="12"/>
      <w:sz w:val="20"/>
    </w:rPr>
  </w:style>
  <w:style w:type="character" w:styleId="berschrift7Zchn" w:customStyle="1">
    <w:name w:val="Überschrift 7 Zchn"/>
    <w:basedOn w:val="Absatz-Standardschriftart"/>
    <w:link w:val="berschrift7"/>
    <w:uiPriority w:val="40"/>
    <w:semiHidden/>
    <w:rsid w:val="002E7AE9"/>
    <w:rPr>
      <w:rFonts w:eastAsiaTheme="majorEastAsia" w:cstheme="majorBidi"/>
      <w:iCs/>
      <w:kern w:val="12"/>
      <w:sz w:val="20"/>
    </w:rPr>
  </w:style>
  <w:style w:type="character" w:styleId="berschrift8Zchn" w:customStyle="1">
    <w:name w:val="Überschrift 8 Zchn"/>
    <w:basedOn w:val="Absatz-Standardschriftart"/>
    <w:link w:val="berschrift8"/>
    <w:uiPriority w:val="40"/>
    <w:semiHidden/>
    <w:rsid w:val="002E7AE9"/>
    <w:rPr>
      <w:rFonts w:eastAsiaTheme="majorEastAsia" w:cstheme="majorBidi"/>
      <w:kern w:val="12"/>
      <w:sz w:val="20"/>
      <w:szCs w:val="20"/>
    </w:rPr>
  </w:style>
  <w:style w:type="character" w:styleId="berschrift9Zchn" w:customStyle="1">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styleId="zzLetterheadSpacer" w:customStyle="1">
    <w:name w:val="zz_LetterheadSpacer"/>
    <w:basedOn w:val="zzHeaderFooter"/>
    <w:uiPriority w:val="99"/>
    <w:semiHidden/>
    <w:rsid w:val="00AB1677"/>
    <w:pPr>
      <w:framePr w:w="7088" w:h="2380" w:wrap="notBeside" w:hAnchor="margin" w:yAlign="top" w:hRule="exact" w:anchorLock="1"/>
    </w:pPr>
  </w:style>
  <w:style w:type="paragraph" w:styleId="Seitenzahlfeld" w:customStyle="1">
    <w:name w:val="Seitenzahlfeld"/>
    <w:basedOn w:val="Kopfzeile"/>
    <w:uiPriority w:val="19"/>
    <w:semiHidden/>
    <w:rsid w:val="00686DD7"/>
    <w:pPr>
      <w:framePr w:w="2552" w:wrap="around" w:hAnchor="page" w:vAnchor="page" w:x="9073" w:y="15803" w:anchorLock="1"/>
    </w:pPr>
  </w:style>
  <w:style w:type="paragraph" w:styleId="zzWindowZonesD" w:customStyle="1">
    <w:name w:val="zz_WindowZones_D"/>
    <w:basedOn w:val="zzHeaderFooter"/>
    <w:uiPriority w:val="99"/>
    <w:semiHidden/>
    <w:rsid w:val="00DC510D"/>
    <w:pPr>
      <w:framePr w:w="284" w:h="284" w:hSpace="142" w:wrap="around" w:hAnchor="page" w:vAnchor="page" w:x="1" w:y="285" w:hRule="exact" w:anchorLock="1"/>
      <w:spacing w:line="280" w:lineRule="atLeast"/>
    </w:pPr>
    <w:rPr>
      <w:vanish/>
    </w:rPr>
  </w:style>
  <w:style w:type="paragraph" w:styleId="Funotentext">
    <w:name w:val="footnote text"/>
    <w:basedOn w:val="Standard"/>
    <w:link w:val="FunotentextZchn"/>
    <w:uiPriority w:val="99"/>
    <w:semiHidden/>
    <w:rsid w:val="00C60D54"/>
  </w:style>
  <w:style w:type="character" w:styleId="FunotentextZchn" w:customStyle="1">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styleId="Funotentrennline" w:customStyle="1">
    <w:name w:val="Fußnotentrennline"/>
    <w:basedOn w:val="Standard"/>
    <w:uiPriority w:val="99"/>
    <w:semiHidden/>
    <w:rsid w:val="004F7F7E"/>
    <w:pPr>
      <w:pBdr>
        <w:bottom w:val="single" w:color="auto" w:sz="4" w:space="1"/>
      </w:pBdr>
      <w:spacing w:line="240" w:lineRule="auto"/>
      <w:ind w:right="3969"/>
    </w:pPr>
  </w:style>
  <w:style w:type="paragraph" w:styleId="Funoten-Fortsetzungstrennlinie" w:customStyle="1">
    <w:name w:val="Fußnoten-Fortsetzungstrennlinie"/>
    <w:basedOn w:val="Funotentrennline"/>
    <w:uiPriority w:val="99"/>
    <w:semiHidden/>
    <w:rsid w:val="004266B9"/>
  </w:style>
  <w:style w:type="paragraph" w:styleId="Funoten-Fortsetzungshinweis" w:customStyle="1">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styleId="EndnotentextZchn" w:customStyle="1">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styleId="Endnotentrennlinie" w:customStyle="1">
    <w:name w:val="Endnotentrennlinie"/>
    <w:basedOn w:val="Funotentrennline"/>
    <w:uiPriority w:val="99"/>
    <w:semiHidden/>
    <w:rsid w:val="00C60D54"/>
  </w:style>
  <w:style w:type="paragraph" w:styleId="Endnoten-Fortsetzungstrennlinie" w:customStyle="1">
    <w:name w:val="Endnoten-Fortsetzungstrennlinie"/>
    <w:basedOn w:val="Funoten-Fortsetzungstrennlinie"/>
    <w:uiPriority w:val="99"/>
    <w:semiHidden/>
    <w:rsid w:val="00C60D54"/>
  </w:style>
  <w:style w:type="paragraph" w:styleId="Endnoten-Fortsetzungshinweis" w:customStyle="1">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styleId="Fu-EndnotenberschriftZchn" w:customStyle="1">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tzhaltertext">
    <w:name w:val="Placeholder Text"/>
    <w:basedOn w:val="Absatz-Standardschriftart"/>
    <w:uiPriority w:val="99"/>
    <w:semiHidden/>
    <w:rsid w:val="00850343"/>
    <w:rPr>
      <w:color w:val="808080"/>
    </w:rPr>
  </w:style>
  <w:style w:type="character" w:styleId="Kommentarzeichen">
    <w:name w:val="annotation reference"/>
    <w:basedOn w:val="Absatz-Standardschriftart"/>
    <w:uiPriority w:val="99"/>
    <w:semiHidden/>
    <w:unhideWhenUsed/>
    <w:rsid w:val="00453C03"/>
    <w:rPr>
      <w:sz w:val="16"/>
      <w:szCs w:val="16"/>
    </w:rPr>
  </w:style>
  <w:style w:type="paragraph" w:styleId="Kommentartext">
    <w:name w:val="annotation text"/>
    <w:basedOn w:val="Standard"/>
    <w:link w:val="KommentartextZchn"/>
    <w:uiPriority w:val="99"/>
    <w:semiHidden/>
    <w:unhideWhenUsed/>
    <w:rsid w:val="00453C03"/>
    <w:pPr>
      <w:spacing w:line="240" w:lineRule="auto"/>
    </w:pPr>
    <w:rPr>
      <w:sz w:val="20"/>
      <w:szCs w:val="20"/>
    </w:rPr>
  </w:style>
  <w:style w:type="character" w:styleId="KommentartextZchn" w:customStyle="1">
    <w:name w:val="Kommentartext Zchn"/>
    <w:basedOn w:val="Absatz-Standardschriftart"/>
    <w:link w:val="Kommentartext"/>
    <w:uiPriority w:val="99"/>
    <w:semiHidden/>
    <w:rsid w:val="00453C03"/>
    <w:rPr>
      <w:rFonts w:asciiTheme="minorHAnsi" w:hAnsiTheme="minorHAnsi"/>
      <w:sz w:val="20"/>
      <w:szCs w:val="20"/>
    </w:rPr>
  </w:style>
  <w:style w:type="paragraph" w:styleId="Kommentarthema">
    <w:name w:val="annotation subject"/>
    <w:basedOn w:val="Kommentartext"/>
    <w:next w:val="Kommentartext"/>
    <w:link w:val="KommentarthemaZchn"/>
    <w:uiPriority w:val="99"/>
    <w:semiHidden/>
    <w:unhideWhenUsed/>
    <w:rsid w:val="00453C03"/>
    <w:rPr>
      <w:b/>
      <w:bCs/>
    </w:rPr>
  </w:style>
  <w:style w:type="character" w:styleId="KommentarthemaZchn" w:customStyle="1">
    <w:name w:val="Kommentarthema Zchn"/>
    <w:basedOn w:val="KommentartextZchn"/>
    <w:link w:val="Kommentarthema"/>
    <w:uiPriority w:val="99"/>
    <w:semiHidden/>
    <w:rsid w:val="00453C03"/>
    <w:rPr>
      <w:rFonts w:asciiTheme="minorHAnsi" w:hAnsiTheme="minorHAnsi"/>
      <w:b/>
      <w:bCs/>
      <w:sz w:val="20"/>
      <w:szCs w:val="20"/>
    </w:rPr>
  </w:style>
  <w:style w:type="table" w:styleId="EinfacheTabelle1">
    <w:name w:val="Plain Table 1"/>
    <w:basedOn w:val="NormaleTabelle"/>
    <w:uiPriority w:val="41"/>
    <w:rsid w:val="00FF126A"/>
    <w:pPr>
      <w:spacing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3">
    <w:name w:val="Plain Table 3"/>
    <w:basedOn w:val="NormaleTabelle"/>
    <w:uiPriority w:val="43"/>
    <w:rsid w:val="00FF126A"/>
    <w:pPr>
      <w:spacing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lenraster3" w:customStyle="1">
    <w:name w:val="Tabellenraster3"/>
    <w:basedOn w:val="NormaleTabelle"/>
    <w:next w:val="Tabellenraster"/>
    <w:uiPriority w:val="59"/>
    <w:rsid w:val="00A040E5"/>
    <w:pPr>
      <w:spacing w:line="240" w:lineRule="auto"/>
    </w:pPr>
    <w:rPr>
      <w:rFonts w:asciiTheme="minorHAnsi" w:hAnsiTheme="minorHAns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 w:customStyle="1">
    <w:basedOn w:val="NormaleTabelle"/>
    <w:next w:val="Tabellenraster"/>
    <w:uiPriority w:val="59"/>
    <w:rsid w:val="00457D6E"/>
    <w:pPr>
      <w:spacing w:line="240" w:lineRule="auto"/>
    </w:pPr>
    <w:rPr>
      <w:rFonts w:asciiTheme="minorHAnsi" w:hAnsiTheme="minorHAnsi" w:eastAsiaTheme="minorEastAsia"/>
      <w:sz w:val="20"/>
      <w:szCs w:val="20"/>
      <w:lang w:eastAsia="de-DE"/>
    </w:rPr>
  </w:style>
  <w:style w:type="table" w:styleId="TabellemithellemGitternetz">
    <w:name w:val="Grid Table Light"/>
    <w:basedOn w:val="NormaleTabelle"/>
    <w:uiPriority w:val="40"/>
    <w:rsid w:val="00D731E2"/>
    <w:pPr>
      <w:spacing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a0" w:customStyle="1">
    <w:basedOn w:val="NormaleTabelle"/>
    <w:next w:val="Tabellenraster"/>
    <w:uiPriority w:val="59"/>
    <w:rsid w:val="00DC74B0"/>
    <w:pPr>
      <w:spacing w:line="240" w:lineRule="auto"/>
    </w:pPr>
    <w:rPr>
      <w:rFonts w:asciiTheme="minorHAnsi" w:hAnsiTheme="minorHAnsi" w:eastAsiaTheme="minorEastAsia"/>
      <w:sz w:val="20"/>
      <w:szCs w:val="20"/>
      <w:lang w:eastAsia="de-DE"/>
    </w:rPr>
  </w:style>
  <w:style w:type="table" w:styleId="EinfacheTabelle4">
    <w:name w:val="Plain Table 4"/>
    <w:basedOn w:val="NormaleTabelle"/>
    <w:uiPriority w:val="44"/>
    <w:rsid w:val="001228F3"/>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06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72BAB10D0C4991959F4445A89142B7"/>
        <w:category>
          <w:name w:val="Allgemein"/>
          <w:gallery w:val="placeholder"/>
        </w:category>
        <w:types>
          <w:type w:val="bbPlcHdr"/>
        </w:types>
        <w:behaviors>
          <w:behavior w:val="content"/>
        </w:behaviors>
        <w:guid w:val="{71D0164E-4F5F-414E-B97E-285EE333AB69}"/>
      </w:docPartPr>
      <w:docPartBody>
        <w:p xmlns:wp14="http://schemas.microsoft.com/office/word/2010/wordml" w:rsidR="00B43386" w:rsidP="006310D1" w:rsidRDefault="006310D1" w14:paraId="653FEEA9" wp14:textId="77777777">
          <w:pPr>
            <w:pStyle w:val="AB72BAB10D0C4991959F4445A89142B72"/>
          </w:pPr>
          <w:r w:rsidRPr="00425E67">
            <w:rPr>
              <w:rStyle w:val="Platzhaltertext"/>
              <w:sz w:val="21"/>
              <w:szCs w:val="21"/>
            </w:rPr>
            <w:t>Name, Vorname</w:t>
          </w:r>
        </w:p>
      </w:docPartBody>
    </w:docPart>
    <w:docPart>
      <w:docPartPr>
        <w:name w:val="E9DCCD4655844C0DA99419A25B26CF26"/>
        <w:category>
          <w:name w:val="Allgemein"/>
          <w:gallery w:val="placeholder"/>
        </w:category>
        <w:types>
          <w:type w:val="bbPlcHdr"/>
        </w:types>
        <w:behaviors>
          <w:behavior w:val="content"/>
        </w:behaviors>
        <w:guid w:val="{42521D8A-B29E-4D92-BBEB-A14BD1B10BB1}"/>
      </w:docPartPr>
      <w:docPartBody>
        <w:p xmlns:wp14="http://schemas.microsoft.com/office/word/2010/wordml" w:rsidR="00B43386" w:rsidP="006310D1" w:rsidRDefault="006310D1" w14:paraId="3069F5C4" wp14:textId="77777777">
          <w:pPr>
            <w:pStyle w:val="E9DCCD4655844C0DA99419A25B26CF262"/>
          </w:pPr>
          <w:r>
            <w:rPr>
              <w:rStyle w:val="Platzhaltertext"/>
            </w:rPr>
            <w:t>Qualifikation</w:t>
          </w:r>
        </w:p>
      </w:docPartBody>
    </w:docPart>
    <w:docPart>
      <w:docPartPr>
        <w:name w:val="DFF7730D4D644CEE870B979FB10415C9"/>
        <w:category>
          <w:name w:val="Allgemein"/>
          <w:gallery w:val="placeholder"/>
        </w:category>
        <w:types>
          <w:type w:val="bbPlcHdr"/>
        </w:types>
        <w:behaviors>
          <w:behavior w:val="content"/>
        </w:behaviors>
        <w:guid w:val="{94CA657D-153C-4A76-B86E-921E17F30B5A}"/>
      </w:docPartPr>
      <w:docPartBody>
        <w:p xmlns:wp14="http://schemas.microsoft.com/office/word/2010/wordml" w:rsidR="00B43386" w:rsidP="006310D1" w:rsidRDefault="006310D1" w14:paraId="3E10E28D" wp14:textId="77777777">
          <w:pPr>
            <w:pStyle w:val="DFF7730D4D644CEE870B979FB10415C92"/>
          </w:pPr>
          <w:r>
            <w:rPr>
              <w:rStyle w:val="Platzhaltertext"/>
              <w:sz w:val="21"/>
              <w:szCs w:val="21"/>
            </w:rPr>
            <w:t>K</w:t>
          </w:r>
          <w:r>
            <w:rPr>
              <w:rStyle w:val="Platzhaltertext"/>
            </w:rPr>
            <w:t>ernaufgaben</w:t>
          </w:r>
          <w:r w:rsidRPr="00425E67">
            <w:rPr>
              <w:rStyle w:val="Platzhaltertext"/>
              <w:sz w:val="21"/>
              <w:szCs w:val="21"/>
            </w:rPr>
            <w:t xml:space="preserve"> im Projekt</w:t>
          </w:r>
        </w:p>
      </w:docPartBody>
    </w:docPart>
    <w:docPart>
      <w:docPartPr>
        <w:name w:val="BA6E1615340E4759A93B5E18C3E79B81"/>
        <w:category>
          <w:name w:val="Allgemein"/>
          <w:gallery w:val="placeholder"/>
        </w:category>
        <w:types>
          <w:type w:val="bbPlcHdr"/>
        </w:types>
        <w:behaviors>
          <w:behavior w:val="content"/>
        </w:behaviors>
        <w:guid w:val="{E9F90012-3293-4DB0-8373-E580F506644A}"/>
      </w:docPartPr>
      <w:docPartBody>
        <w:p xmlns:wp14="http://schemas.microsoft.com/office/word/2010/wordml" w:rsidR="00B43386" w:rsidP="006310D1" w:rsidRDefault="006310D1" w14:paraId="4DFD3554" wp14:textId="77777777">
          <w:pPr>
            <w:pStyle w:val="BA6E1615340E4759A93B5E18C3E79B812"/>
          </w:pPr>
          <w:r w:rsidRPr="00425E67">
            <w:rPr>
              <w:rStyle w:val="Platzhaltertext"/>
              <w:sz w:val="21"/>
              <w:szCs w:val="21"/>
            </w:rPr>
            <w:t>Name, Vorname</w:t>
          </w:r>
        </w:p>
      </w:docPartBody>
    </w:docPart>
    <w:docPart>
      <w:docPartPr>
        <w:name w:val="C2BF53C42D0640198CE45BA2A64A154C"/>
        <w:category>
          <w:name w:val="Allgemein"/>
          <w:gallery w:val="placeholder"/>
        </w:category>
        <w:types>
          <w:type w:val="bbPlcHdr"/>
        </w:types>
        <w:behaviors>
          <w:behavior w:val="content"/>
        </w:behaviors>
        <w:guid w:val="{5D0B7466-D5F8-48FE-8609-8B64B3AB175D}"/>
      </w:docPartPr>
      <w:docPartBody>
        <w:p xmlns:wp14="http://schemas.microsoft.com/office/word/2010/wordml" w:rsidR="00B43386" w:rsidP="006310D1" w:rsidRDefault="006310D1" w14:paraId="72B58799" wp14:textId="77777777">
          <w:pPr>
            <w:pStyle w:val="C2BF53C42D0640198CE45BA2A64A154C2"/>
          </w:pPr>
          <w:r>
            <w:rPr>
              <w:rStyle w:val="Platzhaltertext"/>
              <w:sz w:val="21"/>
              <w:szCs w:val="21"/>
            </w:rPr>
            <w:t>Rolle</w:t>
          </w:r>
          <w:r w:rsidRPr="00425E67">
            <w:rPr>
              <w:rStyle w:val="Platzhaltertext"/>
              <w:sz w:val="21"/>
              <w:szCs w:val="21"/>
            </w:rPr>
            <w:t xml:space="preserve"> im Projekt</w:t>
          </w:r>
        </w:p>
      </w:docPartBody>
    </w:docPart>
    <w:docPart>
      <w:docPartPr>
        <w:name w:val="23842816392F4E84BB7FCD5E132CA894"/>
        <w:category>
          <w:name w:val="Allgemein"/>
          <w:gallery w:val="placeholder"/>
        </w:category>
        <w:types>
          <w:type w:val="bbPlcHdr"/>
        </w:types>
        <w:behaviors>
          <w:behavior w:val="content"/>
        </w:behaviors>
        <w:guid w:val="{CDB20861-A317-47F3-A78F-8FBF2C475BFD}"/>
      </w:docPartPr>
      <w:docPartBody>
        <w:p xmlns:wp14="http://schemas.microsoft.com/office/word/2010/wordml" w:rsidR="00B43386" w:rsidP="006310D1" w:rsidRDefault="006310D1" w14:paraId="241AA1CC" wp14:textId="77777777">
          <w:pPr>
            <w:pStyle w:val="23842816392F4E84BB7FCD5E132CA8942"/>
          </w:pPr>
          <w:r>
            <w:rPr>
              <w:rStyle w:val="Platzhaltertext"/>
            </w:rPr>
            <w:t>Qualifikation</w:t>
          </w:r>
        </w:p>
      </w:docPartBody>
    </w:docPart>
    <w:docPart>
      <w:docPartPr>
        <w:name w:val="1547DE131FC2418B86BDEB0DD2DBC34C"/>
        <w:category>
          <w:name w:val="Allgemein"/>
          <w:gallery w:val="placeholder"/>
        </w:category>
        <w:types>
          <w:type w:val="bbPlcHdr"/>
        </w:types>
        <w:behaviors>
          <w:behavior w:val="content"/>
        </w:behaviors>
        <w:guid w:val="{CC1A62A0-1F8B-4CF4-8CB2-247E4C00D5F6}"/>
      </w:docPartPr>
      <w:docPartBody>
        <w:p xmlns:wp14="http://schemas.microsoft.com/office/word/2010/wordml" w:rsidR="00B43386" w:rsidP="006310D1" w:rsidRDefault="006310D1" w14:paraId="10B1E3B4" wp14:textId="77777777">
          <w:pPr>
            <w:pStyle w:val="1547DE131FC2418B86BDEB0DD2DBC34C2"/>
          </w:pPr>
          <w:r w:rsidRPr="00425E67">
            <w:rPr>
              <w:rStyle w:val="Platzhaltertext"/>
              <w:sz w:val="21"/>
              <w:szCs w:val="21"/>
            </w:rPr>
            <w:t>Name, Vorname</w:t>
          </w:r>
        </w:p>
      </w:docPartBody>
    </w:docPart>
    <w:docPart>
      <w:docPartPr>
        <w:name w:val="2CFB4FD61FE84B62803E9E47B5436992"/>
        <w:category>
          <w:name w:val="Allgemein"/>
          <w:gallery w:val="placeholder"/>
        </w:category>
        <w:types>
          <w:type w:val="bbPlcHdr"/>
        </w:types>
        <w:behaviors>
          <w:behavior w:val="content"/>
        </w:behaviors>
        <w:guid w:val="{79B2A818-74F1-4B36-BCD7-86A2268F5ADD}"/>
      </w:docPartPr>
      <w:docPartBody>
        <w:p xmlns:wp14="http://schemas.microsoft.com/office/word/2010/wordml" w:rsidR="00B43386" w:rsidP="006310D1" w:rsidRDefault="006310D1" w14:paraId="65105DDB" wp14:textId="77777777">
          <w:pPr>
            <w:pStyle w:val="2CFB4FD61FE84B62803E9E47B54369922"/>
          </w:pPr>
          <w:r>
            <w:rPr>
              <w:rStyle w:val="Platzhaltertext"/>
            </w:rPr>
            <w:t>Qualifikation</w:t>
          </w:r>
        </w:p>
      </w:docPartBody>
    </w:docPart>
    <w:docPart>
      <w:docPartPr>
        <w:name w:val="1F02E5CFBBA24094A8DE477F5C1255E5"/>
        <w:category>
          <w:name w:val="Allgemein"/>
          <w:gallery w:val="placeholder"/>
        </w:category>
        <w:types>
          <w:type w:val="bbPlcHdr"/>
        </w:types>
        <w:behaviors>
          <w:behavior w:val="content"/>
        </w:behaviors>
        <w:guid w:val="{858D6ECC-EA9C-44FE-A1B3-7349ADB57F85}"/>
      </w:docPartPr>
      <w:docPartBody>
        <w:p xmlns:wp14="http://schemas.microsoft.com/office/word/2010/wordml" w:rsidR="00B43386" w:rsidP="006310D1" w:rsidRDefault="006310D1" w14:paraId="65B0248A" wp14:textId="77777777">
          <w:pPr>
            <w:pStyle w:val="1F02E5CFBBA24094A8DE477F5C1255E52"/>
          </w:pPr>
          <w:r w:rsidRPr="00425E67">
            <w:rPr>
              <w:rStyle w:val="Platzhaltertext"/>
              <w:sz w:val="21"/>
              <w:szCs w:val="21"/>
            </w:rPr>
            <w:t>Name, Vorname</w:t>
          </w:r>
        </w:p>
      </w:docPartBody>
    </w:docPart>
    <w:docPart>
      <w:docPartPr>
        <w:name w:val="65C3B441E5FE4004BA9C4997CD63B95C"/>
        <w:category>
          <w:name w:val="Allgemein"/>
          <w:gallery w:val="placeholder"/>
        </w:category>
        <w:types>
          <w:type w:val="bbPlcHdr"/>
        </w:types>
        <w:behaviors>
          <w:behavior w:val="content"/>
        </w:behaviors>
        <w:guid w:val="{D4596CB3-FB7F-41B8-A8B0-8705837F3FB9}"/>
      </w:docPartPr>
      <w:docPartBody>
        <w:p xmlns:wp14="http://schemas.microsoft.com/office/word/2010/wordml" w:rsidR="00B43386" w:rsidP="006310D1" w:rsidRDefault="006310D1" w14:paraId="7A0F9B12" wp14:textId="77777777">
          <w:pPr>
            <w:pStyle w:val="65C3B441E5FE4004BA9C4997CD63B95C2"/>
          </w:pPr>
          <w:r>
            <w:rPr>
              <w:rStyle w:val="Platzhaltertext"/>
            </w:rPr>
            <w:t>Qualifikation</w:t>
          </w:r>
        </w:p>
      </w:docPartBody>
    </w:docPart>
    <w:docPart>
      <w:docPartPr>
        <w:name w:val="CD4DA8715E4142D0A236855328CFED10"/>
        <w:category>
          <w:name w:val="Allgemein"/>
          <w:gallery w:val="placeholder"/>
        </w:category>
        <w:types>
          <w:type w:val="bbPlcHdr"/>
        </w:types>
        <w:behaviors>
          <w:behavior w:val="content"/>
        </w:behaviors>
        <w:guid w:val="{21737018-3E17-41A4-B0C6-C31CFF4CEA92}"/>
      </w:docPartPr>
      <w:docPartBody>
        <w:p xmlns:wp14="http://schemas.microsoft.com/office/word/2010/wordml" w:rsidR="00B43386" w:rsidP="006310D1" w:rsidRDefault="006310D1" w14:paraId="33F182F0" wp14:textId="77777777">
          <w:pPr>
            <w:pStyle w:val="CD4DA8715E4142D0A236855328CFED102"/>
          </w:pPr>
          <w:r>
            <w:rPr>
              <w:rStyle w:val="Platzhaltertext"/>
              <w:sz w:val="21"/>
              <w:szCs w:val="21"/>
            </w:rPr>
            <w:t>K</w:t>
          </w:r>
          <w:r>
            <w:rPr>
              <w:rStyle w:val="Platzhaltertext"/>
            </w:rPr>
            <w:t>ernaufgaben</w:t>
          </w:r>
          <w:r w:rsidRPr="00425E67">
            <w:rPr>
              <w:rStyle w:val="Platzhaltertext"/>
              <w:sz w:val="21"/>
              <w:szCs w:val="21"/>
            </w:rPr>
            <w:t xml:space="preserve"> im Projekt</w:t>
          </w:r>
        </w:p>
      </w:docPartBody>
    </w:docPart>
    <w:docPart>
      <w:docPartPr>
        <w:name w:val="30B5141138544AF68BD9CF4A3686EE64"/>
        <w:category>
          <w:name w:val="Allgemein"/>
          <w:gallery w:val="placeholder"/>
        </w:category>
        <w:types>
          <w:type w:val="bbPlcHdr"/>
        </w:types>
        <w:behaviors>
          <w:behavior w:val="content"/>
        </w:behaviors>
        <w:guid w:val="{4559FDB3-74D9-42EE-A672-C99DE85235E2}"/>
      </w:docPartPr>
      <w:docPartBody>
        <w:p xmlns:wp14="http://schemas.microsoft.com/office/word/2010/wordml" w:rsidR="00B43386" w:rsidP="006310D1" w:rsidRDefault="006310D1" w14:paraId="3405139F" wp14:textId="77777777">
          <w:pPr>
            <w:pStyle w:val="30B5141138544AF68BD9CF4A3686EE642"/>
          </w:pPr>
          <w:r>
            <w:rPr>
              <w:rStyle w:val="Platzhaltertext"/>
              <w:sz w:val="21"/>
              <w:szCs w:val="21"/>
            </w:rPr>
            <w:t>K</w:t>
          </w:r>
          <w:r>
            <w:rPr>
              <w:rStyle w:val="Platzhaltertext"/>
            </w:rPr>
            <w:t>ernaufgaben</w:t>
          </w:r>
          <w:r w:rsidRPr="00425E67">
            <w:rPr>
              <w:rStyle w:val="Platzhaltertext"/>
              <w:sz w:val="21"/>
              <w:szCs w:val="21"/>
            </w:rPr>
            <w:t xml:space="preserve"> im Projekt</w:t>
          </w:r>
        </w:p>
      </w:docPartBody>
    </w:docPart>
    <w:docPart>
      <w:docPartPr>
        <w:name w:val="F4F067E7245148CFA73E4257DE6B2A69"/>
        <w:category>
          <w:name w:val="Allgemein"/>
          <w:gallery w:val="placeholder"/>
        </w:category>
        <w:types>
          <w:type w:val="bbPlcHdr"/>
        </w:types>
        <w:behaviors>
          <w:behavior w:val="content"/>
        </w:behaviors>
        <w:guid w:val="{0429916C-8AA4-41C1-94F9-41826F502217}"/>
      </w:docPartPr>
      <w:docPartBody>
        <w:p xmlns:wp14="http://schemas.microsoft.com/office/word/2010/wordml" w:rsidR="00B43386" w:rsidP="006310D1" w:rsidRDefault="006310D1" w14:paraId="12E88E1F" wp14:textId="77777777">
          <w:pPr>
            <w:pStyle w:val="F4F067E7245148CFA73E4257DE6B2A692"/>
          </w:pPr>
          <w:r>
            <w:rPr>
              <w:rStyle w:val="Platzhaltertext"/>
              <w:sz w:val="21"/>
              <w:szCs w:val="21"/>
            </w:rPr>
            <w:t>K</w:t>
          </w:r>
          <w:r>
            <w:rPr>
              <w:rStyle w:val="Platzhaltertext"/>
            </w:rPr>
            <w:t>ernaufgaben</w:t>
          </w:r>
          <w:r w:rsidRPr="00425E67">
            <w:rPr>
              <w:rStyle w:val="Platzhaltertext"/>
              <w:sz w:val="21"/>
              <w:szCs w:val="21"/>
            </w:rPr>
            <w:t xml:space="preserve"> im Projekt</w:t>
          </w:r>
        </w:p>
      </w:docPartBody>
    </w:docPart>
    <w:docPart>
      <w:docPartPr>
        <w:name w:val="96E31C70D9DE477D9DDDE3948D5A3DE1"/>
        <w:category>
          <w:name w:val="Allgemein"/>
          <w:gallery w:val="placeholder"/>
        </w:category>
        <w:types>
          <w:type w:val="bbPlcHdr"/>
        </w:types>
        <w:behaviors>
          <w:behavior w:val="content"/>
        </w:behaviors>
        <w:guid w:val="{77647063-3A3B-4036-A765-88DCF6E4604E}"/>
      </w:docPartPr>
      <w:docPartBody>
        <w:p xmlns:wp14="http://schemas.microsoft.com/office/word/2010/wordml" w:rsidR="00B43386" w:rsidP="006310D1" w:rsidRDefault="006310D1" w14:paraId="4E57BF4B" wp14:textId="77777777">
          <w:pPr>
            <w:pStyle w:val="96E31C70D9DE477D9DDDE3948D5A3DE12"/>
          </w:pPr>
          <w:r>
            <w:rPr>
              <w:rStyle w:val="Platzhaltertext"/>
              <w:sz w:val="21"/>
              <w:szCs w:val="21"/>
            </w:rPr>
            <w:t>Berufserfahrung</w:t>
          </w:r>
        </w:p>
      </w:docPartBody>
    </w:docPart>
    <w:docPart>
      <w:docPartPr>
        <w:name w:val="4F5E8B73D61A47E085E2989D0A0A99C6"/>
        <w:category>
          <w:name w:val="Allgemein"/>
          <w:gallery w:val="placeholder"/>
        </w:category>
        <w:types>
          <w:type w:val="bbPlcHdr"/>
        </w:types>
        <w:behaviors>
          <w:behavior w:val="content"/>
        </w:behaviors>
        <w:guid w:val="{87D6D006-9033-4019-AAB6-FE3E47B14AFC}"/>
      </w:docPartPr>
      <w:docPartBody>
        <w:p xmlns:wp14="http://schemas.microsoft.com/office/word/2010/wordml" w:rsidR="00B43386" w:rsidP="006310D1" w:rsidRDefault="006310D1" w14:paraId="2CA14BC1" wp14:textId="77777777">
          <w:pPr>
            <w:pStyle w:val="4F5E8B73D61A47E085E2989D0A0A99C62"/>
          </w:pPr>
          <w:r>
            <w:rPr>
              <w:rStyle w:val="Platzhaltertext"/>
              <w:sz w:val="21"/>
              <w:szCs w:val="21"/>
            </w:rPr>
            <w:t>Berufserfahrung</w:t>
          </w:r>
        </w:p>
      </w:docPartBody>
    </w:docPart>
    <w:docPart>
      <w:docPartPr>
        <w:name w:val="CA950C0149B64D5784D0B2078B82AB24"/>
        <w:category>
          <w:name w:val="Allgemein"/>
          <w:gallery w:val="placeholder"/>
        </w:category>
        <w:types>
          <w:type w:val="bbPlcHdr"/>
        </w:types>
        <w:behaviors>
          <w:behavior w:val="content"/>
        </w:behaviors>
        <w:guid w:val="{B3B0CD44-0384-47FB-8682-FC6A9430220A}"/>
      </w:docPartPr>
      <w:docPartBody>
        <w:p xmlns:wp14="http://schemas.microsoft.com/office/word/2010/wordml" w:rsidR="00B43386" w:rsidP="006310D1" w:rsidRDefault="006310D1" w14:paraId="3F537E76" wp14:textId="77777777">
          <w:pPr>
            <w:pStyle w:val="CA950C0149B64D5784D0B2078B82AB242"/>
          </w:pPr>
          <w:r>
            <w:rPr>
              <w:rStyle w:val="Platzhaltertext"/>
              <w:sz w:val="21"/>
              <w:szCs w:val="21"/>
            </w:rPr>
            <w:t>Berufserfahrung</w:t>
          </w:r>
        </w:p>
      </w:docPartBody>
    </w:docPart>
    <w:docPart>
      <w:docPartPr>
        <w:name w:val="2C0622F94B6346E78CADBB8EEF77693F"/>
        <w:category>
          <w:name w:val="Allgemein"/>
          <w:gallery w:val="placeholder"/>
        </w:category>
        <w:types>
          <w:type w:val="bbPlcHdr"/>
        </w:types>
        <w:behaviors>
          <w:behavior w:val="content"/>
        </w:behaviors>
        <w:guid w:val="{8E31F6E9-EC23-452D-832C-88D67BF094A3}"/>
      </w:docPartPr>
      <w:docPartBody>
        <w:p xmlns:wp14="http://schemas.microsoft.com/office/word/2010/wordml" w:rsidR="00B43386" w:rsidP="006310D1" w:rsidRDefault="006310D1" w14:paraId="0C6CE30C" wp14:textId="77777777">
          <w:pPr>
            <w:pStyle w:val="2C0622F94B6346E78CADBB8EEF77693F2"/>
          </w:pPr>
          <w:r>
            <w:rPr>
              <w:rStyle w:val="Platzhaltertext"/>
              <w:sz w:val="21"/>
              <w:szCs w:val="21"/>
            </w:rPr>
            <w:t>Berufserfahrung</w:t>
          </w:r>
        </w:p>
      </w:docPartBody>
    </w:docPart>
    <w:docPart>
      <w:docPartPr>
        <w:name w:val="70D42F4EF412414ABB6116A4D2DF5D91"/>
        <w:category>
          <w:name w:val="Allgemein"/>
          <w:gallery w:val="placeholder"/>
        </w:category>
        <w:types>
          <w:type w:val="bbPlcHdr"/>
        </w:types>
        <w:behaviors>
          <w:behavior w:val="content"/>
        </w:behaviors>
        <w:guid w:val="{3AB7D8FE-BF05-472C-B960-C08FD4FB4DC9}"/>
      </w:docPartPr>
      <w:docPartBody>
        <w:p xmlns:wp14="http://schemas.microsoft.com/office/word/2010/wordml" w:rsidR="00B43386" w:rsidP="006310D1" w:rsidRDefault="006310D1" w14:paraId="09E960C1" wp14:textId="77777777">
          <w:pPr>
            <w:pStyle w:val="70D42F4EF412414ABB6116A4D2DF5D912"/>
          </w:pPr>
          <w:r>
            <w:rPr>
              <w:rStyle w:val="Platzhaltertext"/>
              <w:sz w:val="21"/>
              <w:szCs w:val="21"/>
            </w:rPr>
            <w:t>Rolle</w:t>
          </w:r>
          <w:r w:rsidRPr="00425E67">
            <w:rPr>
              <w:rStyle w:val="Platzhaltertext"/>
              <w:sz w:val="21"/>
              <w:szCs w:val="21"/>
            </w:rPr>
            <w:t xml:space="preserve"> im Projekt</w:t>
          </w:r>
        </w:p>
      </w:docPartBody>
    </w:docPart>
    <w:docPart>
      <w:docPartPr>
        <w:name w:val="1A0809E5A89E4CF09AC5F5B742AAC4F9"/>
        <w:category>
          <w:name w:val="Allgemein"/>
          <w:gallery w:val="placeholder"/>
        </w:category>
        <w:types>
          <w:type w:val="bbPlcHdr"/>
        </w:types>
        <w:behaviors>
          <w:behavior w:val="content"/>
        </w:behaviors>
        <w:guid w:val="{6FDED0F0-366B-4298-A905-10F84BD57ECE}"/>
      </w:docPartPr>
      <w:docPartBody>
        <w:p xmlns:wp14="http://schemas.microsoft.com/office/word/2010/wordml" w:rsidR="00B43386" w:rsidP="006310D1" w:rsidRDefault="006310D1" w14:paraId="13B1F3CB" wp14:textId="77777777">
          <w:pPr>
            <w:pStyle w:val="1A0809E5A89E4CF09AC5F5B742AAC4F92"/>
          </w:pPr>
          <w:r>
            <w:rPr>
              <w:rStyle w:val="Platzhaltertext"/>
              <w:sz w:val="21"/>
              <w:szCs w:val="21"/>
            </w:rPr>
            <w:t>Rolle</w:t>
          </w:r>
          <w:r w:rsidRPr="00425E67">
            <w:rPr>
              <w:rStyle w:val="Platzhaltertext"/>
              <w:sz w:val="21"/>
              <w:szCs w:val="21"/>
            </w:rPr>
            <w:t xml:space="preserve"> im Projekt</w:t>
          </w:r>
        </w:p>
      </w:docPartBody>
    </w:docPart>
    <w:docPart>
      <w:docPartPr>
        <w:name w:val="A9988B051D5241FCB072AFA3254DAC20"/>
        <w:category>
          <w:name w:val="Allgemein"/>
          <w:gallery w:val="placeholder"/>
        </w:category>
        <w:types>
          <w:type w:val="bbPlcHdr"/>
        </w:types>
        <w:behaviors>
          <w:behavior w:val="content"/>
        </w:behaviors>
        <w:guid w:val="{41E45D0F-0C6D-40A6-93E9-10E5B4FA62DF}"/>
      </w:docPartPr>
      <w:docPartBody>
        <w:p xmlns:wp14="http://schemas.microsoft.com/office/word/2010/wordml" w:rsidR="00B43386" w:rsidP="006310D1" w:rsidRDefault="006310D1" w14:paraId="55B43450" wp14:textId="77777777">
          <w:pPr>
            <w:pStyle w:val="A9988B051D5241FCB072AFA3254DAC202"/>
          </w:pPr>
          <w:r>
            <w:rPr>
              <w:rStyle w:val="Platzhaltertext"/>
              <w:sz w:val="21"/>
              <w:szCs w:val="21"/>
            </w:rPr>
            <w:t>Rolle</w:t>
          </w:r>
          <w:r w:rsidRPr="00425E67">
            <w:rPr>
              <w:rStyle w:val="Platzhaltertext"/>
              <w:sz w:val="21"/>
              <w:szCs w:val="21"/>
            </w:rPr>
            <w:t xml:space="preserve"> im Projekt</w:t>
          </w:r>
        </w:p>
      </w:docPartBody>
    </w:docPart>
    <w:docPart>
      <w:docPartPr>
        <w:name w:val="CCC97516C1FF4DDC8E93EA6FA5209F17"/>
        <w:category>
          <w:name w:val="Allgemein"/>
          <w:gallery w:val="placeholder"/>
        </w:category>
        <w:types>
          <w:type w:val="bbPlcHdr"/>
        </w:types>
        <w:behaviors>
          <w:behavior w:val="content"/>
        </w:behaviors>
        <w:guid w:val="{07E890AC-84AA-40F8-845C-7199A1B9F67D}"/>
      </w:docPartPr>
      <w:docPartBody>
        <w:p xmlns:wp14="http://schemas.microsoft.com/office/word/2010/wordml" w:rsidR="00B43386" w:rsidP="006310D1" w:rsidRDefault="006310D1" w14:paraId="074FE6C5" wp14:textId="77777777">
          <w:pPr>
            <w:pStyle w:val="CCC97516C1FF4DDC8E93EA6FA5209F172"/>
          </w:pPr>
          <w:r w:rsidRPr="00425E67">
            <w:rPr>
              <w:rStyle w:val="Platzhaltertext"/>
              <w:sz w:val="21"/>
              <w:szCs w:val="21"/>
            </w:rPr>
            <w:t>Name, Vorname</w:t>
          </w:r>
        </w:p>
      </w:docPartBody>
    </w:docPart>
    <w:docPart>
      <w:docPartPr>
        <w:name w:val="3447F379925F4AB4B1B4CA33B9F8A5F3"/>
        <w:category>
          <w:name w:val="Allgemein"/>
          <w:gallery w:val="placeholder"/>
        </w:category>
        <w:types>
          <w:type w:val="bbPlcHdr"/>
        </w:types>
        <w:behaviors>
          <w:behavior w:val="content"/>
        </w:behaviors>
        <w:guid w:val="{CD9CEDEB-2920-4801-8603-AF569748B07A}"/>
      </w:docPartPr>
      <w:docPartBody>
        <w:p xmlns:wp14="http://schemas.microsoft.com/office/word/2010/wordml" w:rsidR="00B43386" w:rsidP="006310D1" w:rsidRDefault="006310D1" w14:paraId="007F2D0D" wp14:textId="77777777">
          <w:pPr>
            <w:pStyle w:val="3447F379925F4AB4B1B4CA33B9F8A5F32"/>
          </w:pPr>
          <w:r>
            <w:rPr>
              <w:rStyle w:val="Platzhaltertext"/>
              <w:sz w:val="21"/>
              <w:szCs w:val="21"/>
            </w:rPr>
            <w:t>Rolle</w:t>
          </w:r>
          <w:r w:rsidRPr="00425E67">
            <w:rPr>
              <w:rStyle w:val="Platzhaltertext"/>
              <w:sz w:val="21"/>
              <w:szCs w:val="21"/>
            </w:rPr>
            <w:t xml:space="preserve"> im Projekt</w:t>
          </w:r>
        </w:p>
      </w:docPartBody>
    </w:docPart>
    <w:docPart>
      <w:docPartPr>
        <w:name w:val="7D88ADC132F3483FBDC65D5840BCA0E4"/>
        <w:category>
          <w:name w:val="Allgemein"/>
          <w:gallery w:val="placeholder"/>
        </w:category>
        <w:types>
          <w:type w:val="bbPlcHdr"/>
        </w:types>
        <w:behaviors>
          <w:behavior w:val="content"/>
        </w:behaviors>
        <w:guid w:val="{3D1CD34F-5971-402A-9178-0E5715AE05DB}"/>
      </w:docPartPr>
      <w:docPartBody>
        <w:p xmlns:wp14="http://schemas.microsoft.com/office/word/2010/wordml" w:rsidR="00B43386" w:rsidP="006310D1" w:rsidRDefault="006310D1" w14:paraId="1BE2C87F" wp14:textId="77777777">
          <w:pPr>
            <w:pStyle w:val="7D88ADC132F3483FBDC65D5840BCA0E42"/>
          </w:pPr>
          <w:r>
            <w:rPr>
              <w:rStyle w:val="Platzhaltertext"/>
            </w:rPr>
            <w:t>Qualifikation</w:t>
          </w:r>
        </w:p>
      </w:docPartBody>
    </w:docPart>
    <w:docPart>
      <w:docPartPr>
        <w:name w:val="9E9464E0846045C496094A4125765B45"/>
        <w:category>
          <w:name w:val="Allgemein"/>
          <w:gallery w:val="placeholder"/>
        </w:category>
        <w:types>
          <w:type w:val="bbPlcHdr"/>
        </w:types>
        <w:behaviors>
          <w:behavior w:val="content"/>
        </w:behaviors>
        <w:guid w:val="{42326658-9A54-4EB4-8F4A-D7A7B2C36B63}"/>
      </w:docPartPr>
      <w:docPartBody>
        <w:p xmlns:wp14="http://schemas.microsoft.com/office/word/2010/wordml" w:rsidR="00B43386" w:rsidP="006310D1" w:rsidRDefault="006310D1" w14:paraId="38A640BF" wp14:textId="77777777">
          <w:pPr>
            <w:pStyle w:val="9E9464E0846045C496094A4125765B452"/>
          </w:pPr>
          <w:r>
            <w:rPr>
              <w:rStyle w:val="Platzhaltertext"/>
              <w:sz w:val="21"/>
              <w:szCs w:val="21"/>
            </w:rPr>
            <w:t>Berufserfahrung</w:t>
          </w:r>
        </w:p>
      </w:docPartBody>
    </w:docPart>
    <w:docPart>
      <w:docPartPr>
        <w:name w:val="415323B0A7FC4BED876C6D3896808DA5"/>
        <w:category>
          <w:name w:val="Allgemein"/>
          <w:gallery w:val="placeholder"/>
        </w:category>
        <w:types>
          <w:type w:val="bbPlcHdr"/>
        </w:types>
        <w:behaviors>
          <w:behavior w:val="content"/>
        </w:behaviors>
        <w:guid w:val="{5ADE9898-5791-4E31-9D24-385AD13CCF8B}"/>
      </w:docPartPr>
      <w:docPartBody>
        <w:p xmlns:wp14="http://schemas.microsoft.com/office/word/2010/wordml" w:rsidR="00B43386" w:rsidP="006310D1" w:rsidRDefault="006310D1" w14:paraId="73411622" wp14:textId="77777777">
          <w:pPr>
            <w:pStyle w:val="415323B0A7FC4BED876C6D3896808DA52"/>
          </w:pPr>
          <w:r>
            <w:rPr>
              <w:rStyle w:val="Platzhaltertext"/>
              <w:sz w:val="21"/>
              <w:szCs w:val="21"/>
            </w:rPr>
            <w:t>K</w:t>
          </w:r>
          <w:r>
            <w:rPr>
              <w:rStyle w:val="Platzhaltertext"/>
            </w:rPr>
            <w:t>ernaufgaben</w:t>
          </w:r>
          <w:r w:rsidRPr="00425E67">
            <w:rPr>
              <w:rStyle w:val="Platzhaltertext"/>
              <w:sz w:val="21"/>
              <w:szCs w:val="21"/>
            </w:rPr>
            <w:t xml:space="preserve"> im Projekt</w:t>
          </w:r>
        </w:p>
      </w:docPartBody>
    </w:docPart>
    <w:docPart>
      <w:docPartPr>
        <w:name w:val="B1A6255AB286417DA95466B37CC981C7"/>
        <w:category>
          <w:name w:val="Allgemein"/>
          <w:gallery w:val="placeholder"/>
        </w:category>
        <w:types>
          <w:type w:val="bbPlcHdr"/>
        </w:types>
        <w:behaviors>
          <w:behavior w:val="content"/>
        </w:behaviors>
        <w:guid w:val="{2E159656-898E-44A8-B059-5886D1191F36}"/>
      </w:docPartPr>
      <w:docPartBody>
        <w:p xmlns:wp14="http://schemas.microsoft.com/office/word/2010/wordml" w:rsidR="00B43386" w:rsidP="006310D1" w:rsidRDefault="006310D1" w14:paraId="737F2CF2" wp14:textId="77777777">
          <w:pPr>
            <w:pStyle w:val="B1A6255AB286417DA95466B37CC981C72"/>
          </w:pPr>
          <w:r w:rsidRPr="00425E67">
            <w:rPr>
              <w:rStyle w:val="Platzhaltertext"/>
              <w:sz w:val="21"/>
              <w:szCs w:val="21"/>
            </w:rPr>
            <w:t>Name, Vorname</w:t>
          </w:r>
        </w:p>
      </w:docPartBody>
    </w:docPart>
    <w:docPart>
      <w:docPartPr>
        <w:name w:val="F74B2A688580433B85EA8E178F0A7AFB"/>
        <w:category>
          <w:name w:val="Allgemein"/>
          <w:gallery w:val="placeholder"/>
        </w:category>
        <w:types>
          <w:type w:val="bbPlcHdr"/>
        </w:types>
        <w:behaviors>
          <w:behavior w:val="content"/>
        </w:behaviors>
        <w:guid w:val="{8262E487-DD1F-476B-B89A-1DCF7AD046C0}"/>
      </w:docPartPr>
      <w:docPartBody>
        <w:p xmlns:wp14="http://schemas.microsoft.com/office/word/2010/wordml" w:rsidR="00B43386" w:rsidP="006310D1" w:rsidRDefault="006310D1" w14:paraId="00234ECF" wp14:textId="77777777">
          <w:pPr>
            <w:pStyle w:val="F74B2A688580433B85EA8E178F0A7AFB2"/>
          </w:pPr>
          <w:r>
            <w:rPr>
              <w:rStyle w:val="Platzhaltertext"/>
              <w:sz w:val="21"/>
              <w:szCs w:val="21"/>
            </w:rPr>
            <w:t>Rolle</w:t>
          </w:r>
          <w:r w:rsidRPr="00425E67">
            <w:rPr>
              <w:rStyle w:val="Platzhaltertext"/>
              <w:sz w:val="21"/>
              <w:szCs w:val="21"/>
            </w:rPr>
            <w:t xml:space="preserve"> im Projekt</w:t>
          </w:r>
        </w:p>
      </w:docPartBody>
    </w:docPart>
    <w:docPart>
      <w:docPartPr>
        <w:name w:val="EC384950BA0941FE82A99675D8649085"/>
        <w:category>
          <w:name w:val="Allgemein"/>
          <w:gallery w:val="placeholder"/>
        </w:category>
        <w:types>
          <w:type w:val="bbPlcHdr"/>
        </w:types>
        <w:behaviors>
          <w:behavior w:val="content"/>
        </w:behaviors>
        <w:guid w:val="{2EC538F1-1383-471C-AA82-9F4ED6A36A59}"/>
      </w:docPartPr>
      <w:docPartBody>
        <w:p xmlns:wp14="http://schemas.microsoft.com/office/word/2010/wordml" w:rsidR="00B43386" w:rsidP="006310D1" w:rsidRDefault="006310D1" w14:paraId="3F60F408" wp14:textId="77777777">
          <w:pPr>
            <w:pStyle w:val="EC384950BA0941FE82A99675D86490852"/>
          </w:pPr>
          <w:r>
            <w:rPr>
              <w:rStyle w:val="Platzhaltertext"/>
            </w:rPr>
            <w:t>Qualifikation</w:t>
          </w:r>
        </w:p>
      </w:docPartBody>
    </w:docPart>
    <w:docPart>
      <w:docPartPr>
        <w:name w:val="1991AA153E6647D7BEDD9A825C4FB1F3"/>
        <w:category>
          <w:name w:val="Allgemein"/>
          <w:gallery w:val="placeholder"/>
        </w:category>
        <w:types>
          <w:type w:val="bbPlcHdr"/>
        </w:types>
        <w:behaviors>
          <w:behavior w:val="content"/>
        </w:behaviors>
        <w:guid w:val="{B40C200C-B560-40DB-97B0-9D8253AD9DFA}"/>
      </w:docPartPr>
      <w:docPartBody>
        <w:p xmlns:wp14="http://schemas.microsoft.com/office/word/2010/wordml" w:rsidR="00B43386" w:rsidP="006310D1" w:rsidRDefault="006310D1" w14:paraId="7E231D79" wp14:textId="77777777">
          <w:pPr>
            <w:pStyle w:val="1991AA153E6647D7BEDD9A825C4FB1F32"/>
          </w:pPr>
          <w:r>
            <w:rPr>
              <w:rStyle w:val="Platzhaltertext"/>
              <w:sz w:val="21"/>
              <w:szCs w:val="21"/>
            </w:rPr>
            <w:t>Berufserfahrung</w:t>
          </w:r>
        </w:p>
      </w:docPartBody>
    </w:docPart>
    <w:docPart>
      <w:docPartPr>
        <w:name w:val="CBD56855FB2246B382FD94B524931F34"/>
        <w:category>
          <w:name w:val="Allgemein"/>
          <w:gallery w:val="placeholder"/>
        </w:category>
        <w:types>
          <w:type w:val="bbPlcHdr"/>
        </w:types>
        <w:behaviors>
          <w:behavior w:val="content"/>
        </w:behaviors>
        <w:guid w:val="{679AAD5E-2560-451A-8880-3B9623FC7920}"/>
      </w:docPartPr>
      <w:docPartBody>
        <w:p xmlns:wp14="http://schemas.microsoft.com/office/word/2010/wordml" w:rsidR="00B43386" w:rsidP="006310D1" w:rsidRDefault="006310D1" w14:paraId="7627C368" wp14:textId="77777777">
          <w:pPr>
            <w:pStyle w:val="CBD56855FB2246B382FD94B524931F342"/>
          </w:pPr>
          <w:r>
            <w:rPr>
              <w:rStyle w:val="Platzhaltertext"/>
              <w:sz w:val="21"/>
              <w:szCs w:val="21"/>
            </w:rPr>
            <w:t>K</w:t>
          </w:r>
          <w:r>
            <w:rPr>
              <w:rStyle w:val="Platzhaltertext"/>
            </w:rPr>
            <w:t>ernaufgaben</w:t>
          </w:r>
          <w:r w:rsidRPr="00425E67">
            <w:rPr>
              <w:rStyle w:val="Platzhaltertext"/>
              <w:sz w:val="21"/>
              <w:szCs w:val="21"/>
            </w:rPr>
            <w:t xml:space="preserve"> im Projekt</w:t>
          </w:r>
        </w:p>
      </w:docPartBody>
    </w:docPart>
    <w:docPart>
      <w:docPartPr>
        <w:name w:val="54761DC96AEE4656B8CF45944B2DC4C1"/>
        <w:category>
          <w:name w:val="Allgemein"/>
          <w:gallery w:val="placeholder"/>
        </w:category>
        <w:types>
          <w:type w:val="bbPlcHdr"/>
        </w:types>
        <w:behaviors>
          <w:behavior w:val="content"/>
        </w:behaviors>
        <w:guid w:val="{876F4DA4-66F2-4473-96D2-547CEA33E3F7}"/>
      </w:docPartPr>
      <w:docPartBody>
        <w:p xmlns:wp14="http://schemas.microsoft.com/office/word/2010/wordml" w:rsidR="00B43386" w:rsidP="006310D1" w:rsidRDefault="006310D1" w14:paraId="7D5FADA2" wp14:textId="77777777">
          <w:pPr>
            <w:pStyle w:val="54761DC96AEE4656B8CF45944B2DC4C12"/>
          </w:pPr>
          <w:r>
            <w:rPr>
              <w:rStyle w:val="Platzhaltertext"/>
            </w:rPr>
            <w:t>Erreichbarkeit, Vertretung und zusätzliche fachliche Expertise</w:t>
          </w:r>
        </w:p>
      </w:docPartBody>
    </w:docPart>
    <w:docPart>
      <w:docPartPr>
        <w:name w:val="777B1CA169E148D394EF7830B7426611"/>
        <w:category>
          <w:name w:val="Allgemein"/>
          <w:gallery w:val="placeholder"/>
        </w:category>
        <w:types>
          <w:type w:val="bbPlcHdr"/>
        </w:types>
        <w:behaviors>
          <w:behavior w:val="content"/>
        </w:behaviors>
        <w:guid w:val="{4956BDCF-DB0B-4A81-BC77-2179A6315444}"/>
      </w:docPartPr>
      <w:docPartBody>
        <w:p xmlns:wp14="http://schemas.microsoft.com/office/word/2010/wordml" w:rsidR="00B43386" w:rsidP="006310D1" w:rsidRDefault="006310D1" w14:paraId="3A53935F" wp14:textId="77777777">
          <w:pPr>
            <w:pStyle w:val="777B1CA169E148D394EF7830B74266112"/>
          </w:pPr>
          <w:r w:rsidRPr="00425E67">
            <w:rPr>
              <w:rStyle w:val="Platzhaltertext"/>
              <w:sz w:val="21"/>
              <w:szCs w:val="21"/>
            </w:rPr>
            <w:t>Name, Vorname</w:t>
          </w:r>
        </w:p>
      </w:docPartBody>
    </w:docPart>
    <w:docPart>
      <w:docPartPr>
        <w:name w:val="5A2CD29D04CD44679B89698AF5F2167C"/>
        <w:category>
          <w:name w:val="Allgemein"/>
          <w:gallery w:val="placeholder"/>
        </w:category>
        <w:types>
          <w:type w:val="bbPlcHdr"/>
        </w:types>
        <w:behaviors>
          <w:behavior w:val="content"/>
        </w:behaviors>
        <w:guid w:val="{B7580DBD-B392-4C66-BE4B-FA6248D24BE0}"/>
      </w:docPartPr>
      <w:docPartBody>
        <w:p xmlns:wp14="http://schemas.microsoft.com/office/word/2010/wordml" w:rsidR="00B43386" w:rsidP="006310D1" w:rsidRDefault="006310D1" w14:paraId="03A5FD35" wp14:textId="77777777">
          <w:pPr>
            <w:pStyle w:val="5A2CD29D04CD44679B89698AF5F2167C2"/>
          </w:pPr>
          <w:r>
            <w:rPr>
              <w:rStyle w:val="Platzhaltertext"/>
              <w:sz w:val="21"/>
              <w:szCs w:val="21"/>
            </w:rPr>
            <w:t>E</w:t>
          </w:r>
          <w:r>
            <w:rPr>
              <w:rStyle w:val="Platzhaltertext"/>
            </w:rPr>
            <w:t>rf</w:t>
          </w:r>
          <w:r>
            <w:rPr>
              <w:rStyle w:val="Platzhaltertext"/>
              <w:sz w:val="21"/>
              <w:szCs w:val="21"/>
            </w:rPr>
            <w:t>ahrung</w:t>
          </w:r>
        </w:p>
      </w:docPartBody>
    </w:docPart>
    <w:docPart>
      <w:docPartPr>
        <w:name w:val="6E98DD52401B495CA5D4430BDC8B19DF"/>
        <w:category>
          <w:name w:val="Allgemein"/>
          <w:gallery w:val="placeholder"/>
        </w:category>
        <w:types>
          <w:type w:val="bbPlcHdr"/>
        </w:types>
        <w:behaviors>
          <w:behavior w:val="content"/>
        </w:behaviors>
        <w:guid w:val="{9895354F-A5FC-4C5F-A361-EE3120A44CB4}"/>
      </w:docPartPr>
      <w:docPartBody>
        <w:p xmlns:wp14="http://schemas.microsoft.com/office/word/2010/wordml" w:rsidR="00B43386" w:rsidP="006310D1" w:rsidRDefault="006310D1" w14:paraId="515FAF09" wp14:textId="77777777">
          <w:pPr>
            <w:pStyle w:val="6E98DD52401B495CA5D4430BDC8B19DF2"/>
          </w:pPr>
          <w:r w:rsidRPr="00425E67">
            <w:rPr>
              <w:rStyle w:val="Platzhaltertext"/>
              <w:sz w:val="21"/>
              <w:szCs w:val="21"/>
            </w:rPr>
            <w:t>Name, Vorname</w:t>
          </w:r>
        </w:p>
      </w:docPartBody>
    </w:docPart>
    <w:docPart>
      <w:docPartPr>
        <w:name w:val="1126EF44F7E54D3AB5D435DCAE894371"/>
        <w:category>
          <w:name w:val="Allgemein"/>
          <w:gallery w:val="placeholder"/>
        </w:category>
        <w:types>
          <w:type w:val="bbPlcHdr"/>
        </w:types>
        <w:behaviors>
          <w:behavior w:val="content"/>
        </w:behaviors>
        <w:guid w:val="{16C1285C-B156-4179-914C-65CEC555EE85}"/>
      </w:docPartPr>
      <w:docPartBody>
        <w:p xmlns:wp14="http://schemas.microsoft.com/office/word/2010/wordml" w:rsidR="00B43386" w:rsidP="006310D1" w:rsidRDefault="006310D1" w14:paraId="451E916D" wp14:textId="77777777">
          <w:pPr>
            <w:pStyle w:val="1126EF44F7E54D3AB5D435DCAE8943712"/>
          </w:pPr>
          <w:r>
            <w:rPr>
              <w:rStyle w:val="Platzhaltertext"/>
              <w:sz w:val="21"/>
              <w:szCs w:val="21"/>
            </w:rPr>
            <w:t>E</w:t>
          </w:r>
          <w:r>
            <w:rPr>
              <w:rStyle w:val="Platzhaltertext"/>
            </w:rPr>
            <w:t>rf</w:t>
          </w:r>
          <w:r>
            <w:rPr>
              <w:rStyle w:val="Platzhaltertext"/>
              <w:sz w:val="21"/>
              <w:szCs w:val="21"/>
            </w:rPr>
            <w:t>ahrung</w:t>
          </w:r>
        </w:p>
      </w:docPartBody>
    </w:docPart>
    <w:docPart>
      <w:docPartPr>
        <w:name w:val="31CD941DAA1F46D5B5CAB0EABFD3C7B8"/>
        <w:category>
          <w:name w:val="Allgemein"/>
          <w:gallery w:val="placeholder"/>
        </w:category>
        <w:types>
          <w:type w:val="bbPlcHdr"/>
        </w:types>
        <w:behaviors>
          <w:behavior w:val="content"/>
        </w:behaviors>
        <w:guid w:val="{BD97FA84-12DF-4C7D-9B5A-0038927AF110}"/>
      </w:docPartPr>
      <w:docPartBody>
        <w:p xmlns:wp14="http://schemas.microsoft.com/office/word/2010/wordml" w:rsidR="00B43386" w:rsidP="006310D1" w:rsidRDefault="006310D1" w14:paraId="58A0119A" wp14:textId="77777777">
          <w:pPr>
            <w:pStyle w:val="31CD941DAA1F46D5B5CAB0EABFD3C7B82"/>
          </w:pPr>
          <w:r w:rsidRPr="00425E67">
            <w:rPr>
              <w:rStyle w:val="Platzhaltertext"/>
              <w:sz w:val="21"/>
              <w:szCs w:val="21"/>
            </w:rPr>
            <w:t>Name, Vorname</w:t>
          </w:r>
        </w:p>
      </w:docPartBody>
    </w:docPart>
    <w:docPart>
      <w:docPartPr>
        <w:name w:val="583C5C53877744F4B42D4151BA1393B0"/>
        <w:category>
          <w:name w:val="Allgemein"/>
          <w:gallery w:val="placeholder"/>
        </w:category>
        <w:types>
          <w:type w:val="bbPlcHdr"/>
        </w:types>
        <w:behaviors>
          <w:behavior w:val="content"/>
        </w:behaviors>
        <w:guid w:val="{8407B3DB-FEAC-4983-A06E-AB3C914F3319}"/>
      </w:docPartPr>
      <w:docPartBody>
        <w:p xmlns:wp14="http://schemas.microsoft.com/office/word/2010/wordml" w:rsidR="00B43386" w:rsidP="006310D1" w:rsidRDefault="006310D1" w14:paraId="47A6DCE5" wp14:textId="77777777">
          <w:pPr>
            <w:pStyle w:val="583C5C53877744F4B42D4151BA1393B02"/>
          </w:pPr>
          <w:r>
            <w:rPr>
              <w:rStyle w:val="Platzhaltertext"/>
              <w:sz w:val="21"/>
              <w:szCs w:val="21"/>
            </w:rPr>
            <w:t>E</w:t>
          </w:r>
          <w:r>
            <w:rPr>
              <w:rStyle w:val="Platzhaltertext"/>
            </w:rPr>
            <w:t>rf</w:t>
          </w:r>
          <w:r>
            <w:rPr>
              <w:rStyle w:val="Platzhaltertext"/>
              <w:sz w:val="21"/>
              <w:szCs w:val="21"/>
            </w:rPr>
            <w:t>ahrung</w:t>
          </w:r>
        </w:p>
      </w:docPartBody>
    </w:docPart>
    <w:docPart>
      <w:docPartPr>
        <w:name w:val="64EB34057D1C4AEB836ABFE0D8E03EB5"/>
        <w:category>
          <w:name w:val="Allgemein"/>
          <w:gallery w:val="placeholder"/>
        </w:category>
        <w:types>
          <w:type w:val="bbPlcHdr"/>
        </w:types>
        <w:behaviors>
          <w:behavior w:val="content"/>
        </w:behaviors>
        <w:guid w:val="{1D66EC6A-37DE-4E5D-84D6-79FB26558154}"/>
      </w:docPartPr>
      <w:docPartBody>
        <w:p xmlns:wp14="http://schemas.microsoft.com/office/word/2010/wordml" w:rsidR="00B43386" w:rsidP="006310D1" w:rsidRDefault="006310D1" w14:paraId="18EF9028" wp14:textId="77777777">
          <w:pPr>
            <w:pStyle w:val="64EB34057D1C4AEB836ABFE0D8E03EB52"/>
          </w:pPr>
          <w:r w:rsidRPr="00425E67">
            <w:rPr>
              <w:rStyle w:val="Platzhaltertext"/>
              <w:sz w:val="21"/>
              <w:szCs w:val="21"/>
            </w:rPr>
            <w:t>Name, Vorname</w:t>
          </w:r>
        </w:p>
      </w:docPartBody>
    </w:docPart>
    <w:docPart>
      <w:docPartPr>
        <w:name w:val="42BA98997B51447DA50C7018D79747B9"/>
        <w:category>
          <w:name w:val="Allgemein"/>
          <w:gallery w:val="placeholder"/>
        </w:category>
        <w:types>
          <w:type w:val="bbPlcHdr"/>
        </w:types>
        <w:behaviors>
          <w:behavior w:val="content"/>
        </w:behaviors>
        <w:guid w:val="{7558867F-7D7F-4807-A73C-9086F6851954}"/>
      </w:docPartPr>
      <w:docPartBody>
        <w:p xmlns:wp14="http://schemas.microsoft.com/office/word/2010/wordml" w:rsidR="00B43386" w:rsidP="006310D1" w:rsidRDefault="006310D1" w14:paraId="26E7BA28" wp14:textId="77777777">
          <w:pPr>
            <w:pStyle w:val="42BA98997B51447DA50C7018D79747B92"/>
          </w:pPr>
          <w:r>
            <w:rPr>
              <w:rStyle w:val="Platzhaltertext"/>
              <w:sz w:val="21"/>
              <w:szCs w:val="21"/>
            </w:rPr>
            <w:t>E</w:t>
          </w:r>
          <w:r>
            <w:rPr>
              <w:rStyle w:val="Platzhaltertext"/>
            </w:rPr>
            <w:t>rf</w:t>
          </w:r>
          <w:r>
            <w:rPr>
              <w:rStyle w:val="Platzhaltertext"/>
              <w:sz w:val="21"/>
              <w:szCs w:val="21"/>
            </w:rPr>
            <w:t>ahrung</w:t>
          </w:r>
        </w:p>
      </w:docPartBody>
    </w:docPart>
    <w:docPart>
      <w:docPartPr>
        <w:name w:val="972E619A47E1476288B728701EF597E8"/>
        <w:category>
          <w:name w:val="Allgemein"/>
          <w:gallery w:val="placeholder"/>
        </w:category>
        <w:types>
          <w:type w:val="bbPlcHdr"/>
        </w:types>
        <w:behaviors>
          <w:behavior w:val="content"/>
        </w:behaviors>
        <w:guid w:val="{CC657B0D-8053-4CEA-A738-6E407FD92A6D}"/>
      </w:docPartPr>
      <w:docPartBody>
        <w:p xmlns:wp14="http://schemas.microsoft.com/office/word/2010/wordml" w:rsidR="00B43386" w:rsidP="006310D1" w:rsidRDefault="006310D1" w14:paraId="570DCAF3" wp14:textId="77777777">
          <w:pPr>
            <w:pStyle w:val="972E619A47E1476288B728701EF597E82"/>
          </w:pPr>
          <w:r w:rsidRPr="00425E67">
            <w:rPr>
              <w:rStyle w:val="Platzhaltertext"/>
              <w:sz w:val="21"/>
              <w:szCs w:val="21"/>
            </w:rPr>
            <w:t>Name, Vorname</w:t>
          </w:r>
        </w:p>
      </w:docPartBody>
    </w:docPart>
    <w:docPart>
      <w:docPartPr>
        <w:name w:val="A63E43F44C9F4965ADFDE1FDAB198A89"/>
        <w:category>
          <w:name w:val="Allgemein"/>
          <w:gallery w:val="placeholder"/>
        </w:category>
        <w:types>
          <w:type w:val="bbPlcHdr"/>
        </w:types>
        <w:behaviors>
          <w:behavior w:val="content"/>
        </w:behaviors>
        <w:guid w:val="{31C43C9B-2559-4968-8C58-21A44E81848D}"/>
      </w:docPartPr>
      <w:docPartBody>
        <w:p xmlns:wp14="http://schemas.microsoft.com/office/word/2010/wordml" w:rsidR="00B43386" w:rsidP="006310D1" w:rsidRDefault="006310D1" w14:paraId="57F8274D" wp14:textId="77777777">
          <w:pPr>
            <w:pStyle w:val="A63E43F44C9F4965ADFDE1FDAB198A892"/>
          </w:pPr>
          <w:r>
            <w:rPr>
              <w:rStyle w:val="Platzhaltertext"/>
              <w:sz w:val="21"/>
              <w:szCs w:val="21"/>
            </w:rPr>
            <w:t>E</w:t>
          </w:r>
          <w:r>
            <w:rPr>
              <w:rStyle w:val="Platzhaltertext"/>
            </w:rPr>
            <w:t>rf</w:t>
          </w:r>
          <w:r>
            <w:rPr>
              <w:rStyle w:val="Platzhaltertext"/>
              <w:sz w:val="21"/>
              <w:szCs w:val="21"/>
            </w:rPr>
            <w:t>ahrung</w:t>
          </w:r>
        </w:p>
      </w:docPartBody>
    </w:docPart>
    <w:docPart>
      <w:docPartPr>
        <w:name w:val="CDC3EA5D2802490F973D3387E250BCF3"/>
        <w:category>
          <w:name w:val="Allgemein"/>
          <w:gallery w:val="placeholder"/>
        </w:category>
        <w:types>
          <w:type w:val="bbPlcHdr"/>
        </w:types>
        <w:behaviors>
          <w:behavior w:val="content"/>
        </w:behaviors>
        <w:guid w:val="{9250CDC2-51A1-402A-8212-C7D4CBCEBE78}"/>
      </w:docPartPr>
      <w:docPartBody>
        <w:p xmlns:wp14="http://schemas.microsoft.com/office/word/2010/wordml" w:rsidR="00B43386" w:rsidP="006310D1" w:rsidRDefault="006310D1" w14:paraId="03CE947D" wp14:textId="77777777">
          <w:pPr>
            <w:pStyle w:val="CDC3EA5D2802490F973D3387E250BCF32"/>
          </w:pPr>
          <w:r w:rsidRPr="00425E67">
            <w:rPr>
              <w:rStyle w:val="Platzhaltertext"/>
              <w:sz w:val="21"/>
              <w:szCs w:val="21"/>
            </w:rPr>
            <w:t>Name, Vorname</w:t>
          </w:r>
        </w:p>
      </w:docPartBody>
    </w:docPart>
    <w:docPart>
      <w:docPartPr>
        <w:name w:val="10E28FF13B39437F9917D319DAE5F2EC"/>
        <w:category>
          <w:name w:val="Allgemein"/>
          <w:gallery w:val="placeholder"/>
        </w:category>
        <w:types>
          <w:type w:val="bbPlcHdr"/>
        </w:types>
        <w:behaviors>
          <w:behavior w:val="content"/>
        </w:behaviors>
        <w:guid w:val="{8250B865-511E-4B35-8ACC-332CF3E82FA4}"/>
      </w:docPartPr>
      <w:docPartBody>
        <w:p xmlns:wp14="http://schemas.microsoft.com/office/word/2010/wordml" w:rsidR="00B43386" w:rsidP="006310D1" w:rsidRDefault="006310D1" w14:paraId="6BED0308" wp14:textId="77777777">
          <w:pPr>
            <w:pStyle w:val="10E28FF13B39437F9917D319DAE5F2EC2"/>
          </w:pPr>
          <w:r>
            <w:rPr>
              <w:rStyle w:val="Platzhaltertext"/>
              <w:sz w:val="21"/>
              <w:szCs w:val="21"/>
            </w:rPr>
            <w:t>E</w:t>
          </w:r>
          <w:r>
            <w:rPr>
              <w:rStyle w:val="Platzhaltertext"/>
            </w:rPr>
            <w:t>rf</w:t>
          </w:r>
          <w:r>
            <w:rPr>
              <w:rStyle w:val="Platzhaltertext"/>
              <w:sz w:val="21"/>
              <w:szCs w:val="21"/>
            </w:rPr>
            <w:t>ahrung</w:t>
          </w:r>
        </w:p>
      </w:docPartBody>
    </w:docPart>
    <w:docPart>
      <w:docPartPr>
        <w:name w:val="8858112CB6BF4E0A9DD453ACEAF521FA"/>
        <w:category>
          <w:name w:val="Allgemein"/>
          <w:gallery w:val="placeholder"/>
        </w:category>
        <w:types>
          <w:type w:val="bbPlcHdr"/>
        </w:types>
        <w:behaviors>
          <w:behavior w:val="content"/>
        </w:behaviors>
        <w:guid w:val="{8133EABB-BA96-4CAA-8178-86EED323EE4F}"/>
      </w:docPartPr>
      <w:docPartBody>
        <w:p xmlns:wp14="http://schemas.microsoft.com/office/word/2010/wordml" w:rsidR="00B43386" w:rsidP="006310D1" w:rsidRDefault="006310D1" w14:paraId="3FEF05EA" wp14:textId="77777777">
          <w:pPr>
            <w:pStyle w:val="8858112CB6BF4E0A9DD453ACEAF521FA2"/>
          </w:pPr>
          <w:r w:rsidRPr="00425E67">
            <w:rPr>
              <w:rStyle w:val="Platzhaltertext"/>
              <w:sz w:val="21"/>
              <w:szCs w:val="21"/>
            </w:rPr>
            <w:t>Name, Vorname</w:t>
          </w:r>
        </w:p>
      </w:docPartBody>
    </w:docPart>
    <w:docPart>
      <w:docPartPr>
        <w:name w:val="C1D5117237E54255AD0FB3EB029308C9"/>
        <w:category>
          <w:name w:val="Allgemein"/>
          <w:gallery w:val="placeholder"/>
        </w:category>
        <w:types>
          <w:type w:val="bbPlcHdr"/>
        </w:types>
        <w:behaviors>
          <w:behavior w:val="content"/>
        </w:behaviors>
        <w:guid w:val="{CEDBCB5A-4122-47CB-A58C-42DF7DECBA76}"/>
      </w:docPartPr>
      <w:docPartBody>
        <w:p xmlns:wp14="http://schemas.microsoft.com/office/word/2010/wordml" w:rsidR="00B43386" w:rsidP="006310D1" w:rsidRDefault="006310D1" w14:paraId="36FD3824" wp14:textId="77777777">
          <w:pPr>
            <w:pStyle w:val="C1D5117237E54255AD0FB3EB029308C92"/>
          </w:pPr>
          <w:r>
            <w:rPr>
              <w:rStyle w:val="Platzhaltertext"/>
              <w:sz w:val="21"/>
              <w:szCs w:val="21"/>
            </w:rPr>
            <w:t>E</w:t>
          </w:r>
          <w:r>
            <w:rPr>
              <w:rStyle w:val="Platzhaltertext"/>
            </w:rPr>
            <w:t>rf</w:t>
          </w:r>
          <w:r>
            <w:rPr>
              <w:rStyle w:val="Platzhaltertext"/>
              <w:sz w:val="21"/>
              <w:szCs w:val="21"/>
            </w:rPr>
            <w:t>ahrung</w:t>
          </w:r>
        </w:p>
      </w:docPartBody>
    </w:docPart>
    <w:docPart>
      <w:docPartPr>
        <w:name w:val="B121CF63F06A41A88294C39B906BDF5F"/>
        <w:category>
          <w:name w:val="Allgemein"/>
          <w:gallery w:val="placeholder"/>
        </w:category>
        <w:types>
          <w:type w:val="bbPlcHdr"/>
        </w:types>
        <w:behaviors>
          <w:behavior w:val="content"/>
        </w:behaviors>
        <w:guid w:val="{605A9760-B193-4866-95D5-793F7E8F6CE0}"/>
      </w:docPartPr>
      <w:docPartBody>
        <w:p xmlns:wp14="http://schemas.microsoft.com/office/word/2010/wordml" w:rsidR="00B43386" w:rsidP="006310D1" w:rsidRDefault="006310D1" w14:paraId="0FDD195D" wp14:textId="77777777">
          <w:pPr>
            <w:pStyle w:val="B121CF63F06A41A88294C39B906BDF5F2"/>
          </w:pPr>
          <w:r w:rsidRPr="00425E67">
            <w:rPr>
              <w:rStyle w:val="Platzhaltertext"/>
              <w:sz w:val="21"/>
              <w:szCs w:val="21"/>
            </w:rPr>
            <w:t>Name, Vorname</w:t>
          </w:r>
        </w:p>
      </w:docPartBody>
    </w:docPart>
    <w:docPart>
      <w:docPartPr>
        <w:name w:val="4069B8234D81481792493A437BB114A0"/>
        <w:category>
          <w:name w:val="Allgemein"/>
          <w:gallery w:val="placeholder"/>
        </w:category>
        <w:types>
          <w:type w:val="bbPlcHdr"/>
        </w:types>
        <w:behaviors>
          <w:behavior w:val="content"/>
        </w:behaviors>
        <w:guid w:val="{B1B9A1AD-7F5C-4C31-A8FC-4E06547A03A5}"/>
      </w:docPartPr>
      <w:docPartBody>
        <w:p xmlns:wp14="http://schemas.microsoft.com/office/word/2010/wordml" w:rsidR="00B43386" w:rsidP="006310D1" w:rsidRDefault="006310D1" w14:paraId="3EE6689A" wp14:textId="77777777">
          <w:pPr>
            <w:pStyle w:val="4069B8234D81481792493A437BB114A02"/>
          </w:pPr>
          <w:r>
            <w:rPr>
              <w:rStyle w:val="Platzhaltertext"/>
              <w:sz w:val="21"/>
              <w:szCs w:val="21"/>
            </w:rPr>
            <w:t>E</w:t>
          </w:r>
          <w:r>
            <w:rPr>
              <w:rStyle w:val="Platzhaltertext"/>
            </w:rPr>
            <w:t>rf</w:t>
          </w:r>
          <w:r>
            <w:rPr>
              <w:rStyle w:val="Platzhaltertext"/>
              <w:sz w:val="21"/>
              <w:szCs w:val="21"/>
            </w:rPr>
            <w:t>ahrung</w:t>
          </w:r>
        </w:p>
      </w:docPartBody>
    </w:docPart>
    <w:docPart>
      <w:docPartPr>
        <w:name w:val="E719B80FEC2F44F3811CA4739F661A11"/>
        <w:category>
          <w:name w:val="Allgemein"/>
          <w:gallery w:val="placeholder"/>
        </w:category>
        <w:types>
          <w:type w:val="bbPlcHdr"/>
        </w:types>
        <w:behaviors>
          <w:behavior w:val="content"/>
        </w:behaviors>
        <w:guid w:val="{6E55503B-AC99-4A9C-9A8A-9D8D4F794B86}"/>
      </w:docPartPr>
      <w:docPartBody>
        <w:p xmlns:wp14="http://schemas.microsoft.com/office/word/2010/wordml" w:rsidR="00B43386" w:rsidP="006310D1" w:rsidRDefault="006310D1" w14:paraId="1AD7AE62" wp14:textId="77777777">
          <w:pPr>
            <w:pStyle w:val="E719B80FEC2F44F3811CA4739F661A112"/>
          </w:pPr>
          <w:r w:rsidRPr="00425E67">
            <w:rPr>
              <w:rStyle w:val="Platzhaltertext"/>
              <w:sz w:val="21"/>
              <w:szCs w:val="21"/>
            </w:rPr>
            <w:t>Name, Vorname</w:t>
          </w:r>
        </w:p>
      </w:docPartBody>
    </w:docPart>
    <w:docPart>
      <w:docPartPr>
        <w:name w:val="A050CDFE955F43BB86FBC1175FCF4B27"/>
        <w:category>
          <w:name w:val="Allgemein"/>
          <w:gallery w:val="placeholder"/>
        </w:category>
        <w:types>
          <w:type w:val="bbPlcHdr"/>
        </w:types>
        <w:behaviors>
          <w:behavior w:val="content"/>
        </w:behaviors>
        <w:guid w:val="{01AF1B7E-3D07-43A7-98D9-64765EB35E68}"/>
      </w:docPartPr>
      <w:docPartBody>
        <w:p xmlns:wp14="http://schemas.microsoft.com/office/word/2010/wordml" w:rsidR="00B43386" w:rsidP="006310D1" w:rsidRDefault="006310D1" w14:paraId="35272E73" wp14:textId="77777777">
          <w:pPr>
            <w:pStyle w:val="A050CDFE955F43BB86FBC1175FCF4B272"/>
          </w:pPr>
          <w:r>
            <w:rPr>
              <w:rStyle w:val="Platzhaltertext"/>
              <w:sz w:val="21"/>
              <w:szCs w:val="21"/>
            </w:rPr>
            <w:t>E</w:t>
          </w:r>
          <w:r>
            <w:rPr>
              <w:rStyle w:val="Platzhaltertext"/>
            </w:rPr>
            <w:t>rf</w:t>
          </w:r>
          <w:r>
            <w:rPr>
              <w:rStyle w:val="Platzhaltertext"/>
              <w:sz w:val="21"/>
              <w:szCs w:val="21"/>
            </w:rPr>
            <w:t>ahrung</w:t>
          </w:r>
        </w:p>
      </w:docPartBody>
    </w:docPart>
    <w:docPart>
      <w:docPartPr>
        <w:name w:val="47F77B1CD3C94B3CA73C76642E8B50AE"/>
        <w:category>
          <w:name w:val="Allgemein"/>
          <w:gallery w:val="placeholder"/>
        </w:category>
        <w:types>
          <w:type w:val="bbPlcHdr"/>
        </w:types>
        <w:behaviors>
          <w:behavior w:val="content"/>
        </w:behaviors>
        <w:guid w:val="{D0E4D32C-2A87-4C0B-B34F-0E556170321A}"/>
      </w:docPartPr>
      <w:docPartBody>
        <w:p xmlns:wp14="http://schemas.microsoft.com/office/word/2010/wordml" w:rsidR="00B43386" w:rsidP="006310D1" w:rsidRDefault="006310D1" w14:paraId="652CA82C" wp14:textId="77777777">
          <w:pPr>
            <w:pStyle w:val="47F77B1CD3C94B3CA73C76642E8B50AE2"/>
          </w:pPr>
          <w:r w:rsidRPr="00425E67">
            <w:rPr>
              <w:rStyle w:val="Platzhaltertext"/>
              <w:sz w:val="21"/>
              <w:szCs w:val="21"/>
            </w:rPr>
            <w:t>Name, Vorname</w:t>
          </w:r>
        </w:p>
      </w:docPartBody>
    </w:docPart>
    <w:docPart>
      <w:docPartPr>
        <w:name w:val="DB94A967EAB74AA08B84C8B81E54907B"/>
        <w:category>
          <w:name w:val="Allgemein"/>
          <w:gallery w:val="placeholder"/>
        </w:category>
        <w:types>
          <w:type w:val="bbPlcHdr"/>
        </w:types>
        <w:behaviors>
          <w:behavior w:val="content"/>
        </w:behaviors>
        <w:guid w:val="{F637AB78-D0C8-445B-94B5-0D0A939F0F21}"/>
      </w:docPartPr>
      <w:docPartBody>
        <w:p xmlns:wp14="http://schemas.microsoft.com/office/word/2010/wordml" w:rsidR="00B43386" w:rsidP="006310D1" w:rsidRDefault="006310D1" w14:paraId="3B06C730" wp14:textId="77777777">
          <w:pPr>
            <w:pStyle w:val="DB94A967EAB74AA08B84C8B81E54907B2"/>
          </w:pPr>
          <w:r>
            <w:rPr>
              <w:rStyle w:val="Platzhaltertext"/>
              <w:sz w:val="21"/>
              <w:szCs w:val="21"/>
            </w:rPr>
            <w:t>E</w:t>
          </w:r>
          <w:r>
            <w:rPr>
              <w:rStyle w:val="Platzhaltertext"/>
            </w:rPr>
            <w:t>rf</w:t>
          </w:r>
          <w:r>
            <w:rPr>
              <w:rStyle w:val="Platzhaltertext"/>
              <w:sz w:val="21"/>
              <w:szCs w:val="21"/>
            </w:rPr>
            <w:t>ahrung</w:t>
          </w:r>
        </w:p>
      </w:docPartBody>
    </w:docPart>
    <w:docPart>
      <w:docPartPr>
        <w:name w:val="3BC5AA283D1D45D8AC84DEE17BB75E55"/>
        <w:category>
          <w:name w:val="Allgemein"/>
          <w:gallery w:val="placeholder"/>
        </w:category>
        <w:types>
          <w:type w:val="bbPlcHdr"/>
        </w:types>
        <w:behaviors>
          <w:behavior w:val="content"/>
        </w:behaviors>
        <w:guid w:val="{F5CACD9B-50C2-4710-8A98-F87CFA4ECC1B}"/>
      </w:docPartPr>
      <w:docPartBody>
        <w:p xmlns:wp14="http://schemas.microsoft.com/office/word/2010/wordml" w:rsidR="00B43386" w:rsidP="006310D1" w:rsidRDefault="006310D1" w14:paraId="47B37CF9" wp14:textId="77777777">
          <w:pPr>
            <w:pStyle w:val="3BC5AA283D1D45D8AC84DEE17BB75E552"/>
          </w:pPr>
          <w:r w:rsidRPr="00425E67">
            <w:rPr>
              <w:rStyle w:val="Platzhaltertext"/>
              <w:sz w:val="21"/>
              <w:szCs w:val="21"/>
            </w:rPr>
            <w:t>Name, Vorname</w:t>
          </w:r>
        </w:p>
      </w:docPartBody>
    </w:docPart>
    <w:docPart>
      <w:docPartPr>
        <w:name w:val="A4D5C07A28C64A18957380D9824DBF51"/>
        <w:category>
          <w:name w:val="Allgemein"/>
          <w:gallery w:val="placeholder"/>
        </w:category>
        <w:types>
          <w:type w:val="bbPlcHdr"/>
        </w:types>
        <w:behaviors>
          <w:behavior w:val="content"/>
        </w:behaviors>
        <w:guid w:val="{4DF7440A-1430-4D3C-9F0D-F62138052917}"/>
      </w:docPartPr>
      <w:docPartBody>
        <w:p xmlns:wp14="http://schemas.microsoft.com/office/word/2010/wordml" w:rsidR="00B43386" w:rsidP="006310D1" w:rsidRDefault="006310D1" w14:paraId="1746BB8B" wp14:textId="77777777">
          <w:pPr>
            <w:pStyle w:val="A4D5C07A28C64A18957380D9824DBF512"/>
          </w:pPr>
          <w:r>
            <w:rPr>
              <w:rStyle w:val="Platzhaltertext"/>
              <w:sz w:val="21"/>
              <w:szCs w:val="21"/>
            </w:rPr>
            <w:t>E</w:t>
          </w:r>
          <w:r>
            <w:rPr>
              <w:rStyle w:val="Platzhaltertext"/>
            </w:rPr>
            <w:t>rf</w:t>
          </w:r>
          <w:r>
            <w:rPr>
              <w:rStyle w:val="Platzhaltertext"/>
              <w:sz w:val="21"/>
              <w:szCs w:val="21"/>
            </w:rPr>
            <w:t>ahrung</w:t>
          </w:r>
        </w:p>
      </w:docPartBody>
    </w:docPart>
    <w:docPart>
      <w:docPartPr>
        <w:name w:val="CC6194C165A04E35BCB737C03EEA4428"/>
        <w:category>
          <w:name w:val="Allgemein"/>
          <w:gallery w:val="placeholder"/>
        </w:category>
        <w:types>
          <w:type w:val="bbPlcHdr"/>
        </w:types>
        <w:behaviors>
          <w:behavior w:val="content"/>
        </w:behaviors>
        <w:guid w:val="{AAD1CF7F-5195-4FA9-B576-C17C0DFD80EB}"/>
      </w:docPartPr>
      <w:docPartBody>
        <w:p xmlns:wp14="http://schemas.microsoft.com/office/word/2010/wordml" w:rsidR="00B43386" w:rsidP="006310D1" w:rsidRDefault="006310D1" w14:paraId="46CC4B83" wp14:textId="77777777">
          <w:pPr>
            <w:pStyle w:val="CC6194C165A04E35BCB737C03EEA44281"/>
          </w:pPr>
          <w:r>
            <w:rPr>
              <w:rStyle w:val="Platzhaltertext"/>
            </w:rPr>
            <w:t>Aufgabenverteilung und Personaleinsatz</w:t>
          </w:r>
        </w:p>
      </w:docPartBody>
    </w:docPart>
    <w:docPart>
      <w:docPartPr>
        <w:name w:val="63D9853A74E1420DAB67EC72AE02A5EB"/>
        <w:category>
          <w:name w:val="Allgemein"/>
          <w:gallery w:val="placeholder"/>
        </w:category>
        <w:types>
          <w:type w:val="bbPlcHdr"/>
        </w:types>
        <w:behaviors>
          <w:behavior w:val="content"/>
        </w:behaviors>
        <w:guid w:val="{A7B083F5-1BF6-401D-903E-61C92FF06CF2}"/>
      </w:docPartPr>
      <w:docPartBody>
        <w:p xmlns:wp14="http://schemas.microsoft.com/office/word/2010/wordml" w:rsidR="00B43386" w:rsidP="006310D1" w:rsidRDefault="006310D1" w14:paraId="33FA2AB2" wp14:textId="77777777">
          <w:pPr>
            <w:pStyle w:val="63D9853A74E1420DAB67EC72AE02A5EB"/>
          </w:pPr>
          <w:r w:rsidRPr="00ED169B">
            <w:rPr>
              <w:rStyle w:val="Platzhaltertext"/>
              <w:b/>
              <w:bCs/>
            </w:rPr>
            <w:t>Projektnummer</w:t>
          </w:r>
        </w:p>
      </w:docPartBody>
    </w:docPart>
    <w:docPart>
      <w:docPartPr>
        <w:name w:val="029BCFF80B194B66BD4C51652F7F2C67"/>
        <w:category>
          <w:name w:val="Allgemein"/>
          <w:gallery w:val="placeholder"/>
        </w:category>
        <w:types>
          <w:type w:val="bbPlcHdr"/>
        </w:types>
        <w:behaviors>
          <w:behavior w:val="content"/>
        </w:behaviors>
        <w:guid w:val="{C2F90B05-5E0F-474A-A03F-E7CF984D9582}"/>
      </w:docPartPr>
      <w:docPartBody>
        <w:p xmlns:wp14="http://schemas.microsoft.com/office/word/2010/wordml" w:rsidR="00B43386" w:rsidP="006310D1" w:rsidRDefault="006310D1" w14:paraId="0D909AED" wp14:textId="77777777">
          <w:pPr>
            <w:pStyle w:val="029BCFF80B194B66BD4C51652F7F2C67"/>
          </w:pPr>
          <w:r>
            <w:rPr>
              <w:rStyle w:val="Platzhaltertext"/>
            </w:rPr>
            <w:t>Name</w:t>
          </w:r>
        </w:p>
      </w:docPartBody>
    </w:docPart>
    <w:docPart>
      <w:docPartPr>
        <w:name w:val="320613359B284B08A9B5BE24496E0A0E"/>
        <w:category>
          <w:name w:val="Allgemein"/>
          <w:gallery w:val="placeholder"/>
        </w:category>
        <w:types>
          <w:type w:val="bbPlcHdr"/>
        </w:types>
        <w:behaviors>
          <w:behavior w:val="content"/>
        </w:behaviors>
        <w:guid w:val="{A996D59A-1DD7-4886-839E-1C4BB8F98140}"/>
      </w:docPartPr>
      <w:docPartBody>
        <w:p xmlns:wp14="http://schemas.microsoft.com/office/word/2010/wordml" w:rsidR="00B43386" w:rsidP="006310D1" w:rsidRDefault="006310D1" w14:paraId="1AA72B20" wp14:textId="77777777">
          <w:pPr>
            <w:pStyle w:val="320613359B284B08A9B5BE24496E0A0E"/>
          </w:pPr>
          <w:r>
            <w:rPr>
              <w:rStyle w:val="Platzhaltertext"/>
            </w:rPr>
            <w:t>Auftraggeber</w:t>
          </w:r>
        </w:p>
      </w:docPartBody>
    </w:docPart>
    <w:docPart>
      <w:docPartPr>
        <w:name w:val="22480DC63D0A4819A58DB7FC0E9D921E"/>
        <w:category>
          <w:name w:val="Allgemein"/>
          <w:gallery w:val="placeholder"/>
        </w:category>
        <w:types>
          <w:type w:val="bbPlcHdr"/>
        </w:types>
        <w:behaviors>
          <w:behavior w:val="content"/>
        </w:behaviors>
        <w:guid w:val="{DC99A0F7-5E94-4D2C-BB5A-A9F0F21AC6DA}"/>
      </w:docPartPr>
      <w:docPartBody>
        <w:p xmlns:wp14="http://schemas.microsoft.com/office/word/2010/wordml" w:rsidR="00B43386" w:rsidP="006310D1" w:rsidRDefault="006310D1" w14:paraId="4BEA9D37" wp14:textId="77777777">
          <w:pPr>
            <w:pStyle w:val="22480DC63D0A4819A58DB7FC0E9D921E"/>
          </w:pPr>
          <w:r>
            <w:rPr>
              <w:rStyle w:val="Platzhaltertext"/>
            </w:rPr>
            <w:t>Projektgegenstand</w:t>
          </w:r>
        </w:p>
      </w:docPartBody>
    </w:docPart>
    <w:docPart>
      <w:docPartPr>
        <w:name w:val="695D97CAF21448F4814C64B435422CEA"/>
        <w:category>
          <w:name w:val="Allgemein"/>
          <w:gallery w:val="placeholder"/>
        </w:category>
        <w:types>
          <w:type w:val="bbPlcHdr"/>
        </w:types>
        <w:behaviors>
          <w:behavior w:val="content"/>
        </w:behaviors>
        <w:guid w:val="{1A805125-DF63-4372-AA3F-33BEA7044C38}"/>
      </w:docPartPr>
      <w:docPartBody>
        <w:p xmlns:wp14="http://schemas.microsoft.com/office/word/2010/wordml" w:rsidR="00B43386" w:rsidP="006310D1" w:rsidRDefault="006310D1" w14:paraId="30E3486C" wp14:textId="77777777">
          <w:pPr>
            <w:pStyle w:val="695D97CAF21448F4814C64B435422CEA"/>
          </w:pPr>
          <w:r>
            <w:rPr>
              <w:rStyle w:val="Platzhaltertext"/>
            </w:rPr>
            <w:t>Zeitraum</w:t>
          </w:r>
        </w:p>
      </w:docPartBody>
    </w:docPart>
    <w:docPart>
      <w:docPartPr>
        <w:name w:val="2A47911596C9479186EF7E9177210918"/>
        <w:category>
          <w:name w:val="Allgemein"/>
          <w:gallery w:val="placeholder"/>
        </w:category>
        <w:types>
          <w:type w:val="bbPlcHdr"/>
        </w:types>
        <w:behaviors>
          <w:behavior w:val="content"/>
        </w:behaviors>
        <w:guid w:val="{3942A0FD-700E-4227-94FF-08A5EF428B83}"/>
      </w:docPartPr>
      <w:docPartBody>
        <w:p xmlns:wp14="http://schemas.microsoft.com/office/word/2010/wordml" w:rsidR="00B43386" w:rsidP="006310D1" w:rsidRDefault="006310D1" w14:paraId="4EAA5C50" wp14:textId="77777777">
          <w:pPr>
            <w:pStyle w:val="2A47911596C9479186EF7E9177210918"/>
          </w:pPr>
          <w:r>
            <w:rPr>
              <w:rStyle w:val="Platzhaltertext"/>
            </w:rPr>
            <w:t>Umfang der Leistung</w:t>
          </w:r>
        </w:p>
      </w:docPartBody>
    </w:docPart>
    <w:docPart>
      <w:docPartPr>
        <w:name w:val="72AF5C92450B456381D75D99ECA417B4"/>
        <w:category>
          <w:name w:val="Allgemein"/>
          <w:gallery w:val="placeholder"/>
        </w:category>
        <w:types>
          <w:type w:val="bbPlcHdr"/>
        </w:types>
        <w:behaviors>
          <w:behavior w:val="content"/>
        </w:behaviors>
        <w:guid w:val="{AE74227E-C78E-427F-BB71-CA5E5FFC5302}"/>
      </w:docPartPr>
      <w:docPartBody>
        <w:p xmlns:wp14="http://schemas.microsoft.com/office/word/2010/wordml" w:rsidR="00B43386" w:rsidP="006310D1" w:rsidRDefault="006310D1" w14:paraId="1FE6746F" wp14:textId="77777777">
          <w:pPr>
            <w:pStyle w:val="72AF5C92450B456381D75D99ECA417B4"/>
          </w:pPr>
          <w:r>
            <w:rPr>
              <w:rStyle w:val="Platzhaltertext"/>
            </w:rPr>
            <w:t>Rolle</w:t>
          </w:r>
        </w:p>
      </w:docPartBody>
    </w:docPart>
    <w:docPart>
      <w:docPartPr>
        <w:name w:val="27E389E476BA446593AC6BDF1717B8FE"/>
        <w:category>
          <w:name w:val="Allgemein"/>
          <w:gallery w:val="placeholder"/>
        </w:category>
        <w:types>
          <w:type w:val="bbPlcHdr"/>
        </w:types>
        <w:behaviors>
          <w:behavior w:val="content"/>
        </w:behaviors>
        <w:guid w:val="{058770AC-7576-4D06-BC48-AC205D704F44}"/>
      </w:docPartPr>
      <w:docPartBody>
        <w:p xmlns:wp14="http://schemas.microsoft.com/office/word/2010/wordml" w:rsidR="00B43386" w:rsidP="006310D1" w:rsidRDefault="006310D1" w14:paraId="1DA0FAAC" wp14:textId="77777777">
          <w:pPr>
            <w:pStyle w:val="27E389E476BA446593AC6BDF1717B8FE"/>
          </w:pPr>
          <w:r>
            <w:rPr>
              <w:rStyle w:val="Platzhaltertext"/>
            </w:rPr>
            <w:t>Leistungsanteil</w:t>
          </w:r>
        </w:p>
      </w:docPartBody>
    </w:docPart>
    <w:docPart>
      <w:docPartPr>
        <w:name w:val="73BCDD76A23C4C6DB64D089332AF1E00"/>
        <w:category>
          <w:name w:val="Allgemein"/>
          <w:gallery w:val="placeholder"/>
        </w:category>
        <w:types>
          <w:type w:val="bbPlcHdr"/>
        </w:types>
        <w:behaviors>
          <w:behavior w:val="content"/>
        </w:behaviors>
        <w:guid w:val="{1743830B-7525-4953-9710-4F355B8DEE4F}"/>
      </w:docPartPr>
      <w:docPartBody>
        <w:p xmlns:wp14="http://schemas.microsoft.com/office/word/2010/wordml" w:rsidR="00B43386" w:rsidP="006310D1" w:rsidRDefault="006310D1" w14:paraId="3A0957CC" wp14:textId="77777777">
          <w:pPr>
            <w:pStyle w:val="73BCDD76A23C4C6DB64D089332AF1E00"/>
          </w:pPr>
          <w:r>
            <w:rPr>
              <w:rStyle w:val="Platzhaltertext"/>
            </w:rPr>
            <w:t>Fachliche Einordnung</w:t>
          </w:r>
        </w:p>
      </w:docPartBody>
    </w:docPart>
    <w:docPart>
      <w:docPartPr>
        <w:name w:val="093EC75A2A964BEA96B68047C7D8AD7A"/>
        <w:category>
          <w:name w:val="Allgemein"/>
          <w:gallery w:val="placeholder"/>
        </w:category>
        <w:types>
          <w:type w:val="bbPlcHdr"/>
        </w:types>
        <w:behaviors>
          <w:behavior w:val="content"/>
        </w:behaviors>
        <w:guid w:val="{4EA1EAD6-C644-4F00-A874-AF53EC25C0D7}"/>
      </w:docPartPr>
      <w:docPartBody>
        <w:p xmlns:wp14="http://schemas.microsoft.com/office/word/2010/wordml" w:rsidR="00B43386" w:rsidP="006310D1" w:rsidRDefault="006310D1" w14:paraId="341A0CF0" wp14:textId="77777777">
          <w:pPr>
            <w:pStyle w:val="093EC75A2A964BEA96B68047C7D8AD7A"/>
          </w:pPr>
          <w:r w:rsidRPr="0047030C">
            <w:rPr>
              <w:rStyle w:val="Platzhaltertext"/>
              <w:rFonts w:asciiTheme="minorHAnsi" w:hAnsiTheme="minorHAnsi" w:cstheme="minorHAnsi"/>
              <w:b w:val="0"/>
              <w:bCs/>
            </w:rPr>
            <w:t>Bitte erläutern Sie konkret die Vergleichbarkeit des Referenzprojekts mit dem ausge-schriebenen Auftrag</w:t>
          </w:r>
        </w:p>
      </w:docPartBody>
    </w:docPart>
    <w:docPart>
      <w:docPartPr>
        <w:name w:val="C7C15D001AB545ADB14D975AE27DD647"/>
        <w:category>
          <w:name w:val="Allgemein"/>
          <w:gallery w:val="placeholder"/>
        </w:category>
        <w:types>
          <w:type w:val="bbPlcHdr"/>
        </w:types>
        <w:behaviors>
          <w:behavior w:val="content"/>
        </w:behaviors>
        <w:guid w:val="{FBEE0943-ED38-4E27-B7EF-A52F0E1308D4}"/>
      </w:docPartPr>
      <w:docPartBody>
        <w:p xmlns:wp14="http://schemas.microsoft.com/office/word/2010/wordml" w:rsidR="00B43386" w:rsidP="006310D1" w:rsidRDefault="006310D1" w14:paraId="1BDD5285" wp14:textId="77777777">
          <w:pPr>
            <w:pStyle w:val="C7C15D001AB545ADB14D975AE27DD647"/>
          </w:pPr>
          <w:r>
            <w:rPr>
              <w:rStyle w:val="Platzhaltertext"/>
            </w:rPr>
            <w:t>Projektergebnis</w:t>
          </w:r>
        </w:p>
      </w:docPartBody>
    </w:docPart>
    <w:docPart>
      <w:docPartPr>
        <w:name w:val="010B698EF3EE4537A27390D4BBF90534"/>
        <w:category>
          <w:name w:val="Allgemein"/>
          <w:gallery w:val="placeholder"/>
        </w:category>
        <w:types>
          <w:type w:val="bbPlcHdr"/>
        </w:types>
        <w:behaviors>
          <w:behavior w:val="content"/>
        </w:behaviors>
        <w:guid w:val="{6285D6FC-AB15-4235-BDAC-E42F584BB507}"/>
      </w:docPartPr>
      <w:docPartBody>
        <w:p xmlns:wp14="http://schemas.microsoft.com/office/word/2010/wordml" w:rsidR="00B43386" w:rsidP="006310D1" w:rsidRDefault="006310D1" w14:paraId="75F25450" wp14:textId="77777777">
          <w:pPr>
            <w:pStyle w:val="010B698EF3EE4537A27390D4BBF90534"/>
          </w:pPr>
          <w:r w:rsidRPr="00ED169B">
            <w:rPr>
              <w:rStyle w:val="Platzhaltertext"/>
              <w:b/>
              <w:bCs/>
            </w:rPr>
            <w:t>Projektnummer</w:t>
          </w:r>
        </w:p>
      </w:docPartBody>
    </w:docPart>
    <w:docPart>
      <w:docPartPr>
        <w:name w:val="D2D8FD0359324576A14B069A0DC07CF0"/>
        <w:category>
          <w:name w:val="Allgemein"/>
          <w:gallery w:val="placeholder"/>
        </w:category>
        <w:types>
          <w:type w:val="bbPlcHdr"/>
        </w:types>
        <w:behaviors>
          <w:behavior w:val="content"/>
        </w:behaviors>
        <w:guid w:val="{BA3E8DED-F47B-439C-89BB-EE9421606E2D}"/>
      </w:docPartPr>
      <w:docPartBody>
        <w:p xmlns:wp14="http://schemas.microsoft.com/office/word/2010/wordml" w:rsidR="00B43386" w:rsidP="006310D1" w:rsidRDefault="006310D1" w14:paraId="76CAFD79" wp14:textId="77777777">
          <w:pPr>
            <w:pStyle w:val="D2D8FD0359324576A14B069A0DC07CF0"/>
          </w:pPr>
          <w:r>
            <w:rPr>
              <w:rStyle w:val="Platzhaltertext"/>
            </w:rPr>
            <w:t>Name</w:t>
          </w:r>
        </w:p>
      </w:docPartBody>
    </w:docPart>
    <w:docPart>
      <w:docPartPr>
        <w:name w:val="2A9BE0E405CD4DA2BF967C2A42A9F08F"/>
        <w:category>
          <w:name w:val="Allgemein"/>
          <w:gallery w:val="placeholder"/>
        </w:category>
        <w:types>
          <w:type w:val="bbPlcHdr"/>
        </w:types>
        <w:behaviors>
          <w:behavior w:val="content"/>
        </w:behaviors>
        <w:guid w:val="{6C571983-C4A8-4B2B-8619-7BF4FCE501D3}"/>
      </w:docPartPr>
      <w:docPartBody>
        <w:p xmlns:wp14="http://schemas.microsoft.com/office/word/2010/wordml" w:rsidR="00B43386" w:rsidP="006310D1" w:rsidRDefault="006310D1" w14:paraId="11BAD4FB" wp14:textId="77777777">
          <w:pPr>
            <w:pStyle w:val="2A9BE0E405CD4DA2BF967C2A42A9F08F"/>
          </w:pPr>
          <w:r>
            <w:rPr>
              <w:rStyle w:val="Platzhaltertext"/>
            </w:rPr>
            <w:t>Auftraggeber</w:t>
          </w:r>
        </w:p>
      </w:docPartBody>
    </w:docPart>
    <w:docPart>
      <w:docPartPr>
        <w:name w:val="45B7D694A7C64875A1C3E6DC04907E82"/>
        <w:category>
          <w:name w:val="Allgemein"/>
          <w:gallery w:val="placeholder"/>
        </w:category>
        <w:types>
          <w:type w:val="bbPlcHdr"/>
        </w:types>
        <w:behaviors>
          <w:behavior w:val="content"/>
        </w:behaviors>
        <w:guid w:val="{413C6938-8112-4808-BEF9-6B53B4C17EDF}"/>
      </w:docPartPr>
      <w:docPartBody>
        <w:p xmlns:wp14="http://schemas.microsoft.com/office/word/2010/wordml" w:rsidR="00B43386" w:rsidP="006310D1" w:rsidRDefault="006310D1" w14:paraId="1D3734CE" wp14:textId="77777777">
          <w:pPr>
            <w:pStyle w:val="45B7D694A7C64875A1C3E6DC04907E82"/>
          </w:pPr>
          <w:r>
            <w:rPr>
              <w:rStyle w:val="Platzhaltertext"/>
            </w:rPr>
            <w:t>Projektgegenstand</w:t>
          </w:r>
        </w:p>
      </w:docPartBody>
    </w:docPart>
    <w:docPart>
      <w:docPartPr>
        <w:name w:val="A010791F91344591843974114EB570A6"/>
        <w:category>
          <w:name w:val="Allgemein"/>
          <w:gallery w:val="placeholder"/>
        </w:category>
        <w:types>
          <w:type w:val="bbPlcHdr"/>
        </w:types>
        <w:behaviors>
          <w:behavior w:val="content"/>
        </w:behaviors>
        <w:guid w:val="{13ABD677-D412-49E9-8A6B-86C95CA5244F}"/>
      </w:docPartPr>
      <w:docPartBody>
        <w:p xmlns:wp14="http://schemas.microsoft.com/office/word/2010/wordml" w:rsidR="00B43386" w:rsidP="006310D1" w:rsidRDefault="006310D1" w14:paraId="377EEC40" wp14:textId="77777777">
          <w:pPr>
            <w:pStyle w:val="A010791F91344591843974114EB570A6"/>
          </w:pPr>
          <w:r>
            <w:rPr>
              <w:rStyle w:val="Platzhaltertext"/>
            </w:rPr>
            <w:t>Zeitraum</w:t>
          </w:r>
        </w:p>
      </w:docPartBody>
    </w:docPart>
    <w:docPart>
      <w:docPartPr>
        <w:name w:val="6C58FCB5E7564D8ABFB4DAD3DEED791A"/>
        <w:category>
          <w:name w:val="Allgemein"/>
          <w:gallery w:val="placeholder"/>
        </w:category>
        <w:types>
          <w:type w:val="bbPlcHdr"/>
        </w:types>
        <w:behaviors>
          <w:behavior w:val="content"/>
        </w:behaviors>
        <w:guid w:val="{501C9246-2E09-448D-8A14-8DCF01140DDF}"/>
      </w:docPartPr>
      <w:docPartBody>
        <w:p xmlns:wp14="http://schemas.microsoft.com/office/word/2010/wordml" w:rsidR="00B43386" w:rsidP="006310D1" w:rsidRDefault="006310D1" w14:paraId="225D1E7B" wp14:textId="77777777">
          <w:pPr>
            <w:pStyle w:val="6C58FCB5E7564D8ABFB4DAD3DEED791A"/>
          </w:pPr>
          <w:r>
            <w:rPr>
              <w:rStyle w:val="Platzhaltertext"/>
            </w:rPr>
            <w:t>Umfang der Leistung</w:t>
          </w:r>
        </w:p>
      </w:docPartBody>
    </w:docPart>
    <w:docPart>
      <w:docPartPr>
        <w:name w:val="C8EE608C60654566B56206C4BCEC531C"/>
        <w:category>
          <w:name w:val="Allgemein"/>
          <w:gallery w:val="placeholder"/>
        </w:category>
        <w:types>
          <w:type w:val="bbPlcHdr"/>
        </w:types>
        <w:behaviors>
          <w:behavior w:val="content"/>
        </w:behaviors>
        <w:guid w:val="{BE47738D-BE55-48C5-92CF-ED8C7432B086}"/>
      </w:docPartPr>
      <w:docPartBody>
        <w:p xmlns:wp14="http://schemas.microsoft.com/office/word/2010/wordml" w:rsidR="00B43386" w:rsidP="006310D1" w:rsidRDefault="006310D1" w14:paraId="5A1C87ED" wp14:textId="77777777">
          <w:pPr>
            <w:pStyle w:val="C8EE608C60654566B56206C4BCEC531C"/>
          </w:pPr>
          <w:r>
            <w:rPr>
              <w:rStyle w:val="Platzhaltertext"/>
            </w:rPr>
            <w:t>Rolle</w:t>
          </w:r>
        </w:p>
      </w:docPartBody>
    </w:docPart>
    <w:docPart>
      <w:docPartPr>
        <w:name w:val="0E714FF746E1473995FE47D28D1FF599"/>
        <w:category>
          <w:name w:val="Allgemein"/>
          <w:gallery w:val="placeholder"/>
        </w:category>
        <w:types>
          <w:type w:val="bbPlcHdr"/>
        </w:types>
        <w:behaviors>
          <w:behavior w:val="content"/>
        </w:behaviors>
        <w:guid w:val="{C9B8FCDB-DF5A-46C3-9B8E-F0CCD146274D}"/>
      </w:docPartPr>
      <w:docPartBody>
        <w:p xmlns:wp14="http://schemas.microsoft.com/office/word/2010/wordml" w:rsidR="00B43386" w:rsidP="006310D1" w:rsidRDefault="006310D1" w14:paraId="08FA02B1" wp14:textId="77777777">
          <w:pPr>
            <w:pStyle w:val="0E714FF746E1473995FE47D28D1FF599"/>
          </w:pPr>
          <w:r>
            <w:rPr>
              <w:rStyle w:val="Platzhaltertext"/>
            </w:rPr>
            <w:t>Leistungsanteil</w:t>
          </w:r>
        </w:p>
      </w:docPartBody>
    </w:docPart>
    <w:docPart>
      <w:docPartPr>
        <w:name w:val="DBC31C2E4C5C435C911000BDB06D3F90"/>
        <w:category>
          <w:name w:val="Allgemein"/>
          <w:gallery w:val="placeholder"/>
        </w:category>
        <w:types>
          <w:type w:val="bbPlcHdr"/>
        </w:types>
        <w:behaviors>
          <w:behavior w:val="content"/>
        </w:behaviors>
        <w:guid w:val="{5A9053F1-24FE-4F9D-9CD2-07BA6EB43005}"/>
      </w:docPartPr>
      <w:docPartBody>
        <w:p xmlns:wp14="http://schemas.microsoft.com/office/word/2010/wordml" w:rsidR="00B43386" w:rsidP="006310D1" w:rsidRDefault="006310D1" w14:paraId="26122FB6" wp14:textId="77777777">
          <w:pPr>
            <w:pStyle w:val="DBC31C2E4C5C435C911000BDB06D3F90"/>
          </w:pPr>
          <w:r>
            <w:rPr>
              <w:rStyle w:val="Platzhaltertext"/>
            </w:rPr>
            <w:t>Fachliche Einordnung</w:t>
          </w:r>
        </w:p>
      </w:docPartBody>
    </w:docPart>
    <w:docPart>
      <w:docPartPr>
        <w:name w:val="F85C2EFBFD814C2BB8E9A174D000FD30"/>
        <w:category>
          <w:name w:val="Allgemein"/>
          <w:gallery w:val="placeholder"/>
        </w:category>
        <w:types>
          <w:type w:val="bbPlcHdr"/>
        </w:types>
        <w:behaviors>
          <w:behavior w:val="content"/>
        </w:behaviors>
        <w:guid w:val="{8129C789-B764-47D1-96E4-FA828C3AFE08}"/>
      </w:docPartPr>
      <w:docPartBody>
        <w:p xmlns:wp14="http://schemas.microsoft.com/office/word/2010/wordml" w:rsidR="00B43386" w:rsidP="006310D1" w:rsidRDefault="006310D1" w14:paraId="7174E22A" wp14:textId="77777777">
          <w:pPr>
            <w:pStyle w:val="F85C2EFBFD814C2BB8E9A174D000FD30"/>
          </w:pPr>
          <w:r w:rsidRPr="0047030C">
            <w:rPr>
              <w:rStyle w:val="Platzhaltertext"/>
              <w:rFonts w:cstheme="minorHAnsi"/>
              <w:bCs/>
            </w:rPr>
            <w:t>Bitte erläutern Sie konkret die Vergleichbarkeit des Referenzprojekts mit dem ausge-schriebenen Auftrag</w:t>
          </w:r>
        </w:p>
      </w:docPartBody>
    </w:docPart>
    <w:docPart>
      <w:docPartPr>
        <w:name w:val="C9387739CA104EF88CBD64771DE42E7E"/>
        <w:category>
          <w:name w:val="Allgemein"/>
          <w:gallery w:val="placeholder"/>
        </w:category>
        <w:types>
          <w:type w:val="bbPlcHdr"/>
        </w:types>
        <w:behaviors>
          <w:behavior w:val="content"/>
        </w:behaviors>
        <w:guid w:val="{B1EEE0AD-69B4-4247-8832-D951A586614F}"/>
      </w:docPartPr>
      <w:docPartBody>
        <w:p xmlns:wp14="http://schemas.microsoft.com/office/word/2010/wordml" w:rsidR="00B43386" w:rsidP="006310D1" w:rsidRDefault="006310D1" w14:paraId="62E9BC73" wp14:textId="77777777">
          <w:pPr>
            <w:pStyle w:val="C9387739CA104EF88CBD64771DE42E7E"/>
          </w:pPr>
          <w:r>
            <w:rPr>
              <w:rStyle w:val="Platzhaltertext"/>
            </w:rPr>
            <w:t>Projektergebnis</w:t>
          </w:r>
        </w:p>
      </w:docPartBody>
    </w:docPart>
    <w:docPart>
      <w:docPartPr>
        <w:name w:val="B9755BA0F076443EA91F4BD41CA11003"/>
        <w:category>
          <w:name w:val="Allgemein"/>
          <w:gallery w:val="placeholder"/>
        </w:category>
        <w:types>
          <w:type w:val="bbPlcHdr"/>
        </w:types>
        <w:behaviors>
          <w:behavior w:val="content"/>
        </w:behaviors>
        <w:guid w:val="{0FCF5979-9421-47AB-8A4B-1E2B2972353E}"/>
      </w:docPartPr>
      <w:docPartBody>
        <w:p xmlns:wp14="http://schemas.microsoft.com/office/word/2010/wordml" w:rsidR="00B43386" w:rsidP="006310D1" w:rsidRDefault="006310D1" w14:paraId="589F8D78" wp14:textId="77777777">
          <w:pPr>
            <w:pStyle w:val="B9755BA0F076443EA91F4BD41CA11003"/>
          </w:pPr>
          <w:r w:rsidRPr="00ED169B">
            <w:rPr>
              <w:rStyle w:val="Platzhaltertext"/>
              <w:b/>
              <w:bCs/>
            </w:rPr>
            <w:t>Projektnummer</w:t>
          </w:r>
        </w:p>
      </w:docPartBody>
    </w:docPart>
    <w:docPart>
      <w:docPartPr>
        <w:name w:val="C2467A77C97B47B58A47FC954E6C12DE"/>
        <w:category>
          <w:name w:val="Allgemein"/>
          <w:gallery w:val="placeholder"/>
        </w:category>
        <w:types>
          <w:type w:val="bbPlcHdr"/>
        </w:types>
        <w:behaviors>
          <w:behavior w:val="content"/>
        </w:behaviors>
        <w:guid w:val="{FFD9056D-56A4-4291-B1AC-81604C7226C4}"/>
      </w:docPartPr>
      <w:docPartBody>
        <w:p xmlns:wp14="http://schemas.microsoft.com/office/word/2010/wordml" w:rsidR="00B43386" w:rsidP="006310D1" w:rsidRDefault="006310D1" w14:paraId="5D4478A0" wp14:textId="77777777">
          <w:pPr>
            <w:pStyle w:val="C2467A77C97B47B58A47FC954E6C12DE"/>
          </w:pPr>
          <w:r>
            <w:rPr>
              <w:rStyle w:val="Platzhaltertext"/>
            </w:rPr>
            <w:t>Name</w:t>
          </w:r>
        </w:p>
      </w:docPartBody>
    </w:docPart>
    <w:docPart>
      <w:docPartPr>
        <w:name w:val="377DE05139C64D3692DCA85DA23C3B48"/>
        <w:category>
          <w:name w:val="Allgemein"/>
          <w:gallery w:val="placeholder"/>
        </w:category>
        <w:types>
          <w:type w:val="bbPlcHdr"/>
        </w:types>
        <w:behaviors>
          <w:behavior w:val="content"/>
        </w:behaviors>
        <w:guid w:val="{27D4499F-03A7-4FCF-94B1-DDF965218F9A}"/>
      </w:docPartPr>
      <w:docPartBody>
        <w:p xmlns:wp14="http://schemas.microsoft.com/office/word/2010/wordml" w:rsidR="00B43386" w:rsidP="006310D1" w:rsidRDefault="006310D1" w14:paraId="676A62EC" wp14:textId="77777777">
          <w:pPr>
            <w:pStyle w:val="377DE05139C64D3692DCA85DA23C3B48"/>
          </w:pPr>
          <w:r>
            <w:rPr>
              <w:rStyle w:val="Platzhaltertext"/>
            </w:rPr>
            <w:t>Auftraggeber</w:t>
          </w:r>
        </w:p>
      </w:docPartBody>
    </w:docPart>
    <w:docPart>
      <w:docPartPr>
        <w:name w:val="4FC042CC0B0743AE9791FADD9135A8BF"/>
        <w:category>
          <w:name w:val="Allgemein"/>
          <w:gallery w:val="placeholder"/>
        </w:category>
        <w:types>
          <w:type w:val="bbPlcHdr"/>
        </w:types>
        <w:behaviors>
          <w:behavior w:val="content"/>
        </w:behaviors>
        <w:guid w:val="{C5235CB2-33C6-406F-9596-807B7CDC560F}"/>
      </w:docPartPr>
      <w:docPartBody>
        <w:p xmlns:wp14="http://schemas.microsoft.com/office/word/2010/wordml" w:rsidR="00B43386" w:rsidP="006310D1" w:rsidRDefault="006310D1" w14:paraId="5AB482BC" wp14:textId="77777777">
          <w:pPr>
            <w:pStyle w:val="4FC042CC0B0743AE9791FADD9135A8BF"/>
          </w:pPr>
          <w:r>
            <w:rPr>
              <w:rStyle w:val="Platzhaltertext"/>
            </w:rPr>
            <w:t>Projektgegenstand</w:t>
          </w:r>
        </w:p>
      </w:docPartBody>
    </w:docPart>
    <w:docPart>
      <w:docPartPr>
        <w:name w:val="3090A7CFA1B94FB3BC908B4D83C6052A"/>
        <w:category>
          <w:name w:val="Allgemein"/>
          <w:gallery w:val="placeholder"/>
        </w:category>
        <w:types>
          <w:type w:val="bbPlcHdr"/>
        </w:types>
        <w:behaviors>
          <w:behavior w:val="content"/>
        </w:behaviors>
        <w:guid w:val="{7FD53AD0-68B5-475E-BF33-132129565C85}"/>
      </w:docPartPr>
      <w:docPartBody>
        <w:p xmlns:wp14="http://schemas.microsoft.com/office/word/2010/wordml" w:rsidR="00B43386" w:rsidP="006310D1" w:rsidRDefault="006310D1" w14:paraId="4FA98DE5" wp14:textId="77777777">
          <w:pPr>
            <w:pStyle w:val="3090A7CFA1B94FB3BC908B4D83C6052A"/>
          </w:pPr>
          <w:r>
            <w:rPr>
              <w:rStyle w:val="Platzhaltertext"/>
            </w:rPr>
            <w:t>Zeitraum</w:t>
          </w:r>
        </w:p>
      </w:docPartBody>
    </w:docPart>
    <w:docPart>
      <w:docPartPr>
        <w:name w:val="5F5515D8A087451D85658E2A0C9372AC"/>
        <w:category>
          <w:name w:val="Allgemein"/>
          <w:gallery w:val="placeholder"/>
        </w:category>
        <w:types>
          <w:type w:val="bbPlcHdr"/>
        </w:types>
        <w:behaviors>
          <w:behavior w:val="content"/>
        </w:behaviors>
        <w:guid w:val="{2B471164-443E-444B-9479-0EA645359CAD}"/>
      </w:docPartPr>
      <w:docPartBody>
        <w:p xmlns:wp14="http://schemas.microsoft.com/office/word/2010/wordml" w:rsidR="00B43386" w:rsidP="006310D1" w:rsidRDefault="006310D1" w14:paraId="318248FA" wp14:textId="77777777">
          <w:pPr>
            <w:pStyle w:val="5F5515D8A087451D85658E2A0C9372AC"/>
          </w:pPr>
          <w:r>
            <w:rPr>
              <w:rStyle w:val="Platzhaltertext"/>
            </w:rPr>
            <w:t>Umfang der Leistung</w:t>
          </w:r>
        </w:p>
      </w:docPartBody>
    </w:docPart>
    <w:docPart>
      <w:docPartPr>
        <w:name w:val="697819B74A2E4621B288AE2D57F90DDF"/>
        <w:category>
          <w:name w:val="Allgemein"/>
          <w:gallery w:val="placeholder"/>
        </w:category>
        <w:types>
          <w:type w:val="bbPlcHdr"/>
        </w:types>
        <w:behaviors>
          <w:behavior w:val="content"/>
        </w:behaviors>
        <w:guid w:val="{75F052AE-3ADB-4F7E-A728-C2D5EF4DF5E8}"/>
      </w:docPartPr>
      <w:docPartBody>
        <w:p xmlns:wp14="http://schemas.microsoft.com/office/word/2010/wordml" w:rsidR="00B43386" w:rsidP="006310D1" w:rsidRDefault="006310D1" w14:paraId="3C224F51" wp14:textId="77777777">
          <w:pPr>
            <w:pStyle w:val="697819B74A2E4621B288AE2D57F90DDF"/>
          </w:pPr>
          <w:r>
            <w:rPr>
              <w:rStyle w:val="Platzhaltertext"/>
            </w:rPr>
            <w:t>Rolle</w:t>
          </w:r>
        </w:p>
      </w:docPartBody>
    </w:docPart>
    <w:docPart>
      <w:docPartPr>
        <w:name w:val="C81F9BF7C7E24AD5BBF58A79553CB799"/>
        <w:category>
          <w:name w:val="Allgemein"/>
          <w:gallery w:val="placeholder"/>
        </w:category>
        <w:types>
          <w:type w:val="bbPlcHdr"/>
        </w:types>
        <w:behaviors>
          <w:behavior w:val="content"/>
        </w:behaviors>
        <w:guid w:val="{17B5CA5C-88A4-4710-86D7-FFDA0DCB552C}"/>
      </w:docPartPr>
      <w:docPartBody>
        <w:p xmlns:wp14="http://schemas.microsoft.com/office/word/2010/wordml" w:rsidR="00B43386" w:rsidP="006310D1" w:rsidRDefault="006310D1" w14:paraId="2B6F78BD" wp14:textId="77777777">
          <w:pPr>
            <w:pStyle w:val="C81F9BF7C7E24AD5BBF58A79553CB799"/>
          </w:pPr>
          <w:r>
            <w:rPr>
              <w:rStyle w:val="Platzhaltertext"/>
            </w:rPr>
            <w:t>Leistungsanteil</w:t>
          </w:r>
        </w:p>
      </w:docPartBody>
    </w:docPart>
    <w:docPart>
      <w:docPartPr>
        <w:name w:val="2700DB1434FC4F78AAD7E160AB98C835"/>
        <w:category>
          <w:name w:val="Allgemein"/>
          <w:gallery w:val="placeholder"/>
        </w:category>
        <w:types>
          <w:type w:val="bbPlcHdr"/>
        </w:types>
        <w:behaviors>
          <w:behavior w:val="content"/>
        </w:behaviors>
        <w:guid w:val="{944C99E0-7FB3-4AD8-AA5D-6EC3D4383438}"/>
      </w:docPartPr>
      <w:docPartBody>
        <w:p xmlns:wp14="http://schemas.microsoft.com/office/word/2010/wordml" w:rsidR="00B43386" w:rsidP="006310D1" w:rsidRDefault="006310D1" w14:paraId="1CAFF56D" wp14:textId="77777777">
          <w:pPr>
            <w:pStyle w:val="2700DB1434FC4F78AAD7E160AB98C835"/>
          </w:pPr>
          <w:r>
            <w:rPr>
              <w:rStyle w:val="Platzhaltertext"/>
            </w:rPr>
            <w:t>Fachliche Einordnung</w:t>
          </w:r>
        </w:p>
      </w:docPartBody>
    </w:docPart>
    <w:docPart>
      <w:docPartPr>
        <w:name w:val="E8828039A489400691940D45C794DEBE"/>
        <w:category>
          <w:name w:val="Allgemein"/>
          <w:gallery w:val="placeholder"/>
        </w:category>
        <w:types>
          <w:type w:val="bbPlcHdr"/>
        </w:types>
        <w:behaviors>
          <w:behavior w:val="content"/>
        </w:behaviors>
        <w:guid w:val="{8F42F9ED-3796-48F8-811A-927AF8755F9A}"/>
      </w:docPartPr>
      <w:docPartBody>
        <w:p xmlns:wp14="http://schemas.microsoft.com/office/word/2010/wordml" w:rsidR="00B43386" w:rsidP="006310D1" w:rsidRDefault="006310D1" w14:paraId="4F143D14" wp14:textId="77777777">
          <w:pPr>
            <w:pStyle w:val="E8828039A489400691940D45C794DEBE"/>
          </w:pPr>
          <w:r w:rsidRPr="0047030C">
            <w:rPr>
              <w:rStyle w:val="Platzhaltertext"/>
              <w:rFonts w:cstheme="minorHAnsi"/>
              <w:bCs/>
            </w:rPr>
            <w:t>Bitte erläutern Sie konkret die Vergleichbarkeit des Referenzprojekts mit dem ausge-schriebenen Auftrag</w:t>
          </w:r>
        </w:p>
      </w:docPartBody>
    </w:docPart>
    <w:docPart>
      <w:docPartPr>
        <w:name w:val="3FD2A7A994084E0CBC24CE194712F345"/>
        <w:category>
          <w:name w:val="Allgemein"/>
          <w:gallery w:val="placeholder"/>
        </w:category>
        <w:types>
          <w:type w:val="bbPlcHdr"/>
        </w:types>
        <w:behaviors>
          <w:behavior w:val="content"/>
        </w:behaviors>
        <w:guid w:val="{7F220ECE-A4C2-40C5-815D-20860F336B9B}"/>
      </w:docPartPr>
      <w:docPartBody>
        <w:p xmlns:wp14="http://schemas.microsoft.com/office/word/2010/wordml" w:rsidR="00B43386" w:rsidP="006310D1" w:rsidRDefault="006310D1" w14:paraId="6D96096C" wp14:textId="77777777">
          <w:pPr>
            <w:pStyle w:val="3FD2A7A994084E0CBC24CE194712F345"/>
          </w:pPr>
          <w:r>
            <w:rPr>
              <w:rStyle w:val="Platzhaltertext"/>
            </w:rPr>
            <w:t>Projektergebnis</w:t>
          </w:r>
        </w:p>
      </w:docPartBody>
    </w:docPart>
    <w:docPart>
      <w:docPartPr>
        <w:name w:val="49FAF1666445481B94532B393B8E9B93"/>
        <w:category>
          <w:name w:val="Allgemein"/>
          <w:gallery w:val="placeholder"/>
        </w:category>
        <w:types>
          <w:type w:val="bbPlcHdr"/>
        </w:types>
        <w:behaviors>
          <w:behavior w:val="content"/>
        </w:behaviors>
        <w:guid w:val="{36EDC15C-0EA0-4C7E-8D89-8408F982F641}"/>
      </w:docPartPr>
      <w:docPartBody>
        <w:p xmlns:wp14="http://schemas.microsoft.com/office/word/2010/wordml" w:rsidR="00B43386" w:rsidP="006310D1" w:rsidRDefault="006310D1" w14:paraId="1068D6E4" wp14:textId="77777777">
          <w:pPr>
            <w:pStyle w:val="49FAF1666445481B94532B393B8E9B93"/>
          </w:pPr>
          <w:r w:rsidRPr="00ED169B">
            <w:rPr>
              <w:rStyle w:val="Platzhaltertext"/>
              <w:b/>
              <w:bCs/>
            </w:rPr>
            <w:t>Projektnummer</w:t>
          </w:r>
        </w:p>
      </w:docPartBody>
    </w:docPart>
    <w:docPart>
      <w:docPartPr>
        <w:name w:val="2A2783A5009544B2A1E0B1C66C3AF13F"/>
        <w:category>
          <w:name w:val="Allgemein"/>
          <w:gallery w:val="placeholder"/>
        </w:category>
        <w:types>
          <w:type w:val="bbPlcHdr"/>
        </w:types>
        <w:behaviors>
          <w:behavior w:val="content"/>
        </w:behaviors>
        <w:guid w:val="{DDAB52A2-7EA3-4427-9FA0-C7D2200FCBCF}"/>
      </w:docPartPr>
      <w:docPartBody>
        <w:p xmlns:wp14="http://schemas.microsoft.com/office/word/2010/wordml" w:rsidR="00B43386" w:rsidP="006310D1" w:rsidRDefault="006310D1" w14:paraId="44BD188F" wp14:textId="77777777">
          <w:pPr>
            <w:pStyle w:val="2A2783A5009544B2A1E0B1C66C3AF13F"/>
          </w:pPr>
          <w:r>
            <w:rPr>
              <w:rStyle w:val="Platzhaltertext"/>
            </w:rPr>
            <w:t>Name</w:t>
          </w:r>
        </w:p>
      </w:docPartBody>
    </w:docPart>
    <w:docPart>
      <w:docPartPr>
        <w:name w:val="F2183BCB05024F0FA8EFA771610458BC"/>
        <w:category>
          <w:name w:val="Allgemein"/>
          <w:gallery w:val="placeholder"/>
        </w:category>
        <w:types>
          <w:type w:val="bbPlcHdr"/>
        </w:types>
        <w:behaviors>
          <w:behavior w:val="content"/>
        </w:behaviors>
        <w:guid w:val="{528E6ABF-0261-4D41-BF65-948B77FED8EE}"/>
      </w:docPartPr>
      <w:docPartBody>
        <w:p xmlns:wp14="http://schemas.microsoft.com/office/word/2010/wordml" w:rsidR="00B43386" w:rsidP="006310D1" w:rsidRDefault="006310D1" w14:paraId="4B33B68A" wp14:textId="77777777">
          <w:pPr>
            <w:pStyle w:val="F2183BCB05024F0FA8EFA771610458BC"/>
          </w:pPr>
          <w:r>
            <w:rPr>
              <w:rStyle w:val="Platzhaltertext"/>
            </w:rPr>
            <w:t>Auftraggeber</w:t>
          </w:r>
        </w:p>
      </w:docPartBody>
    </w:docPart>
    <w:docPart>
      <w:docPartPr>
        <w:name w:val="DBDE2311266644D1892C8D7A5F72AF5A"/>
        <w:category>
          <w:name w:val="Allgemein"/>
          <w:gallery w:val="placeholder"/>
        </w:category>
        <w:types>
          <w:type w:val="bbPlcHdr"/>
        </w:types>
        <w:behaviors>
          <w:behavior w:val="content"/>
        </w:behaviors>
        <w:guid w:val="{8557BA9F-7C79-4D5C-AD65-224585632A98}"/>
      </w:docPartPr>
      <w:docPartBody>
        <w:p xmlns:wp14="http://schemas.microsoft.com/office/word/2010/wordml" w:rsidR="00B43386" w:rsidP="006310D1" w:rsidRDefault="006310D1" w14:paraId="29CEDE3E" wp14:textId="77777777">
          <w:pPr>
            <w:pStyle w:val="DBDE2311266644D1892C8D7A5F72AF5A"/>
          </w:pPr>
          <w:r>
            <w:rPr>
              <w:rStyle w:val="Platzhaltertext"/>
            </w:rPr>
            <w:t>Projektgegenstand</w:t>
          </w:r>
        </w:p>
      </w:docPartBody>
    </w:docPart>
    <w:docPart>
      <w:docPartPr>
        <w:name w:val="216C17D975024CC4AA6EDA07FCF69F6E"/>
        <w:category>
          <w:name w:val="Allgemein"/>
          <w:gallery w:val="placeholder"/>
        </w:category>
        <w:types>
          <w:type w:val="bbPlcHdr"/>
        </w:types>
        <w:behaviors>
          <w:behavior w:val="content"/>
        </w:behaviors>
        <w:guid w:val="{608F3764-3ADA-4EFC-9577-9AA9C51CB666}"/>
      </w:docPartPr>
      <w:docPartBody>
        <w:p xmlns:wp14="http://schemas.microsoft.com/office/word/2010/wordml" w:rsidR="00B43386" w:rsidP="006310D1" w:rsidRDefault="006310D1" w14:paraId="0B1CC575" wp14:textId="77777777">
          <w:pPr>
            <w:pStyle w:val="216C17D975024CC4AA6EDA07FCF69F6E"/>
          </w:pPr>
          <w:r>
            <w:rPr>
              <w:rStyle w:val="Platzhaltertext"/>
            </w:rPr>
            <w:t>Zeitraum</w:t>
          </w:r>
        </w:p>
      </w:docPartBody>
    </w:docPart>
    <w:docPart>
      <w:docPartPr>
        <w:name w:val="A1519A86A9ED42648BF161E76CA37D77"/>
        <w:category>
          <w:name w:val="Allgemein"/>
          <w:gallery w:val="placeholder"/>
        </w:category>
        <w:types>
          <w:type w:val="bbPlcHdr"/>
        </w:types>
        <w:behaviors>
          <w:behavior w:val="content"/>
        </w:behaviors>
        <w:guid w:val="{B8009F47-4A0A-4AEF-9F4A-FD0531723EEE}"/>
      </w:docPartPr>
      <w:docPartBody>
        <w:p xmlns:wp14="http://schemas.microsoft.com/office/word/2010/wordml" w:rsidR="00B43386" w:rsidP="006310D1" w:rsidRDefault="006310D1" w14:paraId="122321EB" wp14:textId="77777777">
          <w:pPr>
            <w:pStyle w:val="A1519A86A9ED42648BF161E76CA37D77"/>
          </w:pPr>
          <w:r>
            <w:rPr>
              <w:rStyle w:val="Platzhaltertext"/>
            </w:rPr>
            <w:t>Umfang der Leistung</w:t>
          </w:r>
        </w:p>
      </w:docPartBody>
    </w:docPart>
    <w:docPart>
      <w:docPartPr>
        <w:name w:val="55B9200706974C41B804D8FEFAE1FBCB"/>
        <w:category>
          <w:name w:val="Allgemein"/>
          <w:gallery w:val="placeholder"/>
        </w:category>
        <w:types>
          <w:type w:val="bbPlcHdr"/>
        </w:types>
        <w:behaviors>
          <w:behavior w:val="content"/>
        </w:behaviors>
        <w:guid w:val="{3026D09A-8516-4E80-8DF8-ED6A046A04B5}"/>
      </w:docPartPr>
      <w:docPartBody>
        <w:p xmlns:wp14="http://schemas.microsoft.com/office/word/2010/wordml" w:rsidR="00B43386" w:rsidP="006310D1" w:rsidRDefault="006310D1" w14:paraId="6CB1F9E2" wp14:textId="77777777">
          <w:pPr>
            <w:pStyle w:val="55B9200706974C41B804D8FEFAE1FBCB"/>
          </w:pPr>
          <w:r>
            <w:rPr>
              <w:rStyle w:val="Platzhaltertext"/>
            </w:rPr>
            <w:t>Rolle</w:t>
          </w:r>
        </w:p>
      </w:docPartBody>
    </w:docPart>
    <w:docPart>
      <w:docPartPr>
        <w:name w:val="02A0FB0693B34222A3348F37714C40C8"/>
        <w:category>
          <w:name w:val="Allgemein"/>
          <w:gallery w:val="placeholder"/>
        </w:category>
        <w:types>
          <w:type w:val="bbPlcHdr"/>
        </w:types>
        <w:behaviors>
          <w:behavior w:val="content"/>
        </w:behaviors>
        <w:guid w:val="{16F73832-DB37-45F2-8422-089F9723751E}"/>
      </w:docPartPr>
      <w:docPartBody>
        <w:p xmlns:wp14="http://schemas.microsoft.com/office/word/2010/wordml" w:rsidR="00B43386" w:rsidP="006310D1" w:rsidRDefault="006310D1" w14:paraId="0AF1E69B" wp14:textId="77777777">
          <w:pPr>
            <w:pStyle w:val="02A0FB0693B34222A3348F37714C40C8"/>
          </w:pPr>
          <w:r>
            <w:rPr>
              <w:rStyle w:val="Platzhaltertext"/>
            </w:rPr>
            <w:t>Leistungsanteil</w:t>
          </w:r>
        </w:p>
      </w:docPartBody>
    </w:docPart>
    <w:docPart>
      <w:docPartPr>
        <w:name w:val="874A19AF4DDA42B1978285163B51BAEB"/>
        <w:category>
          <w:name w:val="Allgemein"/>
          <w:gallery w:val="placeholder"/>
        </w:category>
        <w:types>
          <w:type w:val="bbPlcHdr"/>
        </w:types>
        <w:behaviors>
          <w:behavior w:val="content"/>
        </w:behaviors>
        <w:guid w:val="{28997019-5467-477B-BD69-2223725E2BEA}"/>
      </w:docPartPr>
      <w:docPartBody>
        <w:p xmlns:wp14="http://schemas.microsoft.com/office/word/2010/wordml" w:rsidR="00B43386" w:rsidP="006310D1" w:rsidRDefault="006310D1" w14:paraId="0CD3CF35" wp14:textId="77777777">
          <w:pPr>
            <w:pStyle w:val="874A19AF4DDA42B1978285163B51BAEB"/>
          </w:pPr>
          <w:r>
            <w:rPr>
              <w:rStyle w:val="Platzhaltertext"/>
            </w:rPr>
            <w:t>Fachliche Einordnung</w:t>
          </w:r>
        </w:p>
      </w:docPartBody>
    </w:docPart>
    <w:docPart>
      <w:docPartPr>
        <w:name w:val="50853443DD114D4396B78D82AE7D0091"/>
        <w:category>
          <w:name w:val="Allgemein"/>
          <w:gallery w:val="placeholder"/>
        </w:category>
        <w:types>
          <w:type w:val="bbPlcHdr"/>
        </w:types>
        <w:behaviors>
          <w:behavior w:val="content"/>
        </w:behaviors>
        <w:guid w:val="{63C0273F-1F19-453A-B0B2-F8A489555EBB}"/>
      </w:docPartPr>
      <w:docPartBody>
        <w:p xmlns:wp14="http://schemas.microsoft.com/office/word/2010/wordml" w:rsidR="00B43386" w:rsidP="006310D1" w:rsidRDefault="006310D1" w14:paraId="18CD98D0" wp14:textId="77777777">
          <w:pPr>
            <w:pStyle w:val="50853443DD114D4396B78D82AE7D0091"/>
          </w:pPr>
          <w:r w:rsidRPr="0047030C">
            <w:rPr>
              <w:rStyle w:val="Platzhaltertext"/>
              <w:rFonts w:cstheme="minorHAnsi"/>
              <w:bCs/>
            </w:rPr>
            <w:t>Bitte erläutern Sie konkret die Vergleichbarkeit des Referenzprojekts mit dem ausge-schriebenen Auftrag</w:t>
          </w:r>
        </w:p>
      </w:docPartBody>
    </w:docPart>
    <w:docPart>
      <w:docPartPr>
        <w:name w:val="E3BAC005EAB5479BB8B9E559B84C9738"/>
        <w:category>
          <w:name w:val="Allgemein"/>
          <w:gallery w:val="placeholder"/>
        </w:category>
        <w:types>
          <w:type w:val="bbPlcHdr"/>
        </w:types>
        <w:behaviors>
          <w:behavior w:val="content"/>
        </w:behaviors>
        <w:guid w:val="{66D07786-D241-4987-AA26-288DB10BD203}"/>
      </w:docPartPr>
      <w:docPartBody>
        <w:p xmlns:wp14="http://schemas.microsoft.com/office/word/2010/wordml" w:rsidR="00B43386" w:rsidP="006310D1" w:rsidRDefault="006310D1" w14:paraId="5F4D2052" wp14:textId="77777777">
          <w:pPr>
            <w:pStyle w:val="E3BAC005EAB5479BB8B9E559B84C9738"/>
          </w:pPr>
          <w:r>
            <w:rPr>
              <w:rStyle w:val="Platzhaltertext"/>
            </w:rPr>
            <w:t>Projektergebnis</w:t>
          </w:r>
        </w:p>
      </w:docPartBody>
    </w:docPart>
    <w:docPart>
      <w:docPartPr>
        <w:name w:val="E5220CE3A18544EE97997F1EC24A6AAD"/>
        <w:category>
          <w:name w:val="Allgemein"/>
          <w:gallery w:val="placeholder"/>
        </w:category>
        <w:types>
          <w:type w:val="bbPlcHdr"/>
        </w:types>
        <w:behaviors>
          <w:behavior w:val="content"/>
        </w:behaviors>
        <w:guid w:val="{DD84820E-F95D-4809-A9E9-44CE22DB1EB6}"/>
      </w:docPartPr>
      <w:docPartBody>
        <w:p xmlns:wp14="http://schemas.microsoft.com/office/word/2010/wordml" w:rsidR="00B43386" w:rsidP="006310D1" w:rsidRDefault="006310D1" w14:paraId="5A925671" wp14:textId="77777777">
          <w:pPr>
            <w:pStyle w:val="E5220CE3A18544EE97997F1EC24A6AAD"/>
          </w:pPr>
          <w:r w:rsidRPr="00ED169B">
            <w:rPr>
              <w:rStyle w:val="Platzhaltertext"/>
              <w:b/>
              <w:bCs/>
            </w:rPr>
            <w:t>Projektnummer</w:t>
          </w:r>
        </w:p>
      </w:docPartBody>
    </w:docPart>
    <w:docPart>
      <w:docPartPr>
        <w:name w:val="A3CF9AB75FD5467A9AE1D6135A0638C8"/>
        <w:category>
          <w:name w:val="Allgemein"/>
          <w:gallery w:val="placeholder"/>
        </w:category>
        <w:types>
          <w:type w:val="bbPlcHdr"/>
        </w:types>
        <w:behaviors>
          <w:behavior w:val="content"/>
        </w:behaviors>
        <w:guid w:val="{52689F6C-B149-4557-8602-E5DB630196B9}"/>
      </w:docPartPr>
      <w:docPartBody>
        <w:p xmlns:wp14="http://schemas.microsoft.com/office/word/2010/wordml" w:rsidR="00B43386" w:rsidP="006310D1" w:rsidRDefault="006310D1" w14:paraId="178F8722" wp14:textId="77777777">
          <w:pPr>
            <w:pStyle w:val="A3CF9AB75FD5467A9AE1D6135A0638C8"/>
          </w:pPr>
          <w:r>
            <w:rPr>
              <w:rStyle w:val="Platzhaltertext"/>
            </w:rPr>
            <w:t>Name</w:t>
          </w:r>
        </w:p>
      </w:docPartBody>
    </w:docPart>
    <w:docPart>
      <w:docPartPr>
        <w:name w:val="67B3D82B474A4977B4BECC400BA26EEF"/>
        <w:category>
          <w:name w:val="Allgemein"/>
          <w:gallery w:val="placeholder"/>
        </w:category>
        <w:types>
          <w:type w:val="bbPlcHdr"/>
        </w:types>
        <w:behaviors>
          <w:behavior w:val="content"/>
        </w:behaviors>
        <w:guid w:val="{DCC14710-7A53-491F-936D-8C96A381ABA1}"/>
      </w:docPartPr>
      <w:docPartBody>
        <w:p xmlns:wp14="http://schemas.microsoft.com/office/word/2010/wordml" w:rsidR="00B43386" w:rsidP="006310D1" w:rsidRDefault="006310D1" w14:paraId="6D18DBA8" wp14:textId="77777777">
          <w:pPr>
            <w:pStyle w:val="67B3D82B474A4977B4BECC400BA26EEF"/>
          </w:pPr>
          <w:r>
            <w:rPr>
              <w:rStyle w:val="Platzhaltertext"/>
            </w:rPr>
            <w:t>Auftraggeber</w:t>
          </w:r>
        </w:p>
      </w:docPartBody>
    </w:docPart>
    <w:docPart>
      <w:docPartPr>
        <w:name w:val="3C06A9F93DC54CD89B5ADBFE7F14C58F"/>
        <w:category>
          <w:name w:val="Allgemein"/>
          <w:gallery w:val="placeholder"/>
        </w:category>
        <w:types>
          <w:type w:val="bbPlcHdr"/>
        </w:types>
        <w:behaviors>
          <w:behavior w:val="content"/>
        </w:behaviors>
        <w:guid w:val="{ECCD9921-0EEC-42F7-9044-66C4B0E2A4FA}"/>
      </w:docPartPr>
      <w:docPartBody>
        <w:p xmlns:wp14="http://schemas.microsoft.com/office/word/2010/wordml" w:rsidR="00B43386" w:rsidP="006310D1" w:rsidRDefault="006310D1" w14:paraId="1E6ED173" wp14:textId="77777777">
          <w:pPr>
            <w:pStyle w:val="3C06A9F93DC54CD89B5ADBFE7F14C58F"/>
          </w:pPr>
          <w:r>
            <w:rPr>
              <w:rStyle w:val="Platzhaltertext"/>
            </w:rPr>
            <w:t>Projektgegenstand</w:t>
          </w:r>
        </w:p>
      </w:docPartBody>
    </w:docPart>
    <w:docPart>
      <w:docPartPr>
        <w:name w:val="16D75D1E7D7648E68B6640A149896315"/>
        <w:category>
          <w:name w:val="Allgemein"/>
          <w:gallery w:val="placeholder"/>
        </w:category>
        <w:types>
          <w:type w:val="bbPlcHdr"/>
        </w:types>
        <w:behaviors>
          <w:behavior w:val="content"/>
        </w:behaviors>
        <w:guid w:val="{1D149D37-83D3-4E5E-A315-54EE3F93D17A}"/>
      </w:docPartPr>
      <w:docPartBody>
        <w:p xmlns:wp14="http://schemas.microsoft.com/office/word/2010/wordml" w:rsidR="00B43386" w:rsidP="006310D1" w:rsidRDefault="006310D1" w14:paraId="4FC3CDAF" wp14:textId="77777777">
          <w:pPr>
            <w:pStyle w:val="16D75D1E7D7648E68B6640A149896315"/>
          </w:pPr>
          <w:r>
            <w:rPr>
              <w:rStyle w:val="Platzhaltertext"/>
            </w:rPr>
            <w:t>Zeitraum</w:t>
          </w:r>
        </w:p>
      </w:docPartBody>
    </w:docPart>
    <w:docPart>
      <w:docPartPr>
        <w:name w:val="252B8ABA6B2E4E3FA31A5D99A10A40D7"/>
        <w:category>
          <w:name w:val="Allgemein"/>
          <w:gallery w:val="placeholder"/>
        </w:category>
        <w:types>
          <w:type w:val="bbPlcHdr"/>
        </w:types>
        <w:behaviors>
          <w:behavior w:val="content"/>
        </w:behaviors>
        <w:guid w:val="{F656B220-9182-49DA-BA86-F502151FF83B}"/>
      </w:docPartPr>
      <w:docPartBody>
        <w:p xmlns:wp14="http://schemas.microsoft.com/office/word/2010/wordml" w:rsidR="00B43386" w:rsidP="006310D1" w:rsidRDefault="006310D1" w14:paraId="37DFB7E6" wp14:textId="77777777">
          <w:pPr>
            <w:pStyle w:val="252B8ABA6B2E4E3FA31A5D99A10A40D7"/>
          </w:pPr>
          <w:r>
            <w:rPr>
              <w:rStyle w:val="Platzhaltertext"/>
            </w:rPr>
            <w:t>Umfang der Leistung</w:t>
          </w:r>
        </w:p>
      </w:docPartBody>
    </w:docPart>
    <w:docPart>
      <w:docPartPr>
        <w:name w:val="59A590C1493B4A7894B9069CC238CDEA"/>
        <w:category>
          <w:name w:val="Allgemein"/>
          <w:gallery w:val="placeholder"/>
        </w:category>
        <w:types>
          <w:type w:val="bbPlcHdr"/>
        </w:types>
        <w:behaviors>
          <w:behavior w:val="content"/>
        </w:behaviors>
        <w:guid w:val="{046828D3-6AED-47CC-8237-F4031A88C053}"/>
      </w:docPartPr>
      <w:docPartBody>
        <w:p xmlns:wp14="http://schemas.microsoft.com/office/word/2010/wordml" w:rsidR="00B43386" w:rsidP="006310D1" w:rsidRDefault="006310D1" w14:paraId="2EF5B6BB" wp14:textId="77777777">
          <w:pPr>
            <w:pStyle w:val="59A590C1493B4A7894B9069CC238CDEA"/>
          </w:pPr>
          <w:r>
            <w:rPr>
              <w:rStyle w:val="Platzhaltertext"/>
            </w:rPr>
            <w:t>Rolle</w:t>
          </w:r>
        </w:p>
      </w:docPartBody>
    </w:docPart>
    <w:docPart>
      <w:docPartPr>
        <w:name w:val="28836BD2F6554B1DB86735543AC08C60"/>
        <w:category>
          <w:name w:val="Allgemein"/>
          <w:gallery w:val="placeholder"/>
        </w:category>
        <w:types>
          <w:type w:val="bbPlcHdr"/>
        </w:types>
        <w:behaviors>
          <w:behavior w:val="content"/>
        </w:behaviors>
        <w:guid w:val="{1213C747-C477-4331-B53E-C646A22FADC5}"/>
      </w:docPartPr>
      <w:docPartBody>
        <w:p xmlns:wp14="http://schemas.microsoft.com/office/word/2010/wordml" w:rsidR="00B43386" w:rsidP="006310D1" w:rsidRDefault="006310D1" w14:paraId="61B2A542" wp14:textId="77777777">
          <w:pPr>
            <w:pStyle w:val="28836BD2F6554B1DB86735543AC08C60"/>
          </w:pPr>
          <w:r>
            <w:rPr>
              <w:rStyle w:val="Platzhaltertext"/>
            </w:rPr>
            <w:t>Leistungsanteil</w:t>
          </w:r>
        </w:p>
      </w:docPartBody>
    </w:docPart>
    <w:docPart>
      <w:docPartPr>
        <w:name w:val="2AD45AAEA1DE4EE2BEFA4B1B704CFD89"/>
        <w:category>
          <w:name w:val="Allgemein"/>
          <w:gallery w:val="placeholder"/>
        </w:category>
        <w:types>
          <w:type w:val="bbPlcHdr"/>
        </w:types>
        <w:behaviors>
          <w:behavior w:val="content"/>
        </w:behaviors>
        <w:guid w:val="{B9B132B4-B5B5-4741-846B-68EEAE40DEFF}"/>
      </w:docPartPr>
      <w:docPartBody>
        <w:p xmlns:wp14="http://schemas.microsoft.com/office/word/2010/wordml" w:rsidR="00B43386" w:rsidP="006310D1" w:rsidRDefault="006310D1" w14:paraId="1D97B2DD" wp14:textId="77777777">
          <w:pPr>
            <w:pStyle w:val="2AD45AAEA1DE4EE2BEFA4B1B704CFD89"/>
          </w:pPr>
          <w:r>
            <w:rPr>
              <w:rStyle w:val="Platzhaltertext"/>
            </w:rPr>
            <w:t>Fachliche Einordnung</w:t>
          </w:r>
        </w:p>
      </w:docPartBody>
    </w:docPart>
    <w:docPart>
      <w:docPartPr>
        <w:name w:val="565AB5FD304E4A2395CCA02ECD86C4B1"/>
        <w:category>
          <w:name w:val="Allgemein"/>
          <w:gallery w:val="placeholder"/>
        </w:category>
        <w:types>
          <w:type w:val="bbPlcHdr"/>
        </w:types>
        <w:behaviors>
          <w:behavior w:val="content"/>
        </w:behaviors>
        <w:guid w:val="{77BCA643-53B0-4587-BD95-EAD71886B9E3}"/>
      </w:docPartPr>
      <w:docPartBody>
        <w:p xmlns:wp14="http://schemas.microsoft.com/office/word/2010/wordml" w:rsidR="00B43386" w:rsidP="006310D1" w:rsidRDefault="006310D1" w14:paraId="69D62EE3" wp14:textId="77777777">
          <w:pPr>
            <w:pStyle w:val="565AB5FD304E4A2395CCA02ECD86C4B1"/>
          </w:pPr>
          <w:r w:rsidRPr="0047030C">
            <w:rPr>
              <w:rStyle w:val="Platzhaltertext"/>
              <w:rFonts w:cstheme="minorHAnsi"/>
              <w:bCs/>
            </w:rPr>
            <w:t>Bitte erläutern Sie konkret die Vergleichbarkeit des Referenzprojekts mit dem ausge-schriebenen Auftrag</w:t>
          </w:r>
        </w:p>
      </w:docPartBody>
    </w:docPart>
    <w:docPart>
      <w:docPartPr>
        <w:name w:val="84238A0463B74493B4F95526CAC340A5"/>
        <w:category>
          <w:name w:val="Allgemein"/>
          <w:gallery w:val="placeholder"/>
        </w:category>
        <w:types>
          <w:type w:val="bbPlcHdr"/>
        </w:types>
        <w:behaviors>
          <w:behavior w:val="content"/>
        </w:behaviors>
        <w:guid w:val="{0E70742B-FC91-434B-8F71-EA7CB83A474C}"/>
      </w:docPartPr>
      <w:docPartBody>
        <w:p xmlns:wp14="http://schemas.microsoft.com/office/word/2010/wordml" w:rsidR="00B43386" w:rsidP="006310D1" w:rsidRDefault="006310D1" w14:paraId="113F088A" wp14:textId="77777777">
          <w:pPr>
            <w:pStyle w:val="84238A0463B74493B4F95526CAC340A5"/>
          </w:pPr>
          <w:r>
            <w:rPr>
              <w:rStyle w:val="Platzhaltertext"/>
            </w:rPr>
            <w:t>Projektergebnis</w:t>
          </w:r>
        </w:p>
      </w:docPartBody>
    </w:docPart>
    <w:docPart>
      <w:docPartPr>
        <w:name w:val="D37867589E72454689C86F236863AAFF"/>
        <w:category>
          <w:name w:val="Allgemein"/>
          <w:gallery w:val="placeholder"/>
        </w:category>
        <w:types>
          <w:type w:val="bbPlcHdr"/>
        </w:types>
        <w:behaviors>
          <w:behavior w:val="content"/>
        </w:behaviors>
        <w:guid w:val="{3E3210D6-448B-4B67-AC42-8E36006ECCD3}"/>
      </w:docPartPr>
      <w:docPartBody>
        <w:p xmlns:wp14="http://schemas.microsoft.com/office/word/2010/wordml" w:rsidR="00B43386" w:rsidP="006310D1" w:rsidRDefault="006310D1" w14:paraId="1962F765" wp14:textId="77777777">
          <w:pPr>
            <w:pStyle w:val="D37867589E72454689C86F236863AAFF"/>
          </w:pPr>
          <w:r w:rsidRPr="00ED169B">
            <w:rPr>
              <w:rStyle w:val="Platzhaltertext"/>
              <w:b/>
              <w:bCs/>
            </w:rPr>
            <w:t>Projektnummer</w:t>
          </w:r>
        </w:p>
      </w:docPartBody>
    </w:docPart>
    <w:docPart>
      <w:docPartPr>
        <w:name w:val="7EB6DC8D3BF8424A9CA3161AE39777BE"/>
        <w:category>
          <w:name w:val="Allgemein"/>
          <w:gallery w:val="placeholder"/>
        </w:category>
        <w:types>
          <w:type w:val="bbPlcHdr"/>
        </w:types>
        <w:behaviors>
          <w:behavior w:val="content"/>
        </w:behaviors>
        <w:guid w:val="{113A807B-6C19-4AA5-8C2A-6EC95005F901}"/>
      </w:docPartPr>
      <w:docPartBody>
        <w:p xmlns:wp14="http://schemas.microsoft.com/office/word/2010/wordml" w:rsidR="00B43386" w:rsidP="006310D1" w:rsidRDefault="006310D1" w14:paraId="69C41B3B" wp14:textId="77777777">
          <w:pPr>
            <w:pStyle w:val="7EB6DC8D3BF8424A9CA3161AE39777BE"/>
          </w:pPr>
          <w:r>
            <w:rPr>
              <w:rStyle w:val="Platzhaltertext"/>
            </w:rPr>
            <w:t>Name</w:t>
          </w:r>
        </w:p>
      </w:docPartBody>
    </w:docPart>
    <w:docPart>
      <w:docPartPr>
        <w:name w:val="943BEA0461C046C3A2913CF01C777FDA"/>
        <w:category>
          <w:name w:val="Allgemein"/>
          <w:gallery w:val="placeholder"/>
        </w:category>
        <w:types>
          <w:type w:val="bbPlcHdr"/>
        </w:types>
        <w:behaviors>
          <w:behavior w:val="content"/>
        </w:behaviors>
        <w:guid w:val="{A1084788-F576-46CB-890B-58BBE837D70A}"/>
      </w:docPartPr>
      <w:docPartBody>
        <w:p xmlns:wp14="http://schemas.microsoft.com/office/word/2010/wordml" w:rsidR="00B43386" w:rsidP="006310D1" w:rsidRDefault="006310D1" w14:paraId="5DA07AD6" wp14:textId="77777777">
          <w:pPr>
            <w:pStyle w:val="943BEA0461C046C3A2913CF01C777FDA"/>
          </w:pPr>
          <w:r>
            <w:rPr>
              <w:rStyle w:val="Platzhaltertext"/>
            </w:rPr>
            <w:t>Auftraggeber</w:t>
          </w:r>
        </w:p>
      </w:docPartBody>
    </w:docPart>
    <w:docPart>
      <w:docPartPr>
        <w:name w:val="ED243A02C07147CBA4FB7B2206CFA47A"/>
        <w:category>
          <w:name w:val="Allgemein"/>
          <w:gallery w:val="placeholder"/>
        </w:category>
        <w:types>
          <w:type w:val="bbPlcHdr"/>
        </w:types>
        <w:behaviors>
          <w:behavior w:val="content"/>
        </w:behaviors>
        <w:guid w:val="{C2044404-B791-4681-9CCD-7A609E184941}"/>
      </w:docPartPr>
      <w:docPartBody>
        <w:p xmlns:wp14="http://schemas.microsoft.com/office/word/2010/wordml" w:rsidR="00B43386" w:rsidP="006310D1" w:rsidRDefault="006310D1" w14:paraId="76BFA3A4" wp14:textId="77777777">
          <w:pPr>
            <w:pStyle w:val="ED243A02C07147CBA4FB7B2206CFA47A"/>
          </w:pPr>
          <w:r>
            <w:rPr>
              <w:rStyle w:val="Platzhaltertext"/>
            </w:rPr>
            <w:t>Projektgegenstand</w:t>
          </w:r>
        </w:p>
      </w:docPartBody>
    </w:docPart>
    <w:docPart>
      <w:docPartPr>
        <w:name w:val="92774BBEBCA744A4989A2A9BD34D0304"/>
        <w:category>
          <w:name w:val="Allgemein"/>
          <w:gallery w:val="placeholder"/>
        </w:category>
        <w:types>
          <w:type w:val="bbPlcHdr"/>
        </w:types>
        <w:behaviors>
          <w:behavior w:val="content"/>
        </w:behaviors>
        <w:guid w:val="{27009815-B317-4585-8B4D-0EC78DB47E09}"/>
      </w:docPartPr>
      <w:docPartBody>
        <w:p xmlns:wp14="http://schemas.microsoft.com/office/word/2010/wordml" w:rsidR="00B43386" w:rsidP="006310D1" w:rsidRDefault="006310D1" w14:paraId="471DD2A9" wp14:textId="77777777">
          <w:pPr>
            <w:pStyle w:val="92774BBEBCA744A4989A2A9BD34D0304"/>
          </w:pPr>
          <w:r>
            <w:rPr>
              <w:rStyle w:val="Platzhaltertext"/>
            </w:rPr>
            <w:t>Zeitraum</w:t>
          </w:r>
        </w:p>
      </w:docPartBody>
    </w:docPart>
    <w:docPart>
      <w:docPartPr>
        <w:name w:val="5A4ED79EA87D407FA77B541BE8416A8A"/>
        <w:category>
          <w:name w:val="Allgemein"/>
          <w:gallery w:val="placeholder"/>
        </w:category>
        <w:types>
          <w:type w:val="bbPlcHdr"/>
        </w:types>
        <w:behaviors>
          <w:behavior w:val="content"/>
        </w:behaviors>
        <w:guid w:val="{FEF1A98C-9C86-4BA2-B3DE-01DD22139505}"/>
      </w:docPartPr>
      <w:docPartBody>
        <w:p xmlns:wp14="http://schemas.microsoft.com/office/word/2010/wordml" w:rsidR="00B43386" w:rsidP="006310D1" w:rsidRDefault="006310D1" w14:paraId="7C6E9D75" wp14:textId="77777777">
          <w:pPr>
            <w:pStyle w:val="5A4ED79EA87D407FA77B541BE8416A8A"/>
          </w:pPr>
          <w:r>
            <w:rPr>
              <w:rStyle w:val="Platzhaltertext"/>
            </w:rPr>
            <w:t>Umfang der Leistung</w:t>
          </w:r>
        </w:p>
      </w:docPartBody>
    </w:docPart>
    <w:docPart>
      <w:docPartPr>
        <w:name w:val="24F7D5E6F93E4AD1AA34F7ECA86A679A"/>
        <w:category>
          <w:name w:val="Allgemein"/>
          <w:gallery w:val="placeholder"/>
        </w:category>
        <w:types>
          <w:type w:val="bbPlcHdr"/>
        </w:types>
        <w:behaviors>
          <w:behavior w:val="content"/>
        </w:behaviors>
        <w:guid w:val="{73790EAE-43A2-4E72-9982-80C6ECF03124}"/>
      </w:docPartPr>
      <w:docPartBody>
        <w:p xmlns:wp14="http://schemas.microsoft.com/office/word/2010/wordml" w:rsidR="00B43386" w:rsidP="006310D1" w:rsidRDefault="006310D1" w14:paraId="5572C2F5" wp14:textId="77777777">
          <w:pPr>
            <w:pStyle w:val="24F7D5E6F93E4AD1AA34F7ECA86A679A"/>
          </w:pPr>
          <w:r>
            <w:rPr>
              <w:rStyle w:val="Platzhaltertext"/>
            </w:rPr>
            <w:t>Rolle</w:t>
          </w:r>
        </w:p>
      </w:docPartBody>
    </w:docPart>
    <w:docPart>
      <w:docPartPr>
        <w:name w:val="485B93A7091242D79C4AFFC92544D85D"/>
        <w:category>
          <w:name w:val="Allgemein"/>
          <w:gallery w:val="placeholder"/>
        </w:category>
        <w:types>
          <w:type w:val="bbPlcHdr"/>
        </w:types>
        <w:behaviors>
          <w:behavior w:val="content"/>
        </w:behaviors>
        <w:guid w:val="{ED244926-B8BF-46E8-BCF2-AD76C2D0DC9B}"/>
      </w:docPartPr>
      <w:docPartBody>
        <w:p xmlns:wp14="http://schemas.microsoft.com/office/word/2010/wordml" w:rsidR="00B43386" w:rsidP="006310D1" w:rsidRDefault="006310D1" w14:paraId="7CFEF41C" wp14:textId="77777777">
          <w:pPr>
            <w:pStyle w:val="485B93A7091242D79C4AFFC92544D85D"/>
          </w:pPr>
          <w:r>
            <w:rPr>
              <w:rStyle w:val="Platzhaltertext"/>
            </w:rPr>
            <w:t>Leistungsanteil</w:t>
          </w:r>
        </w:p>
      </w:docPartBody>
    </w:docPart>
    <w:docPart>
      <w:docPartPr>
        <w:name w:val="080A93EEE3224FD1AC66412CB845B62F"/>
        <w:category>
          <w:name w:val="Allgemein"/>
          <w:gallery w:val="placeholder"/>
        </w:category>
        <w:types>
          <w:type w:val="bbPlcHdr"/>
        </w:types>
        <w:behaviors>
          <w:behavior w:val="content"/>
        </w:behaviors>
        <w:guid w:val="{064CBC9E-6E61-496D-A799-844289DC5760}"/>
      </w:docPartPr>
      <w:docPartBody>
        <w:p xmlns:wp14="http://schemas.microsoft.com/office/word/2010/wordml" w:rsidR="00B43386" w:rsidP="006310D1" w:rsidRDefault="006310D1" w14:paraId="53828222" wp14:textId="77777777">
          <w:pPr>
            <w:pStyle w:val="080A93EEE3224FD1AC66412CB845B62F"/>
          </w:pPr>
          <w:r>
            <w:rPr>
              <w:rStyle w:val="Platzhaltertext"/>
            </w:rPr>
            <w:t>Fachliche Einordnung</w:t>
          </w:r>
        </w:p>
      </w:docPartBody>
    </w:docPart>
    <w:docPart>
      <w:docPartPr>
        <w:name w:val="845534C56D334419BB7B2D631FD32452"/>
        <w:category>
          <w:name w:val="Allgemein"/>
          <w:gallery w:val="placeholder"/>
        </w:category>
        <w:types>
          <w:type w:val="bbPlcHdr"/>
        </w:types>
        <w:behaviors>
          <w:behavior w:val="content"/>
        </w:behaviors>
        <w:guid w:val="{28B55C55-3E5D-4E4F-B650-69EC5E7D1D70}"/>
      </w:docPartPr>
      <w:docPartBody>
        <w:p xmlns:wp14="http://schemas.microsoft.com/office/word/2010/wordml" w:rsidR="00B43386" w:rsidP="006310D1" w:rsidRDefault="006310D1" w14:paraId="1E79A362" wp14:textId="77777777">
          <w:pPr>
            <w:pStyle w:val="845534C56D334419BB7B2D631FD32452"/>
          </w:pPr>
          <w:r w:rsidRPr="0047030C">
            <w:rPr>
              <w:rStyle w:val="Platzhaltertext"/>
              <w:rFonts w:cstheme="minorHAnsi"/>
              <w:bCs/>
            </w:rPr>
            <w:t>Bitte erläutern Sie konkret die Vergleichbarkeit des Referenzprojekts mit dem ausge-schriebenen Auftrag</w:t>
          </w:r>
        </w:p>
      </w:docPartBody>
    </w:docPart>
    <w:docPart>
      <w:docPartPr>
        <w:name w:val="942A40A34E19408E9565F3478D9FA4BB"/>
        <w:category>
          <w:name w:val="Allgemein"/>
          <w:gallery w:val="placeholder"/>
        </w:category>
        <w:types>
          <w:type w:val="bbPlcHdr"/>
        </w:types>
        <w:behaviors>
          <w:behavior w:val="content"/>
        </w:behaviors>
        <w:guid w:val="{A5D49DFB-33BB-4CAC-9885-DDD500628024}"/>
      </w:docPartPr>
      <w:docPartBody>
        <w:p xmlns:wp14="http://schemas.microsoft.com/office/word/2010/wordml" w:rsidR="00B43386" w:rsidP="006310D1" w:rsidRDefault="006310D1" w14:paraId="65C4AD27" wp14:textId="77777777">
          <w:pPr>
            <w:pStyle w:val="942A40A34E19408E9565F3478D9FA4BB"/>
          </w:pPr>
          <w:r>
            <w:rPr>
              <w:rStyle w:val="Platzhaltertext"/>
            </w:rPr>
            <w:t>Projektergebnis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D1"/>
    <w:rsid w:val="00115247"/>
    <w:rsid w:val="006310D1"/>
    <w:rsid w:val="00B43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310D1"/>
    <w:rPr>
      <w:color w:val="808080"/>
    </w:rPr>
  </w:style>
  <w:style w:type="paragraph" w:customStyle="1" w:styleId="D10189FA3C9C43BF92E40BB5906DC8E3">
    <w:name w:val="D10189FA3C9C43BF92E40BB5906DC8E3"/>
    <w:rsid w:val="006310D1"/>
  </w:style>
  <w:style w:type="paragraph" w:customStyle="1" w:styleId="9CD4F1724B9A4EFBA14218CA0A5EF5A0">
    <w:name w:val="9CD4F1724B9A4EFBA14218CA0A5EF5A0"/>
    <w:rsid w:val="006310D1"/>
  </w:style>
  <w:style w:type="paragraph" w:customStyle="1" w:styleId="051F7EFDB1DC415980970BC2D967729C">
    <w:name w:val="051F7EFDB1DC415980970BC2D967729C"/>
    <w:rsid w:val="006310D1"/>
  </w:style>
  <w:style w:type="paragraph" w:customStyle="1" w:styleId="1BD6C224100F41D8ADE3990DA92E8C01">
    <w:name w:val="1BD6C224100F41D8ADE3990DA92E8C01"/>
    <w:rsid w:val="006310D1"/>
  </w:style>
  <w:style w:type="paragraph" w:customStyle="1" w:styleId="CDC85E35174F467BBDEA46B71D3C668B">
    <w:name w:val="CDC85E35174F467BBDEA46B71D3C668B"/>
    <w:rsid w:val="006310D1"/>
  </w:style>
  <w:style w:type="paragraph" w:customStyle="1" w:styleId="BCD35F8E87F645B3BCB1762E8E9729D7">
    <w:name w:val="BCD35F8E87F645B3BCB1762E8E9729D7"/>
    <w:rsid w:val="006310D1"/>
  </w:style>
  <w:style w:type="paragraph" w:customStyle="1" w:styleId="D1B34094893940D59AC71DAEAAC6F884">
    <w:name w:val="D1B34094893940D59AC71DAEAAC6F884"/>
    <w:rsid w:val="006310D1"/>
  </w:style>
  <w:style w:type="paragraph" w:customStyle="1" w:styleId="D3FE9604D5024C4BBEB5A8EA5A5D6927">
    <w:name w:val="D3FE9604D5024C4BBEB5A8EA5A5D6927"/>
    <w:rsid w:val="006310D1"/>
  </w:style>
  <w:style w:type="paragraph" w:customStyle="1" w:styleId="25837562B623418EBE6F342DF6496CCC">
    <w:name w:val="25837562B623418EBE6F342DF6496CCC"/>
    <w:rsid w:val="006310D1"/>
  </w:style>
  <w:style w:type="paragraph" w:customStyle="1" w:styleId="8671F5698C9D46F18FB90E5C030A5AA7">
    <w:name w:val="8671F5698C9D46F18FB90E5C030A5AA7"/>
    <w:rsid w:val="006310D1"/>
  </w:style>
  <w:style w:type="paragraph" w:customStyle="1" w:styleId="65C0AEE548EB4D8090C0E926A5424490">
    <w:name w:val="65C0AEE548EB4D8090C0E926A5424490"/>
    <w:rsid w:val="006310D1"/>
  </w:style>
  <w:style w:type="paragraph" w:customStyle="1" w:styleId="BFA0A36E5D6C4808ADD17368EB73B68B">
    <w:name w:val="BFA0A36E5D6C4808ADD17368EB73B68B"/>
    <w:rsid w:val="006310D1"/>
  </w:style>
  <w:style w:type="paragraph" w:customStyle="1" w:styleId="67CE2F43D6D6419CBACF0535674EDBB2">
    <w:name w:val="67CE2F43D6D6419CBACF0535674EDBB2"/>
    <w:rsid w:val="006310D1"/>
  </w:style>
  <w:style w:type="paragraph" w:customStyle="1" w:styleId="A7A61CDB9C4F45A1BE4075A0F8C3D35E">
    <w:name w:val="A7A61CDB9C4F45A1BE4075A0F8C3D35E"/>
    <w:rsid w:val="006310D1"/>
  </w:style>
  <w:style w:type="paragraph" w:customStyle="1" w:styleId="BA6C3DC2DCFB461795E910BD30F8FF2C">
    <w:name w:val="BA6C3DC2DCFB461795E910BD30F8FF2C"/>
    <w:rsid w:val="006310D1"/>
  </w:style>
  <w:style w:type="paragraph" w:customStyle="1" w:styleId="DB684A4646C14235A17CB08A9803EE25">
    <w:name w:val="DB684A4646C14235A17CB08A9803EE25"/>
    <w:rsid w:val="006310D1"/>
  </w:style>
  <w:style w:type="paragraph" w:customStyle="1" w:styleId="08633B0C82314C53A0E3B673F4A2A922">
    <w:name w:val="08633B0C82314C53A0E3B673F4A2A922"/>
    <w:rsid w:val="006310D1"/>
  </w:style>
  <w:style w:type="paragraph" w:customStyle="1" w:styleId="656A9B0F4D074BCF9F6675B383FE44AA">
    <w:name w:val="656A9B0F4D074BCF9F6675B383FE44AA"/>
    <w:rsid w:val="006310D1"/>
  </w:style>
  <w:style w:type="paragraph" w:customStyle="1" w:styleId="71701F3C993F40F49CF8D2C642D836BC">
    <w:name w:val="71701F3C993F40F49CF8D2C642D836BC"/>
    <w:rsid w:val="006310D1"/>
  </w:style>
  <w:style w:type="paragraph" w:customStyle="1" w:styleId="8A5DBE5186C84858AA31CF5D137FEB81">
    <w:name w:val="8A5DBE5186C84858AA31CF5D137FEB81"/>
    <w:rsid w:val="006310D1"/>
  </w:style>
  <w:style w:type="paragraph" w:customStyle="1" w:styleId="6A690C2EB9604A23950FCE3C780AEA4D">
    <w:name w:val="6A690C2EB9604A23950FCE3C780AEA4D"/>
    <w:rsid w:val="006310D1"/>
  </w:style>
  <w:style w:type="paragraph" w:customStyle="1" w:styleId="9059AF1C1F034652B040792805476CED">
    <w:name w:val="9059AF1C1F034652B040792805476CED"/>
    <w:rsid w:val="006310D1"/>
  </w:style>
  <w:style w:type="paragraph" w:customStyle="1" w:styleId="C572DAB73971434DB9448391EDED25F4">
    <w:name w:val="C572DAB73971434DB9448391EDED25F4"/>
    <w:rsid w:val="006310D1"/>
  </w:style>
  <w:style w:type="paragraph" w:customStyle="1" w:styleId="CA54BF3530574A97AF39EDB60834F947">
    <w:name w:val="CA54BF3530574A97AF39EDB60834F947"/>
    <w:rsid w:val="006310D1"/>
  </w:style>
  <w:style w:type="paragraph" w:customStyle="1" w:styleId="D88AC3DE9F544BF8BF42EC073953EA15">
    <w:name w:val="D88AC3DE9F544BF8BF42EC073953EA15"/>
    <w:rsid w:val="006310D1"/>
  </w:style>
  <w:style w:type="paragraph" w:customStyle="1" w:styleId="33BB8D36AF6445B6842805331AE71B3A">
    <w:name w:val="33BB8D36AF6445B6842805331AE71B3A"/>
    <w:rsid w:val="006310D1"/>
  </w:style>
  <w:style w:type="paragraph" w:customStyle="1" w:styleId="FAD1D6E5767C4FD687CC52EC83EE3E26">
    <w:name w:val="FAD1D6E5767C4FD687CC52EC83EE3E26"/>
    <w:rsid w:val="006310D1"/>
  </w:style>
  <w:style w:type="paragraph" w:customStyle="1" w:styleId="13896F2C00884ECDBB7057D337674A77">
    <w:name w:val="13896F2C00884ECDBB7057D337674A77"/>
    <w:rsid w:val="006310D1"/>
  </w:style>
  <w:style w:type="paragraph" w:customStyle="1" w:styleId="C1DB361B82FA4A83BD27E42984E2D950">
    <w:name w:val="C1DB361B82FA4A83BD27E42984E2D950"/>
    <w:rsid w:val="006310D1"/>
  </w:style>
  <w:style w:type="paragraph" w:customStyle="1" w:styleId="280E12EC9CFF4939A937ED9108CD6705">
    <w:name w:val="280E12EC9CFF4939A937ED9108CD6705"/>
    <w:rsid w:val="006310D1"/>
  </w:style>
  <w:style w:type="paragraph" w:customStyle="1" w:styleId="9B6347B359024109AE384B16E354074C">
    <w:name w:val="9B6347B359024109AE384B16E354074C"/>
    <w:rsid w:val="006310D1"/>
  </w:style>
  <w:style w:type="paragraph" w:customStyle="1" w:styleId="540B7516B816407088E8B4F0CF1EA0FC">
    <w:name w:val="540B7516B816407088E8B4F0CF1EA0FC"/>
    <w:rsid w:val="006310D1"/>
  </w:style>
  <w:style w:type="paragraph" w:customStyle="1" w:styleId="7C01DA2407EC44A18FC3B26A9F99ACDE">
    <w:name w:val="7C01DA2407EC44A18FC3B26A9F99ACDE"/>
    <w:rsid w:val="006310D1"/>
  </w:style>
  <w:style w:type="paragraph" w:customStyle="1" w:styleId="75A447F78B834A6D8D1B652D7C707333">
    <w:name w:val="75A447F78B834A6D8D1B652D7C707333"/>
    <w:rsid w:val="006310D1"/>
  </w:style>
  <w:style w:type="paragraph" w:customStyle="1" w:styleId="AA20B44249784A96B4D1C39B8992F478">
    <w:name w:val="AA20B44249784A96B4D1C39B8992F478"/>
    <w:rsid w:val="006310D1"/>
  </w:style>
  <w:style w:type="paragraph" w:customStyle="1" w:styleId="AED73C6AD429404DBB94663360F072BE">
    <w:name w:val="AED73C6AD429404DBB94663360F072BE"/>
    <w:rsid w:val="006310D1"/>
  </w:style>
  <w:style w:type="paragraph" w:customStyle="1" w:styleId="5DAA7B8430F84356875482DB633D05FC">
    <w:name w:val="5DAA7B8430F84356875482DB633D05FC"/>
    <w:rsid w:val="006310D1"/>
  </w:style>
  <w:style w:type="paragraph" w:customStyle="1" w:styleId="5C329C4CA84744829D166AE3D78904B9">
    <w:name w:val="5C329C4CA84744829D166AE3D78904B9"/>
    <w:rsid w:val="006310D1"/>
  </w:style>
  <w:style w:type="paragraph" w:customStyle="1" w:styleId="4F339069D3EB4C00BF2251DE3DDBA291">
    <w:name w:val="4F339069D3EB4C00BF2251DE3DDBA291"/>
    <w:rsid w:val="006310D1"/>
  </w:style>
  <w:style w:type="paragraph" w:customStyle="1" w:styleId="108EBF0277FC4C9B80081E6F580EB08E">
    <w:name w:val="108EBF0277FC4C9B80081E6F580EB08E"/>
    <w:rsid w:val="006310D1"/>
  </w:style>
  <w:style w:type="paragraph" w:customStyle="1" w:styleId="8BA402259B714D16ABE96D956772E2FA">
    <w:name w:val="8BA402259B714D16ABE96D956772E2FA"/>
    <w:rsid w:val="006310D1"/>
  </w:style>
  <w:style w:type="paragraph" w:customStyle="1" w:styleId="846B0E0701AC44488FEA3748B681A254">
    <w:name w:val="846B0E0701AC44488FEA3748B681A254"/>
    <w:rsid w:val="006310D1"/>
  </w:style>
  <w:style w:type="paragraph" w:customStyle="1" w:styleId="D485E2AE0B1F4F83867D4EE9C292B7B4">
    <w:name w:val="D485E2AE0B1F4F83867D4EE9C292B7B4"/>
    <w:rsid w:val="006310D1"/>
  </w:style>
  <w:style w:type="paragraph" w:customStyle="1" w:styleId="A1730D78D2604A938129DA3A1D80C555">
    <w:name w:val="A1730D78D2604A938129DA3A1D80C555"/>
    <w:rsid w:val="006310D1"/>
  </w:style>
  <w:style w:type="paragraph" w:customStyle="1" w:styleId="BAD60D77B541409097CA0A8B340EE1DB">
    <w:name w:val="BAD60D77B541409097CA0A8B340EE1DB"/>
    <w:rsid w:val="006310D1"/>
  </w:style>
  <w:style w:type="paragraph" w:customStyle="1" w:styleId="2617EB1FE3264EECBECDCE1E6E02D602">
    <w:name w:val="2617EB1FE3264EECBECDCE1E6E02D602"/>
    <w:rsid w:val="006310D1"/>
  </w:style>
  <w:style w:type="paragraph" w:customStyle="1" w:styleId="E5C5D31A75C34E6CBA9D361EE0B19069">
    <w:name w:val="E5C5D31A75C34E6CBA9D361EE0B19069"/>
    <w:rsid w:val="006310D1"/>
  </w:style>
  <w:style w:type="paragraph" w:customStyle="1" w:styleId="F946FE63D0DF498597884A243975F8D9">
    <w:name w:val="F946FE63D0DF498597884A243975F8D9"/>
    <w:rsid w:val="006310D1"/>
  </w:style>
  <w:style w:type="paragraph" w:customStyle="1" w:styleId="EE6BA0D898E84B9A83E208F6DD03D9F2">
    <w:name w:val="EE6BA0D898E84B9A83E208F6DD03D9F2"/>
    <w:rsid w:val="006310D1"/>
  </w:style>
  <w:style w:type="paragraph" w:customStyle="1" w:styleId="B4A1DC08CB6C4B1A93E4464939F2D0AE">
    <w:name w:val="B4A1DC08CB6C4B1A93E4464939F2D0AE"/>
    <w:rsid w:val="006310D1"/>
  </w:style>
  <w:style w:type="paragraph" w:customStyle="1" w:styleId="C1B9F6DF698C431EBF67E21DD57621F8">
    <w:name w:val="C1B9F6DF698C431EBF67E21DD57621F8"/>
    <w:rsid w:val="006310D1"/>
  </w:style>
  <w:style w:type="paragraph" w:customStyle="1" w:styleId="62B2E20335A840AB9D2AFBB353BF04F3">
    <w:name w:val="62B2E20335A840AB9D2AFBB353BF04F3"/>
    <w:rsid w:val="006310D1"/>
  </w:style>
  <w:style w:type="paragraph" w:customStyle="1" w:styleId="BF49644704F9489FAD77439C0951CA52">
    <w:name w:val="BF49644704F9489FAD77439C0951CA52"/>
    <w:rsid w:val="006310D1"/>
  </w:style>
  <w:style w:type="paragraph" w:customStyle="1" w:styleId="0415F76553A347C4853B300114A3DB5C">
    <w:name w:val="0415F76553A347C4853B300114A3DB5C"/>
    <w:rsid w:val="006310D1"/>
  </w:style>
  <w:style w:type="paragraph" w:customStyle="1" w:styleId="0082046F11F8481EA041FBADD1949D71">
    <w:name w:val="0082046F11F8481EA041FBADD1949D71"/>
    <w:rsid w:val="006310D1"/>
  </w:style>
  <w:style w:type="paragraph" w:customStyle="1" w:styleId="5F60270A4FC947B9B5EEDBDD2E86F363">
    <w:name w:val="5F60270A4FC947B9B5EEDBDD2E86F363"/>
    <w:rsid w:val="006310D1"/>
  </w:style>
  <w:style w:type="paragraph" w:customStyle="1" w:styleId="ED4FFE545AC34B219A4653151787A5EA">
    <w:name w:val="ED4FFE545AC34B219A4653151787A5EA"/>
    <w:rsid w:val="006310D1"/>
  </w:style>
  <w:style w:type="paragraph" w:customStyle="1" w:styleId="9593442BCFFA45909C959CAE9325D3F9">
    <w:name w:val="9593442BCFFA45909C959CAE9325D3F9"/>
    <w:rsid w:val="006310D1"/>
  </w:style>
  <w:style w:type="paragraph" w:customStyle="1" w:styleId="929022145A9D49BB89F3B6F5293AA112">
    <w:name w:val="929022145A9D49BB89F3B6F5293AA112"/>
    <w:rsid w:val="006310D1"/>
  </w:style>
  <w:style w:type="paragraph" w:customStyle="1" w:styleId="4D3E55CB301149CA91CA30F0D8B19755">
    <w:name w:val="4D3E55CB301149CA91CA30F0D8B19755"/>
    <w:rsid w:val="006310D1"/>
  </w:style>
  <w:style w:type="paragraph" w:customStyle="1" w:styleId="91752B37E3EA43129A7A5711109E8E44">
    <w:name w:val="91752B37E3EA43129A7A5711109E8E44"/>
    <w:rsid w:val="006310D1"/>
  </w:style>
  <w:style w:type="paragraph" w:customStyle="1" w:styleId="344CC3077D5044FF9A601CB0CD2F557A">
    <w:name w:val="344CC3077D5044FF9A601CB0CD2F557A"/>
    <w:rsid w:val="006310D1"/>
  </w:style>
  <w:style w:type="paragraph" w:customStyle="1" w:styleId="0834C5B953CF4AC9BF52685551A230FF">
    <w:name w:val="0834C5B953CF4AC9BF52685551A230FF"/>
    <w:rsid w:val="006310D1"/>
  </w:style>
  <w:style w:type="paragraph" w:customStyle="1" w:styleId="E9551802C0A040FF85288CF0DC3801A7">
    <w:name w:val="E9551802C0A040FF85288CF0DC3801A7"/>
    <w:rsid w:val="006310D1"/>
  </w:style>
  <w:style w:type="paragraph" w:customStyle="1" w:styleId="53DB9C84EC9D405B87831264FA6571A2">
    <w:name w:val="53DB9C84EC9D405B87831264FA6571A2"/>
    <w:rsid w:val="006310D1"/>
  </w:style>
  <w:style w:type="paragraph" w:customStyle="1" w:styleId="D023217B5C12439CB682989AA4E542B6">
    <w:name w:val="D023217B5C12439CB682989AA4E542B6"/>
    <w:rsid w:val="006310D1"/>
  </w:style>
  <w:style w:type="paragraph" w:customStyle="1" w:styleId="F04926076CE34B70A7E50EFC8E3D1ABC">
    <w:name w:val="F04926076CE34B70A7E50EFC8E3D1ABC"/>
    <w:rsid w:val="006310D1"/>
  </w:style>
  <w:style w:type="paragraph" w:customStyle="1" w:styleId="AFF4C7BE67C94CCA8C881EE9178FF1D4">
    <w:name w:val="AFF4C7BE67C94CCA8C881EE9178FF1D4"/>
    <w:rsid w:val="006310D1"/>
  </w:style>
  <w:style w:type="paragraph" w:customStyle="1" w:styleId="B1093A2497384E988719EBCDB30C5D31">
    <w:name w:val="B1093A2497384E988719EBCDB30C5D31"/>
    <w:rsid w:val="006310D1"/>
  </w:style>
  <w:style w:type="paragraph" w:customStyle="1" w:styleId="7D0D34E50AB1486CB348B76B628D2620">
    <w:name w:val="7D0D34E50AB1486CB348B76B628D2620"/>
    <w:rsid w:val="006310D1"/>
  </w:style>
  <w:style w:type="paragraph" w:customStyle="1" w:styleId="6669C1FC09C04201B43F3CAC7FB8049E">
    <w:name w:val="6669C1FC09C04201B43F3CAC7FB8049E"/>
    <w:rsid w:val="006310D1"/>
  </w:style>
  <w:style w:type="paragraph" w:customStyle="1" w:styleId="965946C639B2401A9527B7A0FF915998">
    <w:name w:val="965946C639B2401A9527B7A0FF915998"/>
    <w:rsid w:val="006310D1"/>
  </w:style>
  <w:style w:type="paragraph" w:customStyle="1" w:styleId="11074CD8891A46DDA6C917D916C86EB7">
    <w:name w:val="11074CD8891A46DDA6C917D916C86EB7"/>
    <w:rsid w:val="006310D1"/>
  </w:style>
  <w:style w:type="paragraph" w:customStyle="1" w:styleId="2293C4F1350740FA920B0C9E4E0BC987">
    <w:name w:val="2293C4F1350740FA920B0C9E4E0BC987"/>
    <w:rsid w:val="006310D1"/>
  </w:style>
  <w:style w:type="paragraph" w:customStyle="1" w:styleId="950F5C296D41476395042820B334C96E">
    <w:name w:val="950F5C296D41476395042820B334C96E"/>
    <w:rsid w:val="006310D1"/>
  </w:style>
  <w:style w:type="paragraph" w:customStyle="1" w:styleId="0A2FE7E0979D4D1585461C8F307C726B">
    <w:name w:val="0A2FE7E0979D4D1585461C8F307C726B"/>
    <w:rsid w:val="006310D1"/>
  </w:style>
  <w:style w:type="paragraph" w:customStyle="1" w:styleId="2ED1F708C6144C71A2A1EFE62E5018AE">
    <w:name w:val="2ED1F708C6144C71A2A1EFE62E5018AE"/>
    <w:rsid w:val="006310D1"/>
  </w:style>
  <w:style w:type="paragraph" w:customStyle="1" w:styleId="736C03D30FFC49828DB8B7564539D17A">
    <w:name w:val="736C03D30FFC49828DB8B7564539D17A"/>
    <w:rsid w:val="006310D1"/>
  </w:style>
  <w:style w:type="paragraph" w:customStyle="1" w:styleId="065349117B7D4E7CBD127057E5132C83">
    <w:name w:val="065349117B7D4E7CBD127057E5132C83"/>
    <w:rsid w:val="006310D1"/>
  </w:style>
  <w:style w:type="paragraph" w:customStyle="1" w:styleId="6A5F045FACED4C7E8A51BA90A0978CEE">
    <w:name w:val="6A5F045FACED4C7E8A51BA90A0978CEE"/>
    <w:rsid w:val="006310D1"/>
  </w:style>
  <w:style w:type="paragraph" w:customStyle="1" w:styleId="58C70CE088ED42DE8D15855BE1CCD2FF">
    <w:name w:val="58C70CE088ED42DE8D15855BE1CCD2FF"/>
    <w:rsid w:val="006310D1"/>
  </w:style>
  <w:style w:type="paragraph" w:customStyle="1" w:styleId="45FBC9E3F88241D9A84B2F866BC49285">
    <w:name w:val="45FBC9E3F88241D9A84B2F866BC49285"/>
    <w:rsid w:val="006310D1"/>
  </w:style>
  <w:style w:type="paragraph" w:customStyle="1" w:styleId="AC3B0216B5B74D378C5170D2A37F90DB">
    <w:name w:val="AC3B0216B5B74D378C5170D2A37F90DB"/>
    <w:rsid w:val="006310D1"/>
  </w:style>
  <w:style w:type="paragraph" w:customStyle="1" w:styleId="3374788795594020BB5E7D28BF3BC780">
    <w:name w:val="3374788795594020BB5E7D28BF3BC780"/>
    <w:rsid w:val="006310D1"/>
  </w:style>
  <w:style w:type="paragraph" w:customStyle="1" w:styleId="94033DB19F1B422489A0E19B72F1D3DE">
    <w:name w:val="94033DB19F1B422489A0E19B72F1D3DE"/>
    <w:rsid w:val="006310D1"/>
  </w:style>
  <w:style w:type="paragraph" w:customStyle="1" w:styleId="07AB5D4B92CF48D4BF233C898ED55826">
    <w:name w:val="07AB5D4B92CF48D4BF233C898ED55826"/>
    <w:rsid w:val="006310D1"/>
  </w:style>
  <w:style w:type="paragraph" w:customStyle="1" w:styleId="6A8A263B21324D7E9AD8903D75470E9C">
    <w:name w:val="6A8A263B21324D7E9AD8903D75470E9C"/>
    <w:rsid w:val="006310D1"/>
  </w:style>
  <w:style w:type="paragraph" w:customStyle="1" w:styleId="E6FD0516B5D14F14A82CCB9E43B45003">
    <w:name w:val="E6FD0516B5D14F14A82CCB9E43B45003"/>
    <w:rsid w:val="006310D1"/>
  </w:style>
  <w:style w:type="paragraph" w:customStyle="1" w:styleId="A2E72801B12B4A65A4EFE7136E8F3D04">
    <w:name w:val="A2E72801B12B4A65A4EFE7136E8F3D04"/>
    <w:rsid w:val="006310D1"/>
  </w:style>
  <w:style w:type="paragraph" w:customStyle="1" w:styleId="143B54032B974A61835ABCD4B2F02692">
    <w:name w:val="143B54032B974A61835ABCD4B2F02692"/>
    <w:rsid w:val="006310D1"/>
  </w:style>
  <w:style w:type="paragraph" w:customStyle="1" w:styleId="13C8910CEBF34A7EA12F7B0AF7B24867">
    <w:name w:val="13C8910CEBF34A7EA12F7B0AF7B24867"/>
    <w:rsid w:val="006310D1"/>
  </w:style>
  <w:style w:type="paragraph" w:customStyle="1" w:styleId="1E938B06E75E4B4B9BC49735EE908C55">
    <w:name w:val="1E938B06E75E4B4B9BC49735EE908C55"/>
    <w:rsid w:val="006310D1"/>
  </w:style>
  <w:style w:type="paragraph" w:customStyle="1" w:styleId="AB72BAB10D0C4991959F4445A89142B7">
    <w:name w:val="AB72BAB10D0C4991959F4445A89142B7"/>
    <w:rsid w:val="006310D1"/>
  </w:style>
  <w:style w:type="paragraph" w:customStyle="1" w:styleId="E25F3AA05A144A16B29C31CF92AD0E49">
    <w:name w:val="E25F3AA05A144A16B29C31CF92AD0E49"/>
    <w:rsid w:val="006310D1"/>
  </w:style>
  <w:style w:type="paragraph" w:customStyle="1" w:styleId="E9DCCD4655844C0DA99419A25B26CF26">
    <w:name w:val="E9DCCD4655844C0DA99419A25B26CF26"/>
    <w:rsid w:val="006310D1"/>
  </w:style>
  <w:style w:type="paragraph" w:customStyle="1" w:styleId="DFF7730D4D644CEE870B979FB10415C9">
    <w:name w:val="DFF7730D4D644CEE870B979FB10415C9"/>
    <w:rsid w:val="006310D1"/>
  </w:style>
  <w:style w:type="paragraph" w:customStyle="1" w:styleId="BA6E1615340E4759A93B5E18C3E79B81">
    <w:name w:val="BA6E1615340E4759A93B5E18C3E79B81"/>
    <w:rsid w:val="006310D1"/>
  </w:style>
  <w:style w:type="paragraph" w:customStyle="1" w:styleId="C2BF53C42D0640198CE45BA2A64A154C">
    <w:name w:val="C2BF53C42D0640198CE45BA2A64A154C"/>
    <w:rsid w:val="006310D1"/>
  </w:style>
  <w:style w:type="paragraph" w:customStyle="1" w:styleId="23842816392F4E84BB7FCD5E132CA894">
    <w:name w:val="23842816392F4E84BB7FCD5E132CA894"/>
    <w:rsid w:val="006310D1"/>
  </w:style>
  <w:style w:type="paragraph" w:customStyle="1" w:styleId="69A0476BA7144569ACE490DA69E11888">
    <w:name w:val="69A0476BA7144569ACE490DA69E11888"/>
    <w:rsid w:val="006310D1"/>
  </w:style>
  <w:style w:type="paragraph" w:customStyle="1" w:styleId="1547DE131FC2418B86BDEB0DD2DBC34C">
    <w:name w:val="1547DE131FC2418B86BDEB0DD2DBC34C"/>
    <w:rsid w:val="006310D1"/>
  </w:style>
  <w:style w:type="paragraph" w:customStyle="1" w:styleId="0AD2533E66044A6DB19978831A8EBA19">
    <w:name w:val="0AD2533E66044A6DB19978831A8EBA19"/>
    <w:rsid w:val="006310D1"/>
  </w:style>
  <w:style w:type="paragraph" w:customStyle="1" w:styleId="2CFB4FD61FE84B62803E9E47B5436992">
    <w:name w:val="2CFB4FD61FE84B62803E9E47B5436992"/>
    <w:rsid w:val="006310D1"/>
  </w:style>
  <w:style w:type="paragraph" w:customStyle="1" w:styleId="E4C2F2324191475BB0F762795912C54E">
    <w:name w:val="E4C2F2324191475BB0F762795912C54E"/>
    <w:rsid w:val="006310D1"/>
  </w:style>
  <w:style w:type="paragraph" w:customStyle="1" w:styleId="1F02E5CFBBA24094A8DE477F5C1255E5">
    <w:name w:val="1F02E5CFBBA24094A8DE477F5C1255E5"/>
    <w:rsid w:val="006310D1"/>
  </w:style>
  <w:style w:type="paragraph" w:customStyle="1" w:styleId="FF1FD6E1EC214D3AAA817504EAD30364">
    <w:name w:val="FF1FD6E1EC214D3AAA817504EAD30364"/>
    <w:rsid w:val="006310D1"/>
  </w:style>
  <w:style w:type="paragraph" w:customStyle="1" w:styleId="65C3B441E5FE4004BA9C4997CD63B95C">
    <w:name w:val="65C3B441E5FE4004BA9C4997CD63B95C"/>
    <w:rsid w:val="006310D1"/>
  </w:style>
  <w:style w:type="paragraph" w:customStyle="1" w:styleId="5D1D242F38DC48228FCAACE095CF7DC3">
    <w:name w:val="5D1D242F38DC48228FCAACE095CF7DC3"/>
    <w:rsid w:val="006310D1"/>
  </w:style>
  <w:style w:type="paragraph" w:customStyle="1" w:styleId="CD4DA8715E4142D0A236855328CFED10">
    <w:name w:val="CD4DA8715E4142D0A236855328CFED10"/>
    <w:rsid w:val="006310D1"/>
  </w:style>
  <w:style w:type="paragraph" w:customStyle="1" w:styleId="30B5141138544AF68BD9CF4A3686EE64">
    <w:name w:val="30B5141138544AF68BD9CF4A3686EE64"/>
    <w:rsid w:val="006310D1"/>
  </w:style>
  <w:style w:type="paragraph" w:customStyle="1" w:styleId="F4F067E7245148CFA73E4257DE6B2A69">
    <w:name w:val="F4F067E7245148CFA73E4257DE6B2A69"/>
    <w:rsid w:val="006310D1"/>
  </w:style>
  <w:style w:type="paragraph" w:customStyle="1" w:styleId="96E31C70D9DE477D9DDDE3948D5A3DE1">
    <w:name w:val="96E31C70D9DE477D9DDDE3948D5A3DE1"/>
    <w:rsid w:val="006310D1"/>
  </w:style>
  <w:style w:type="paragraph" w:customStyle="1" w:styleId="4F5E8B73D61A47E085E2989D0A0A99C6">
    <w:name w:val="4F5E8B73D61A47E085E2989D0A0A99C6"/>
    <w:rsid w:val="006310D1"/>
  </w:style>
  <w:style w:type="paragraph" w:customStyle="1" w:styleId="CA950C0149B64D5784D0B2078B82AB24">
    <w:name w:val="CA950C0149B64D5784D0B2078B82AB24"/>
    <w:rsid w:val="006310D1"/>
  </w:style>
  <w:style w:type="paragraph" w:customStyle="1" w:styleId="2C0622F94B6346E78CADBB8EEF77693F">
    <w:name w:val="2C0622F94B6346E78CADBB8EEF77693F"/>
    <w:rsid w:val="006310D1"/>
  </w:style>
  <w:style w:type="paragraph" w:customStyle="1" w:styleId="70D42F4EF412414ABB6116A4D2DF5D91">
    <w:name w:val="70D42F4EF412414ABB6116A4D2DF5D91"/>
    <w:rsid w:val="006310D1"/>
  </w:style>
  <w:style w:type="paragraph" w:customStyle="1" w:styleId="1A0809E5A89E4CF09AC5F5B742AAC4F9">
    <w:name w:val="1A0809E5A89E4CF09AC5F5B742AAC4F9"/>
    <w:rsid w:val="006310D1"/>
  </w:style>
  <w:style w:type="paragraph" w:customStyle="1" w:styleId="A9988B051D5241FCB072AFA3254DAC20">
    <w:name w:val="A9988B051D5241FCB072AFA3254DAC20"/>
    <w:rsid w:val="006310D1"/>
  </w:style>
  <w:style w:type="paragraph" w:customStyle="1" w:styleId="CCC97516C1FF4DDC8E93EA6FA5209F17">
    <w:name w:val="CCC97516C1FF4DDC8E93EA6FA5209F17"/>
    <w:rsid w:val="006310D1"/>
  </w:style>
  <w:style w:type="paragraph" w:customStyle="1" w:styleId="3447F379925F4AB4B1B4CA33B9F8A5F3">
    <w:name w:val="3447F379925F4AB4B1B4CA33B9F8A5F3"/>
    <w:rsid w:val="006310D1"/>
  </w:style>
  <w:style w:type="paragraph" w:customStyle="1" w:styleId="7D88ADC132F3483FBDC65D5840BCA0E4">
    <w:name w:val="7D88ADC132F3483FBDC65D5840BCA0E4"/>
    <w:rsid w:val="006310D1"/>
  </w:style>
  <w:style w:type="paragraph" w:customStyle="1" w:styleId="9E9464E0846045C496094A4125765B45">
    <w:name w:val="9E9464E0846045C496094A4125765B45"/>
    <w:rsid w:val="006310D1"/>
  </w:style>
  <w:style w:type="paragraph" w:customStyle="1" w:styleId="415323B0A7FC4BED876C6D3896808DA5">
    <w:name w:val="415323B0A7FC4BED876C6D3896808DA5"/>
    <w:rsid w:val="006310D1"/>
  </w:style>
  <w:style w:type="paragraph" w:customStyle="1" w:styleId="B1A6255AB286417DA95466B37CC981C7">
    <w:name w:val="B1A6255AB286417DA95466B37CC981C7"/>
    <w:rsid w:val="006310D1"/>
  </w:style>
  <w:style w:type="paragraph" w:customStyle="1" w:styleId="F74B2A688580433B85EA8E178F0A7AFB">
    <w:name w:val="F74B2A688580433B85EA8E178F0A7AFB"/>
    <w:rsid w:val="006310D1"/>
  </w:style>
  <w:style w:type="paragraph" w:customStyle="1" w:styleId="EC384950BA0941FE82A99675D8649085">
    <w:name w:val="EC384950BA0941FE82A99675D8649085"/>
    <w:rsid w:val="006310D1"/>
  </w:style>
  <w:style w:type="paragraph" w:customStyle="1" w:styleId="1991AA153E6647D7BEDD9A825C4FB1F3">
    <w:name w:val="1991AA153E6647D7BEDD9A825C4FB1F3"/>
    <w:rsid w:val="006310D1"/>
  </w:style>
  <w:style w:type="paragraph" w:customStyle="1" w:styleId="CBD56855FB2246B382FD94B524931F34">
    <w:name w:val="CBD56855FB2246B382FD94B524931F34"/>
    <w:rsid w:val="006310D1"/>
  </w:style>
  <w:style w:type="paragraph" w:customStyle="1" w:styleId="54761DC96AEE4656B8CF45944B2DC4C1">
    <w:name w:val="54761DC96AEE4656B8CF45944B2DC4C1"/>
    <w:rsid w:val="006310D1"/>
  </w:style>
  <w:style w:type="paragraph" w:customStyle="1" w:styleId="777B1CA169E148D394EF7830B7426611">
    <w:name w:val="777B1CA169E148D394EF7830B7426611"/>
    <w:rsid w:val="006310D1"/>
  </w:style>
  <w:style w:type="paragraph" w:customStyle="1" w:styleId="4245196D21AB4B97B7A3CE218DF0E813">
    <w:name w:val="4245196D21AB4B97B7A3CE218DF0E813"/>
    <w:rsid w:val="006310D1"/>
  </w:style>
  <w:style w:type="paragraph" w:customStyle="1" w:styleId="B2FBE4CB5D394FAAB292D2CDA637F161">
    <w:name w:val="B2FBE4CB5D394FAAB292D2CDA637F161"/>
    <w:rsid w:val="006310D1"/>
  </w:style>
  <w:style w:type="paragraph" w:customStyle="1" w:styleId="D13FD565D8B546BD8760672AAE4EC88A">
    <w:name w:val="D13FD565D8B546BD8760672AAE4EC88A"/>
    <w:rsid w:val="006310D1"/>
  </w:style>
  <w:style w:type="paragraph" w:customStyle="1" w:styleId="98F1F438F13343DC891FAAFD6221092C">
    <w:name w:val="98F1F438F13343DC891FAAFD6221092C"/>
    <w:rsid w:val="006310D1"/>
  </w:style>
  <w:style w:type="paragraph" w:customStyle="1" w:styleId="B6782584AABC411582E25641CB3C0688">
    <w:name w:val="B6782584AABC411582E25641CB3C0688"/>
    <w:rsid w:val="006310D1"/>
  </w:style>
  <w:style w:type="paragraph" w:customStyle="1" w:styleId="DA10030BF0AF4F73A4F20A52DD17708E">
    <w:name w:val="DA10030BF0AF4F73A4F20A52DD17708E"/>
    <w:rsid w:val="006310D1"/>
  </w:style>
  <w:style w:type="paragraph" w:customStyle="1" w:styleId="3516BD2A6EE34315A23E7E14E025EB6E">
    <w:name w:val="3516BD2A6EE34315A23E7E14E025EB6E"/>
    <w:rsid w:val="006310D1"/>
  </w:style>
  <w:style w:type="paragraph" w:customStyle="1" w:styleId="4D4F0BFB59F5413AB608D99D54737ACA">
    <w:name w:val="4D4F0BFB59F5413AB608D99D54737ACA"/>
    <w:rsid w:val="006310D1"/>
  </w:style>
  <w:style w:type="paragraph" w:customStyle="1" w:styleId="51F64F700691476CB2073EFE57EA1842">
    <w:name w:val="51F64F700691476CB2073EFE57EA1842"/>
    <w:rsid w:val="006310D1"/>
  </w:style>
  <w:style w:type="paragraph" w:customStyle="1" w:styleId="18F88EC08A354411AE7378A00CFA36B1">
    <w:name w:val="18F88EC08A354411AE7378A00CFA36B1"/>
    <w:rsid w:val="006310D1"/>
  </w:style>
  <w:style w:type="paragraph" w:customStyle="1" w:styleId="43C8552F9AF240ACA94AF8C880E81E1A">
    <w:name w:val="43C8552F9AF240ACA94AF8C880E81E1A"/>
    <w:rsid w:val="006310D1"/>
  </w:style>
  <w:style w:type="paragraph" w:customStyle="1" w:styleId="5A2CD29D04CD44679B89698AF5F2167C">
    <w:name w:val="5A2CD29D04CD44679B89698AF5F2167C"/>
    <w:rsid w:val="006310D1"/>
  </w:style>
  <w:style w:type="paragraph" w:customStyle="1" w:styleId="8A02B0F27E0145098F3AA3B8E33EE860">
    <w:name w:val="8A02B0F27E0145098F3AA3B8E33EE860"/>
    <w:rsid w:val="006310D1"/>
  </w:style>
  <w:style w:type="paragraph" w:customStyle="1" w:styleId="6E98DD52401B495CA5D4430BDC8B19DF">
    <w:name w:val="6E98DD52401B495CA5D4430BDC8B19DF"/>
    <w:rsid w:val="006310D1"/>
  </w:style>
  <w:style w:type="paragraph" w:customStyle="1" w:styleId="1126EF44F7E54D3AB5D435DCAE894371">
    <w:name w:val="1126EF44F7E54D3AB5D435DCAE894371"/>
    <w:rsid w:val="006310D1"/>
  </w:style>
  <w:style w:type="paragraph" w:customStyle="1" w:styleId="46C3A7A063114F1E95477741F90057F3">
    <w:name w:val="46C3A7A063114F1E95477741F90057F3"/>
    <w:rsid w:val="006310D1"/>
  </w:style>
  <w:style w:type="paragraph" w:customStyle="1" w:styleId="FA93E8C3FF2745BF9AAE02F54CBF4C09">
    <w:name w:val="FA93E8C3FF2745BF9AAE02F54CBF4C09"/>
    <w:rsid w:val="006310D1"/>
  </w:style>
  <w:style w:type="paragraph" w:customStyle="1" w:styleId="E75C2B651197408FAF955D43BE2DBE93">
    <w:name w:val="E75C2B651197408FAF955D43BE2DBE93"/>
    <w:rsid w:val="006310D1"/>
  </w:style>
  <w:style w:type="paragraph" w:customStyle="1" w:styleId="277F3319B9AC4C3FAB261256C0ABEA8C">
    <w:name w:val="277F3319B9AC4C3FAB261256C0ABEA8C"/>
    <w:rsid w:val="006310D1"/>
  </w:style>
  <w:style w:type="paragraph" w:customStyle="1" w:styleId="9D2B3A3D33124A339FA39AFD606AC196">
    <w:name w:val="9D2B3A3D33124A339FA39AFD606AC196"/>
    <w:rsid w:val="006310D1"/>
  </w:style>
  <w:style w:type="paragraph" w:customStyle="1" w:styleId="CC2EDB76BD534DDA8DE8A7C05C53FF0F">
    <w:name w:val="CC2EDB76BD534DDA8DE8A7C05C53FF0F"/>
    <w:rsid w:val="006310D1"/>
  </w:style>
  <w:style w:type="paragraph" w:customStyle="1" w:styleId="8909A2C3723444459DA75D26A349F07C">
    <w:name w:val="8909A2C3723444459DA75D26A349F07C"/>
    <w:rsid w:val="006310D1"/>
  </w:style>
  <w:style w:type="paragraph" w:customStyle="1" w:styleId="0C76CA1ADDF14D0A995451D0387487B6">
    <w:name w:val="0C76CA1ADDF14D0A995451D0387487B6"/>
    <w:rsid w:val="006310D1"/>
  </w:style>
  <w:style w:type="paragraph" w:customStyle="1" w:styleId="B6E34B85AAFD41AA8C224D4A31B34E41">
    <w:name w:val="B6E34B85AAFD41AA8C224D4A31B34E41"/>
    <w:rsid w:val="006310D1"/>
  </w:style>
  <w:style w:type="paragraph" w:customStyle="1" w:styleId="31CD941DAA1F46D5B5CAB0EABFD3C7B8">
    <w:name w:val="31CD941DAA1F46D5B5CAB0EABFD3C7B8"/>
    <w:rsid w:val="006310D1"/>
  </w:style>
  <w:style w:type="paragraph" w:customStyle="1" w:styleId="583C5C53877744F4B42D4151BA1393B0">
    <w:name w:val="583C5C53877744F4B42D4151BA1393B0"/>
    <w:rsid w:val="006310D1"/>
  </w:style>
  <w:style w:type="paragraph" w:customStyle="1" w:styleId="1D0C8EA969234B0698764EE221E74F1F">
    <w:name w:val="1D0C8EA969234B0698764EE221E74F1F"/>
    <w:rsid w:val="006310D1"/>
  </w:style>
  <w:style w:type="paragraph" w:customStyle="1" w:styleId="6DBB741F357143C28D03DAD6C7767D20">
    <w:name w:val="6DBB741F357143C28D03DAD6C7767D20"/>
    <w:rsid w:val="006310D1"/>
  </w:style>
  <w:style w:type="paragraph" w:customStyle="1" w:styleId="42E1AAA293904153A53C8E22D9CF47A7">
    <w:name w:val="42E1AAA293904153A53C8E22D9CF47A7"/>
    <w:rsid w:val="006310D1"/>
  </w:style>
  <w:style w:type="paragraph" w:customStyle="1" w:styleId="C0EFF589B20D45B8AC647160051FFAC8">
    <w:name w:val="C0EFF589B20D45B8AC647160051FFAC8"/>
    <w:rsid w:val="006310D1"/>
  </w:style>
  <w:style w:type="paragraph" w:customStyle="1" w:styleId="74089D9CF3394B8EAE083DD843125766">
    <w:name w:val="74089D9CF3394B8EAE083DD843125766"/>
    <w:rsid w:val="006310D1"/>
  </w:style>
  <w:style w:type="paragraph" w:customStyle="1" w:styleId="C78D6288B6AB481698AAFD37A9A1E612">
    <w:name w:val="C78D6288B6AB481698AAFD37A9A1E612"/>
    <w:rsid w:val="006310D1"/>
  </w:style>
  <w:style w:type="paragraph" w:customStyle="1" w:styleId="399B10F9A7E14BCBB9B2C705DE30FC79">
    <w:name w:val="399B10F9A7E14BCBB9B2C705DE30FC79"/>
    <w:rsid w:val="006310D1"/>
  </w:style>
  <w:style w:type="paragraph" w:customStyle="1" w:styleId="EA65AA7F27AB4C099BE8393DE520705D">
    <w:name w:val="EA65AA7F27AB4C099BE8393DE520705D"/>
    <w:rsid w:val="006310D1"/>
  </w:style>
  <w:style w:type="paragraph" w:customStyle="1" w:styleId="64EB34057D1C4AEB836ABFE0D8E03EB5">
    <w:name w:val="64EB34057D1C4AEB836ABFE0D8E03EB5"/>
    <w:rsid w:val="006310D1"/>
  </w:style>
  <w:style w:type="paragraph" w:customStyle="1" w:styleId="42BA98997B51447DA50C7018D79747B9">
    <w:name w:val="42BA98997B51447DA50C7018D79747B9"/>
    <w:rsid w:val="006310D1"/>
  </w:style>
  <w:style w:type="paragraph" w:customStyle="1" w:styleId="F5F2F50F0CE845B1A5B8CC6BD5D32481">
    <w:name w:val="F5F2F50F0CE845B1A5B8CC6BD5D32481"/>
    <w:rsid w:val="006310D1"/>
  </w:style>
  <w:style w:type="paragraph" w:customStyle="1" w:styleId="2EB1245EB2EB40F4ACF994E08D442414">
    <w:name w:val="2EB1245EB2EB40F4ACF994E08D442414"/>
    <w:rsid w:val="006310D1"/>
  </w:style>
  <w:style w:type="paragraph" w:customStyle="1" w:styleId="5EAAD2A097F944AE9075AA31D75D7CAD">
    <w:name w:val="5EAAD2A097F944AE9075AA31D75D7CAD"/>
    <w:rsid w:val="006310D1"/>
  </w:style>
  <w:style w:type="paragraph" w:customStyle="1" w:styleId="FDEDCEB8757D4C42BED32EF602185569">
    <w:name w:val="FDEDCEB8757D4C42BED32EF602185569"/>
    <w:rsid w:val="006310D1"/>
  </w:style>
  <w:style w:type="paragraph" w:customStyle="1" w:styleId="73062F8749F24F3590B88CBEA8E11BB0">
    <w:name w:val="73062F8749F24F3590B88CBEA8E11BB0"/>
    <w:rsid w:val="006310D1"/>
  </w:style>
  <w:style w:type="paragraph" w:customStyle="1" w:styleId="BA529BE7C1194703A65454155078C707">
    <w:name w:val="BA529BE7C1194703A65454155078C707"/>
    <w:rsid w:val="006310D1"/>
  </w:style>
  <w:style w:type="paragraph" w:customStyle="1" w:styleId="A2507139498848E9B241BDD90E147862">
    <w:name w:val="A2507139498848E9B241BDD90E147862"/>
    <w:rsid w:val="006310D1"/>
  </w:style>
  <w:style w:type="paragraph" w:customStyle="1" w:styleId="972E619A47E1476288B728701EF597E8">
    <w:name w:val="972E619A47E1476288B728701EF597E8"/>
    <w:rsid w:val="006310D1"/>
  </w:style>
  <w:style w:type="paragraph" w:customStyle="1" w:styleId="A63E43F44C9F4965ADFDE1FDAB198A89">
    <w:name w:val="A63E43F44C9F4965ADFDE1FDAB198A89"/>
    <w:rsid w:val="006310D1"/>
  </w:style>
  <w:style w:type="paragraph" w:customStyle="1" w:styleId="3A27C6B0C0A54E49B6A01A7EE6104DF5">
    <w:name w:val="3A27C6B0C0A54E49B6A01A7EE6104DF5"/>
    <w:rsid w:val="006310D1"/>
  </w:style>
  <w:style w:type="paragraph" w:customStyle="1" w:styleId="EE7E97B704264482BEE34591427EBDA7">
    <w:name w:val="EE7E97B704264482BEE34591427EBDA7"/>
    <w:rsid w:val="006310D1"/>
  </w:style>
  <w:style w:type="paragraph" w:customStyle="1" w:styleId="032C9891DFDF49148E546D4AD1BF3165">
    <w:name w:val="032C9891DFDF49148E546D4AD1BF3165"/>
    <w:rsid w:val="006310D1"/>
  </w:style>
  <w:style w:type="paragraph" w:customStyle="1" w:styleId="C36D16E719984240AD9053EA51FA7A0A">
    <w:name w:val="C36D16E719984240AD9053EA51FA7A0A"/>
    <w:rsid w:val="006310D1"/>
  </w:style>
  <w:style w:type="paragraph" w:customStyle="1" w:styleId="87831000CA9140F09BC7546D731A605A">
    <w:name w:val="87831000CA9140F09BC7546D731A605A"/>
    <w:rsid w:val="006310D1"/>
  </w:style>
  <w:style w:type="paragraph" w:customStyle="1" w:styleId="F2F7CAC6C2F848E482C91FAD2D786B88">
    <w:name w:val="F2F7CAC6C2F848E482C91FAD2D786B88"/>
    <w:rsid w:val="006310D1"/>
  </w:style>
  <w:style w:type="paragraph" w:customStyle="1" w:styleId="CDC3EA5D2802490F973D3387E250BCF3">
    <w:name w:val="CDC3EA5D2802490F973D3387E250BCF3"/>
    <w:rsid w:val="006310D1"/>
  </w:style>
  <w:style w:type="paragraph" w:customStyle="1" w:styleId="10E28FF13B39437F9917D319DAE5F2EC">
    <w:name w:val="10E28FF13B39437F9917D319DAE5F2EC"/>
    <w:rsid w:val="006310D1"/>
  </w:style>
  <w:style w:type="paragraph" w:customStyle="1" w:styleId="25418348A00D40C6BB88632243F53E9D">
    <w:name w:val="25418348A00D40C6BB88632243F53E9D"/>
    <w:rsid w:val="006310D1"/>
  </w:style>
  <w:style w:type="paragraph" w:customStyle="1" w:styleId="C5EF9EEC1CDD47EC9C0BE601EA7C01AA">
    <w:name w:val="C5EF9EEC1CDD47EC9C0BE601EA7C01AA"/>
    <w:rsid w:val="006310D1"/>
  </w:style>
  <w:style w:type="paragraph" w:customStyle="1" w:styleId="C77BF2072B694626BDE86B712D77D351">
    <w:name w:val="C77BF2072B694626BDE86B712D77D351"/>
    <w:rsid w:val="006310D1"/>
  </w:style>
  <w:style w:type="paragraph" w:customStyle="1" w:styleId="FFA24BAC44A740DAB4B3891EE4377903">
    <w:name w:val="FFA24BAC44A740DAB4B3891EE4377903"/>
    <w:rsid w:val="006310D1"/>
  </w:style>
  <w:style w:type="paragraph" w:customStyle="1" w:styleId="7A4D8B5DCE4B42EA92FD9A35D2D9B0B6">
    <w:name w:val="7A4D8B5DCE4B42EA92FD9A35D2D9B0B6"/>
    <w:rsid w:val="006310D1"/>
  </w:style>
  <w:style w:type="paragraph" w:customStyle="1" w:styleId="8858112CB6BF4E0A9DD453ACEAF521FA">
    <w:name w:val="8858112CB6BF4E0A9DD453ACEAF521FA"/>
    <w:rsid w:val="006310D1"/>
  </w:style>
  <w:style w:type="paragraph" w:customStyle="1" w:styleId="C1D5117237E54255AD0FB3EB029308C9">
    <w:name w:val="C1D5117237E54255AD0FB3EB029308C9"/>
    <w:rsid w:val="006310D1"/>
  </w:style>
  <w:style w:type="paragraph" w:customStyle="1" w:styleId="51D086D7F7F2403681FA10A07EE43A54">
    <w:name w:val="51D086D7F7F2403681FA10A07EE43A54"/>
    <w:rsid w:val="006310D1"/>
  </w:style>
  <w:style w:type="paragraph" w:customStyle="1" w:styleId="871243D6BB2A498190F5259BE93886BE">
    <w:name w:val="871243D6BB2A498190F5259BE93886BE"/>
    <w:rsid w:val="006310D1"/>
  </w:style>
  <w:style w:type="paragraph" w:customStyle="1" w:styleId="DCA224C9D22F4DBC8CF883CD59A459B6">
    <w:name w:val="DCA224C9D22F4DBC8CF883CD59A459B6"/>
    <w:rsid w:val="006310D1"/>
  </w:style>
  <w:style w:type="paragraph" w:customStyle="1" w:styleId="DE47214FB18E4E97BDC053C7C11D4F30">
    <w:name w:val="DE47214FB18E4E97BDC053C7C11D4F30"/>
    <w:rsid w:val="006310D1"/>
  </w:style>
  <w:style w:type="paragraph" w:customStyle="1" w:styleId="B121CF63F06A41A88294C39B906BDF5F">
    <w:name w:val="B121CF63F06A41A88294C39B906BDF5F"/>
    <w:rsid w:val="006310D1"/>
  </w:style>
  <w:style w:type="paragraph" w:customStyle="1" w:styleId="4069B8234D81481792493A437BB114A0">
    <w:name w:val="4069B8234D81481792493A437BB114A0"/>
    <w:rsid w:val="006310D1"/>
  </w:style>
  <w:style w:type="paragraph" w:customStyle="1" w:styleId="60782FAAAEBE44B7A5BD4962462FC4CB">
    <w:name w:val="60782FAAAEBE44B7A5BD4962462FC4CB"/>
    <w:rsid w:val="006310D1"/>
  </w:style>
  <w:style w:type="paragraph" w:customStyle="1" w:styleId="3FAE1A4D45A84094866BE01695C74437">
    <w:name w:val="3FAE1A4D45A84094866BE01695C74437"/>
    <w:rsid w:val="006310D1"/>
  </w:style>
  <w:style w:type="paragraph" w:customStyle="1" w:styleId="D8E30F7AC9624570BB0C2ED1BC4F1F22">
    <w:name w:val="D8E30F7AC9624570BB0C2ED1BC4F1F22"/>
    <w:rsid w:val="006310D1"/>
  </w:style>
  <w:style w:type="paragraph" w:customStyle="1" w:styleId="E719B80FEC2F44F3811CA4739F661A11">
    <w:name w:val="E719B80FEC2F44F3811CA4739F661A11"/>
    <w:rsid w:val="006310D1"/>
  </w:style>
  <w:style w:type="paragraph" w:customStyle="1" w:styleId="A050CDFE955F43BB86FBC1175FCF4B27">
    <w:name w:val="A050CDFE955F43BB86FBC1175FCF4B27"/>
    <w:rsid w:val="006310D1"/>
  </w:style>
  <w:style w:type="paragraph" w:customStyle="1" w:styleId="F424076DC89A49C9A8F4A9405319BFB0">
    <w:name w:val="F424076DC89A49C9A8F4A9405319BFB0"/>
    <w:rsid w:val="006310D1"/>
  </w:style>
  <w:style w:type="paragraph" w:customStyle="1" w:styleId="F27FC5DC311549BFB9D1213F707702F2">
    <w:name w:val="F27FC5DC311549BFB9D1213F707702F2"/>
    <w:rsid w:val="006310D1"/>
  </w:style>
  <w:style w:type="paragraph" w:customStyle="1" w:styleId="47F77B1CD3C94B3CA73C76642E8B50AE">
    <w:name w:val="47F77B1CD3C94B3CA73C76642E8B50AE"/>
    <w:rsid w:val="006310D1"/>
  </w:style>
  <w:style w:type="paragraph" w:customStyle="1" w:styleId="DB94A967EAB74AA08B84C8B81E54907B">
    <w:name w:val="DB94A967EAB74AA08B84C8B81E54907B"/>
    <w:rsid w:val="006310D1"/>
  </w:style>
  <w:style w:type="paragraph" w:customStyle="1" w:styleId="514E1084FD1D4C7E92FAA08CA5658458">
    <w:name w:val="514E1084FD1D4C7E92FAA08CA5658458"/>
    <w:rsid w:val="006310D1"/>
  </w:style>
  <w:style w:type="paragraph" w:customStyle="1" w:styleId="3BC5AA283D1D45D8AC84DEE17BB75E55">
    <w:name w:val="3BC5AA283D1D45D8AC84DEE17BB75E55"/>
    <w:rsid w:val="006310D1"/>
  </w:style>
  <w:style w:type="paragraph" w:customStyle="1" w:styleId="A4D5C07A28C64A18957380D9824DBF51">
    <w:name w:val="A4D5C07A28C64A18957380D9824DBF51"/>
    <w:rsid w:val="006310D1"/>
  </w:style>
  <w:style w:type="paragraph" w:customStyle="1" w:styleId="AB72BAB10D0C4991959F4445A89142B71">
    <w:name w:val="AB72BAB10D0C4991959F4445A89142B71"/>
    <w:rsid w:val="006310D1"/>
    <w:pPr>
      <w:spacing w:line="259" w:lineRule="auto"/>
    </w:pPr>
    <w:rPr>
      <w:rFonts w:eastAsiaTheme="minorHAnsi"/>
      <w:kern w:val="0"/>
      <w:sz w:val="22"/>
      <w:szCs w:val="22"/>
      <w:lang w:eastAsia="en-US"/>
      <w14:ligatures w14:val="none"/>
    </w:rPr>
  </w:style>
  <w:style w:type="paragraph" w:customStyle="1" w:styleId="70D42F4EF412414ABB6116A4D2DF5D911">
    <w:name w:val="70D42F4EF412414ABB6116A4D2DF5D911"/>
    <w:rsid w:val="006310D1"/>
    <w:pPr>
      <w:spacing w:line="259" w:lineRule="auto"/>
    </w:pPr>
    <w:rPr>
      <w:rFonts w:eastAsiaTheme="minorHAnsi"/>
      <w:kern w:val="0"/>
      <w:sz w:val="22"/>
      <w:szCs w:val="22"/>
      <w:lang w:eastAsia="en-US"/>
      <w14:ligatures w14:val="none"/>
    </w:rPr>
  </w:style>
  <w:style w:type="paragraph" w:customStyle="1" w:styleId="E9DCCD4655844C0DA99419A25B26CF261">
    <w:name w:val="E9DCCD4655844C0DA99419A25B26CF261"/>
    <w:rsid w:val="006310D1"/>
    <w:pPr>
      <w:spacing w:line="259" w:lineRule="auto"/>
    </w:pPr>
    <w:rPr>
      <w:rFonts w:eastAsiaTheme="minorHAnsi"/>
      <w:kern w:val="0"/>
      <w:sz w:val="22"/>
      <w:szCs w:val="22"/>
      <w:lang w:eastAsia="en-US"/>
      <w14:ligatures w14:val="none"/>
    </w:rPr>
  </w:style>
  <w:style w:type="paragraph" w:customStyle="1" w:styleId="96E31C70D9DE477D9DDDE3948D5A3DE11">
    <w:name w:val="96E31C70D9DE477D9DDDE3948D5A3DE11"/>
    <w:rsid w:val="006310D1"/>
    <w:pPr>
      <w:spacing w:line="259" w:lineRule="auto"/>
    </w:pPr>
    <w:rPr>
      <w:rFonts w:eastAsiaTheme="minorHAnsi"/>
      <w:kern w:val="0"/>
      <w:sz w:val="22"/>
      <w:szCs w:val="22"/>
      <w:lang w:eastAsia="en-US"/>
      <w14:ligatures w14:val="none"/>
    </w:rPr>
  </w:style>
  <w:style w:type="paragraph" w:customStyle="1" w:styleId="DFF7730D4D644CEE870B979FB10415C91">
    <w:name w:val="DFF7730D4D644CEE870B979FB10415C91"/>
    <w:rsid w:val="006310D1"/>
    <w:pPr>
      <w:spacing w:line="259" w:lineRule="auto"/>
    </w:pPr>
    <w:rPr>
      <w:rFonts w:eastAsiaTheme="minorHAnsi"/>
      <w:kern w:val="0"/>
      <w:sz w:val="22"/>
      <w:szCs w:val="22"/>
      <w:lang w:eastAsia="en-US"/>
      <w14:ligatures w14:val="none"/>
    </w:rPr>
  </w:style>
  <w:style w:type="paragraph" w:customStyle="1" w:styleId="BA6E1615340E4759A93B5E18C3E79B811">
    <w:name w:val="BA6E1615340E4759A93B5E18C3E79B811"/>
    <w:rsid w:val="006310D1"/>
    <w:pPr>
      <w:spacing w:line="259" w:lineRule="auto"/>
    </w:pPr>
    <w:rPr>
      <w:rFonts w:eastAsiaTheme="minorHAnsi"/>
      <w:kern w:val="0"/>
      <w:sz w:val="22"/>
      <w:szCs w:val="22"/>
      <w:lang w:eastAsia="en-US"/>
      <w14:ligatures w14:val="none"/>
    </w:rPr>
  </w:style>
  <w:style w:type="paragraph" w:customStyle="1" w:styleId="C2BF53C42D0640198CE45BA2A64A154C1">
    <w:name w:val="C2BF53C42D0640198CE45BA2A64A154C1"/>
    <w:rsid w:val="006310D1"/>
    <w:pPr>
      <w:spacing w:line="259" w:lineRule="auto"/>
    </w:pPr>
    <w:rPr>
      <w:rFonts w:eastAsiaTheme="minorHAnsi"/>
      <w:kern w:val="0"/>
      <w:sz w:val="22"/>
      <w:szCs w:val="22"/>
      <w:lang w:eastAsia="en-US"/>
      <w14:ligatures w14:val="none"/>
    </w:rPr>
  </w:style>
  <w:style w:type="paragraph" w:customStyle="1" w:styleId="23842816392F4E84BB7FCD5E132CA8941">
    <w:name w:val="23842816392F4E84BB7FCD5E132CA8941"/>
    <w:rsid w:val="006310D1"/>
    <w:pPr>
      <w:spacing w:line="259" w:lineRule="auto"/>
    </w:pPr>
    <w:rPr>
      <w:rFonts w:eastAsiaTheme="minorHAnsi"/>
      <w:kern w:val="0"/>
      <w:sz w:val="22"/>
      <w:szCs w:val="22"/>
      <w:lang w:eastAsia="en-US"/>
      <w14:ligatures w14:val="none"/>
    </w:rPr>
  </w:style>
  <w:style w:type="paragraph" w:customStyle="1" w:styleId="4F5E8B73D61A47E085E2989D0A0A99C61">
    <w:name w:val="4F5E8B73D61A47E085E2989D0A0A99C61"/>
    <w:rsid w:val="006310D1"/>
    <w:pPr>
      <w:spacing w:line="259" w:lineRule="auto"/>
    </w:pPr>
    <w:rPr>
      <w:rFonts w:eastAsiaTheme="minorHAnsi"/>
      <w:kern w:val="0"/>
      <w:sz w:val="22"/>
      <w:szCs w:val="22"/>
      <w:lang w:eastAsia="en-US"/>
      <w14:ligatures w14:val="none"/>
    </w:rPr>
  </w:style>
  <w:style w:type="paragraph" w:customStyle="1" w:styleId="CD4DA8715E4142D0A236855328CFED101">
    <w:name w:val="CD4DA8715E4142D0A236855328CFED101"/>
    <w:rsid w:val="006310D1"/>
    <w:pPr>
      <w:spacing w:line="259" w:lineRule="auto"/>
    </w:pPr>
    <w:rPr>
      <w:rFonts w:eastAsiaTheme="minorHAnsi"/>
      <w:kern w:val="0"/>
      <w:sz w:val="22"/>
      <w:szCs w:val="22"/>
      <w:lang w:eastAsia="en-US"/>
      <w14:ligatures w14:val="none"/>
    </w:rPr>
  </w:style>
  <w:style w:type="paragraph" w:customStyle="1" w:styleId="1547DE131FC2418B86BDEB0DD2DBC34C1">
    <w:name w:val="1547DE131FC2418B86BDEB0DD2DBC34C1"/>
    <w:rsid w:val="006310D1"/>
    <w:pPr>
      <w:spacing w:line="259" w:lineRule="auto"/>
    </w:pPr>
    <w:rPr>
      <w:rFonts w:eastAsiaTheme="minorHAnsi"/>
      <w:kern w:val="0"/>
      <w:sz w:val="22"/>
      <w:szCs w:val="22"/>
      <w:lang w:eastAsia="en-US"/>
      <w14:ligatures w14:val="none"/>
    </w:rPr>
  </w:style>
  <w:style w:type="paragraph" w:customStyle="1" w:styleId="1A0809E5A89E4CF09AC5F5B742AAC4F91">
    <w:name w:val="1A0809E5A89E4CF09AC5F5B742AAC4F91"/>
    <w:rsid w:val="006310D1"/>
    <w:pPr>
      <w:spacing w:line="259" w:lineRule="auto"/>
    </w:pPr>
    <w:rPr>
      <w:rFonts w:eastAsiaTheme="minorHAnsi"/>
      <w:kern w:val="0"/>
      <w:sz w:val="22"/>
      <w:szCs w:val="22"/>
      <w:lang w:eastAsia="en-US"/>
      <w14:ligatures w14:val="none"/>
    </w:rPr>
  </w:style>
  <w:style w:type="paragraph" w:customStyle="1" w:styleId="2CFB4FD61FE84B62803E9E47B54369921">
    <w:name w:val="2CFB4FD61FE84B62803E9E47B54369921"/>
    <w:rsid w:val="006310D1"/>
    <w:pPr>
      <w:spacing w:line="259" w:lineRule="auto"/>
    </w:pPr>
    <w:rPr>
      <w:rFonts w:eastAsiaTheme="minorHAnsi"/>
      <w:kern w:val="0"/>
      <w:sz w:val="22"/>
      <w:szCs w:val="22"/>
      <w:lang w:eastAsia="en-US"/>
      <w14:ligatures w14:val="none"/>
    </w:rPr>
  </w:style>
  <w:style w:type="paragraph" w:customStyle="1" w:styleId="CA950C0149B64D5784D0B2078B82AB241">
    <w:name w:val="CA950C0149B64D5784D0B2078B82AB241"/>
    <w:rsid w:val="006310D1"/>
    <w:pPr>
      <w:spacing w:line="259" w:lineRule="auto"/>
    </w:pPr>
    <w:rPr>
      <w:rFonts w:eastAsiaTheme="minorHAnsi"/>
      <w:kern w:val="0"/>
      <w:sz w:val="22"/>
      <w:szCs w:val="22"/>
      <w:lang w:eastAsia="en-US"/>
      <w14:ligatures w14:val="none"/>
    </w:rPr>
  </w:style>
  <w:style w:type="paragraph" w:customStyle="1" w:styleId="30B5141138544AF68BD9CF4A3686EE641">
    <w:name w:val="30B5141138544AF68BD9CF4A3686EE641"/>
    <w:rsid w:val="006310D1"/>
    <w:pPr>
      <w:spacing w:line="259" w:lineRule="auto"/>
    </w:pPr>
    <w:rPr>
      <w:rFonts w:eastAsiaTheme="minorHAnsi"/>
      <w:kern w:val="0"/>
      <w:sz w:val="22"/>
      <w:szCs w:val="22"/>
      <w:lang w:eastAsia="en-US"/>
      <w14:ligatures w14:val="none"/>
    </w:rPr>
  </w:style>
  <w:style w:type="paragraph" w:customStyle="1" w:styleId="1F02E5CFBBA24094A8DE477F5C1255E51">
    <w:name w:val="1F02E5CFBBA24094A8DE477F5C1255E51"/>
    <w:rsid w:val="006310D1"/>
    <w:pPr>
      <w:spacing w:line="259" w:lineRule="auto"/>
    </w:pPr>
    <w:rPr>
      <w:rFonts w:eastAsiaTheme="minorHAnsi"/>
      <w:kern w:val="0"/>
      <w:sz w:val="22"/>
      <w:szCs w:val="22"/>
      <w:lang w:eastAsia="en-US"/>
      <w14:ligatures w14:val="none"/>
    </w:rPr>
  </w:style>
  <w:style w:type="paragraph" w:customStyle="1" w:styleId="A9988B051D5241FCB072AFA3254DAC201">
    <w:name w:val="A9988B051D5241FCB072AFA3254DAC201"/>
    <w:rsid w:val="006310D1"/>
    <w:pPr>
      <w:spacing w:line="259" w:lineRule="auto"/>
    </w:pPr>
    <w:rPr>
      <w:rFonts w:eastAsiaTheme="minorHAnsi"/>
      <w:kern w:val="0"/>
      <w:sz w:val="22"/>
      <w:szCs w:val="22"/>
      <w:lang w:eastAsia="en-US"/>
      <w14:ligatures w14:val="none"/>
    </w:rPr>
  </w:style>
  <w:style w:type="paragraph" w:customStyle="1" w:styleId="65C3B441E5FE4004BA9C4997CD63B95C1">
    <w:name w:val="65C3B441E5FE4004BA9C4997CD63B95C1"/>
    <w:rsid w:val="006310D1"/>
    <w:pPr>
      <w:spacing w:line="259" w:lineRule="auto"/>
    </w:pPr>
    <w:rPr>
      <w:rFonts w:eastAsiaTheme="minorHAnsi"/>
      <w:kern w:val="0"/>
      <w:sz w:val="22"/>
      <w:szCs w:val="22"/>
      <w:lang w:eastAsia="en-US"/>
      <w14:ligatures w14:val="none"/>
    </w:rPr>
  </w:style>
  <w:style w:type="paragraph" w:customStyle="1" w:styleId="2C0622F94B6346E78CADBB8EEF77693F1">
    <w:name w:val="2C0622F94B6346E78CADBB8EEF77693F1"/>
    <w:rsid w:val="006310D1"/>
    <w:pPr>
      <w:spacing w:line="259" w:lineRule="auto"/>
    </w:pPr>
    <w:rPr>
      <w:rFonts w:eastAsiaTheme="minorHAnsi"/>
      <w:kern w:val="0"/>
      <w:sz w:val="22"/>
      <w:szCs w:val="22"/>
      <w:lang w:eastAsia="en-US"/>
      <w14:ligatures w14:val="none"/>
    </w:rPr>
  </w:style>
  <w:style w:type="paragraph" w:customStyle="1" w:styleId="F4F067E7245148CFA73E4257DE6B2A691">
    <w:name w:val="F4F067E7245148CFA73E4257DE6B2A691"/>
    <w:rsid w:val="006310D1"/>
    <w:pPr>
      <w:spacing w:line="259" w:lineRule="auto"/>
    </w:pPr>
    <w:rPr>
      <w:rFonts w:eastAsiaTheme="minorHAnsi"/>
      <w:kern w:val="0"/>
      <w:sz w:val="22"/>
      <w:szCs w:val="22"/>
      <w:lang w:eastAsia="en-US"/>
      <w14:ligatures w14:val="none"/>
    </w:rPr>
  </w:style>
  <w:style w:type="paragraph" w:customStyle="1" w:styleId="CCC97516C1FF4DDC8E93EA6FA5209F171">
    <w:name w:val="CCC97516C1FF4DDC8E93EA6FA5209F171"/>
    <w:rsid w:val="006310D1"/>
    <w:pPr>
      <w:spacing w:line="259" w:lineRule="auto"/>
    </w:pPr>
    <w:rPr>
      <w:rFonts w:eastAsiaTheme="minorHAnsi"/>
      <w:kern w:val="0"/>
      <w:sz w:val="22"/>
      <w:szCs w:val="22"/>
      <w:lang w:eastAsia="en-US"/>
      <w14:ligatures w14:val="none"/>
    </w:rPr>
  </w:style>
  <w:style w:type="paragraph" w:customStyle="1" w:styleId="3447F379925F4AB4B1B4CA33B9F8A5F31">
    <w:name w:val="3447F379925F4AB4B1B4CA33B9F8A5F31"/>
    <w:rsid w:val="006310D1"/>
    <w:pPr>
      <w:spacing w:line="259" w:lineRule="auto"/>
    </w:pPr>
    <w:rPr>
      <w:rFonts w:eastAsiaTheme="minorHAnsi"/>
      <w:kern w:val="0"/>
      <w:sz w:val="22"/>
      <w:szCs w:val="22"/>
      <w:lang w:eastAsia="en-US"/>
      <w14:ligatures w14:val="none"/>
    </w:rPr>
  </w:style>
  <w:style w:type="paragraph" w:customStyle="1" w:styleId="7D88ADC132F3483FBDC65D5840BCA0E41">
    <w:name w:val="7D88ADC132F3483FBDC65D5840BCA0E41"/>
    <w:rsid w:val="006310D1"/>
    <w:pPr>
      <w:spacing w:line="259" w:lineRule="auto"/>
    </w:pPr>
    <w:rPr>
      <w:rFonts w:eastAsiaTheme="minorHAnsi"/>
      <w:kern w:val="0"/>
      <w:sz w:val="22"/>
      <w:szCs w:val="22"/>
      <w:lang w:eastAsia="en-US"/>
      <w14:ligatures w14:val="none"/>
    </w:rPr>
  </w:style>
  <w:style w:type="paragraph" w:customStyle="1" w:styleId="9E9464E0846045C496094A4125765B451">
    <w:name w:val="9E9464E0846045C496094A4125765B451"/>
    <w:rsid w:val="006310D1"/>
    <w:pPr>
      <w:spacing w:line="259" w:lineRule="auto"/>
    </w:pPr>
    <w:rPr>
      <w:rFonts w:eastAsiaTheme="minorHAnsi"/>
      <w:kern w:val="0"/>
      <w:sz w:val="22"/>
      <w:szCs w:val="22"/>
      <w:lang w:eastAsia="en-US"/>
      <w14:ligatures w14:val="none"/>
    </w:rPr>
  </w:style>
  <w:style w:type="paragraph" w:customStyle="1" w:styleId="415323B0A7FC4BED876C6D3896808DA51">
    <w:name w:val="415323B0A7FC4BED876C6D3896808DA51"/>
    <w:rsid w:val="006310D1"/>
    <w:pPr>
      <w:spacing w:line="259" w:lineRule="auto"/>
    </w:pPr>
    <w:rPr>
      <w:rFonts w:eastAsiaTheme="minorHAnsi"/>
      <w:kern w:val="0"/>
      <w:sz w:val="22"/>
      <w:szCs w:val="22"/>
      <w:lang w:eastAsia="en-US"/>
      <w14:ligatures w14:val="none"/>
    </w:rPr>
  </w:style>
  <w:style w:type="paragraph" w:customStyle="1" w:styleId="B1A6255AB286417DA95466B37CC981C71">
    <w:name w:val="B1A6255AB286417DA95466B37CC981C71"/>
    <w:rsid w:val="006310D1"/>
    <w:pPr>
      <w:spacing w:line="259" w:lineRule="auto"/>
    </w:pPr>
    <w:rPr>
      <w:rFonts w:eastAsiaTheme="minorHAnsi"/>
      <w:kern w:val="0"/>
      <w:sz w:val="22"/>
      <w:szCs w:val="22"/>
      <w:lang w:eastAsia="en-US"/>
      <w14:ligatures w14:val="none"/>
    </w:rPr>
  </w:style>
  <w:style w:type="paragraph" w:customStyle="1" w:styleId="F74B2A688580433B85EA8E178F0A7AFB1">
    <w:name w:val="F74B2A688580433B85EA8E178F0A7AFB1"/>
    <w:rsid w:val="006310D1"/>
    <w:pPr>
      <w:spacing w:line="259" w:lineRule="auto"/>
    </w:pPr>
    <w:rPr>
      <w:rFonts w:eastAsiaTheme="minorHAnsi"/>
      <w:kern w:val="0"/>
      <w:sz w:val="22"/>
      <w:szCs w:val="22"/>
      <w:lang w:eastAsia="en-US"/>
      <w14:ligatures w14:val="none"/>
    </w:rPr>
  </w:style>
  <w:style w:type="paragraph" w:customStyle="1" w:styleId="EC384950BA0941FE82A99675D86490851">
    <w:name w:val="EC384950BA0941FE82A99675D86490851"/>
    <w:rsid w:val="006310D1"/>
    <w:pPr>
      <w:spacing w:line="259" w:lineRule="auto"/>
    </w:pPr>
    <w:rPr>
      <w:rFonts w:eastAsiaTheme="minorHAnsi"/>
      <w:kern w:val="0"/>
      <w:sz w:val="22"/>
      <w:szCs w:val="22"/>
      <w:lang w:eastAsia="en-US"/>
      <w14:ligatures w14:val="none"/>
    </w:rPr>
  </w:style>
  <w:style w:type="paragraph" w:customStyle="1" w:styleId="1991AA153E6647D7BEDD9A825C4FB1F31">
    <w:name w:val="1991AA153E6647D7BEDD9A825C4FB1F31"/>
    <w:rsid w:val="006310D1"/>
    <w:pPr>
      <w:spacing w:line="259" w:lineRule="auto"/>
    </w:pPr>
    <w:rPr>
      <w:rFonts w:eastAsiaTheme="minorHAnsi"/>
      <w:kern w:val="0"/>
      <w:sz w:val="22"/>
      <w:szCs w:val="22"/>
      <w:lang w:eastAsia="en-US"/>
      <w14:ligatures w14:val="none"/>
    </w:rPr>
  </w:style>
  <w:style w:type="paragraph" w:customStyle="1" w:styleId="CBD56855FB2246B382FD94B524931F341">
    <w:name w:val="CBD56855FB2246B382FD94B524931F341"/>
    <w:rsid w:val="006310D1"/>
    <w:pPr>
      <w:spacing w:line="259" w:lineRule="auto"/>
    </w:pPr>
    <w:rPr>
      <w:rFonts w:eastAsiaTheme="minorHAnsi"/>
      <w:kern w:val="0"/>
      <w:sz w:val="22"/>
      <w:szCs w:val="22"/>
      <w:lang w:eastAsia="en-US"/>
      <w14:ligatures w14:val="none"/>
    </w:rPr>
  </w:style>
  <w:style w:type="paragraph" w:customStyle="1" w:styleId="CC6194C165A04E35BCB737C03EEA4428">
    <w:name w:val="CC6194C165A04E35BCB737C03EEA4428"/>
    <w:rsid w:val="006310D1"/>
    <w:pPr>
      <w:spacing w:line="259" w:lineRule="auto"/>
    </w:pPr>
    <w:rPr>
      <w:rFonts w:eastAsiaTheme="minorHAnsi"/>
      <w:kern w:val="0"/>
      <w:sz w:val="22"/>
      <w:szCs w:val="22"/>
      <w:lang w:eastAsia="en-US"/>
      <w14:ligatures w14:val="none"/>
    </w:rPr>
  </w:style>
  <w:style w:type="paragraph" w:customStyle="1" w:styleId="54761DC96AEE4656B8CF45944B2DC4C11">
    <w:name w:val="54761DC96AEE4656B8CF45944B2DC4C11"/>
    <w:rsid w:val="006310D1"/>
    <w:pPr>
      <w:spacing w:line="259" w:lineRule="auto"/>
    </w:pPr>
    <w:rPr>
      <w:rFonts w:eastAsiaTheme="minorHAnsi"/>
      <w:kern w:val="0"/>
      <w:sz w:val="22"/>
      <w:szCs w:val="22"/>
      <w:lang w:eastAsia="en-US"/>
      <w14:ligatures w14:val="none"/>
    </w:rPr>
  </w:style>
  <w:style w:type="paragraph" w:customStyle="1" w:styleId="777B1CA169E148D394EF7830B74266111">
    <w:name w:val="777B1CA169E148D394EF7830B74266111"/>
    <w:rsid w:val="006310D1"/>
    <w:pPr>
      <w:spacing w:line="259" w:lineRule="auto"/>
    </w:pPr>
    <w:rPr>
      <w:rFonts w:eastAsiaTheme="minorHAnsi"/>
      <w:kern w:val="0"/>
      <w:sz w:val="22"/>
      <w:szCs w:val="22"/>
      <w:lang w:eastAsia="en-US"/>
      <w14:ligatures w14:val="none"/>
    </w:rPr>
  </w:style>
  <w:style w:type="paragraph" w:customStyle="1" w:styleId="5A2CD29D04CD44679B89698AF5F2167C1">
    <w:name w:val="5A2CD29D04CD44679B89698AF5F2167C1"/>
    <w:rsid w:val="006310D1"/>
    <w:pPr>
      <w:spacing w:line="259" w:lineRule="auto"/>
    </w:pPr>
    <w:rPr>
      <w:rFonts w:eastAsiaTheme="minorHAnsi"/>
      <w:kern w:val="0"/>
      <w:sz w:val="22"/>
      <w:szCs w:val="22"/>
      <w:lang w:eastAsia="en-US"/>
      <w14:ligatures w14:val="none"/>
    </w:rPr>
  </w:style>
  <w:style w:type="paragraph" w:customStyle="1" w:styleId="6E98DD52401B495CA5D4430BDC8B19DF1">
    <w:name w:val="6E98DD52401B495CA5D4430BDC8B19DF1"/>
    <w:rsid w:val="006310D1"/>
    <w:pPr>
      <w:spacing w:line="259" w:lineRule="auto"/>
    </w:pPr>
    <w:rPr>
      <w:rFonts w:eastAsiaTheme="minorHAnsi"/>
      <w:kern w:val="0"/>
      <w:sz w:val="22"/>
      <w:szCs w:val="22"/>
      <w:lang w:eastAsia="en-US"/>
      <w14:ligatures w14:val="none"/>
    </w:rPr>
  </w:style>
  <w:style w:type="paragraph" w:customStyle="1" w:styleId="1126EF44F7E54D3AB5D435DCAE8943711">
    <w:name w:val="1126EF44F7E54D3AB5D435DCAE8943711"/>
    <w:rsid w:val="006310D1"/>
    <w:pPr>
      <w:spacing w:line="259" w:lineRule="auto"/>
    </w:pPr>
    <w:rPr>
      <w:rFonts w:eastAsiaTheme="minorHAnsi"/>
      <w:kern w:val="0"/>
      <w:sz w:val="22"/>
      <w:szCs w:val="22"/>
      <w:lang w:eastAsia="en-US"/>
      <w14:ligatures w14:val="none"/>
    </w:rPr>
  </w:style>
  <w:style w:type="paragraph" w:customStyle="1" w:styleId="31CD941DAA1F46D5B5CAB0EABFD3C7B81">
    <w:name w:val="31CD941DAA1F46D5B5CAB0EABFD3C7B81"/>
    <w:rsid w:val="006310D1"/>
    <w:pPr>
      <w:spacing w:line="259" w:lineRule="auto"/>
    </w:pPr>
    <w:rPr>
      <w:rFonts w:eastAsiaTheme="minorHAnsi"/>
      <w:kern w:val="0"/>
      <w:sz w:val="22"/>
      <w:szCs w:val="22"/>
      <w:lang w:eastAsia="en-US"/>
      <w14:ligatures w14:val="none"/>
    </w:rPr>
  </w:style>
  <w:style w:type="paragraph" w:customStyle="1" w:styleId="583C5C53877744F4B42D4151BA1393B01">
    <w:name w:val="583C5C53877744F4B42D4151BA1393B01"/>
    <w:rsid w:val="006310D1"/>
    <w:pPr>
      <w:spacing w:line="259" w:lineRule="auto"/>
    </w:pPr>
    <w:rPr>
      <w:rFonts w:eastAsiaTheme="minorHAnsi"/>
      <w:kern w:val="0"/>
      <w:sz w:val="22"/>
      <w:szCs w:val="22"/>
      <w:lang w:eastAsia="en-US"/>
      <w14:ligatures w14:val="none"/>
    </w:rPr>
  </w:style>
  <w:style w:type="paragraph" w:customStyle="1" w:styleId="64EB34057D1C4AEB836ABFE0D8E03EB51">
    <w:name w:val="64EB34057D1C4AEB836ABFE0D8E03EB51"/>
    <w:rsid w:val="006310D1"/>
    <w:pPr>
      <w:spacing w:line="259" w:lineRule="auto"/>
    </w:pPr>
    <w:rPr>
      <w:rFonts w:eastAsiaTheme="minorHAnsi"/>
      <w:kern w:val="0"/>
      <w:sz w:val="22"/>
      <w:szCs w:val="22"/>
      <w:lang w:eastAsia="en-US"/>
      <w14:ligatures w14:val="none"/>
    </w:rPr>
  </w:style>
  <w:style w:type="paragraph" w:customStyle="1" w:styleId="42BA98997B51447DA50C7018D79747B91">
    <w:name w:val="42BA98997B51447DA50C7018D79747B91"/>
    <w:rsid w:val="006310D1"/>
    <w:pPr>
      <w:spacing w:line="259" w:lineRule="auto"/>
    </w:pPr>
    <w:rPr>
      <w:rFonts w:eastAsiaTheme="minorHAnsi"/>
      <w:kern w:val="0"/>
      <w:sz w:val="22"/>
      <w:szCs w:val="22"/>
      <w:lang w:eastAsia="en-US"/>
      <w14:ligatures w14:val="none"/>
    </w:rPr>
  </w:style>
  <w:style w:type="paragraph" w:customStyle="1" w:styleId="972E619A47E1476288B728701EF597E81">
    <w:name w:val="972E619A47E1476288B728701EF597E81"/>
    <w:rsid w:val="006310D1"/>
    <w:pPr>
      <w:spacing w:line="259" w:lineRule="auto"/>
    </w:pPr>
    <w:rPr>
      <w:rFonts w:eastAsiaTheme="minorHAnsi"/>
      <w:kern w:val="0"/>
      <w:sz w:val="22"/>
      <w:szCs w:val="22"/>
      <w:lang w:eastAsia="en-US"/>
      <w14:ligatures w14:val="none"/>
    </w:rPr>
  </w:style>
  <w:style w:type="paragraph" w:customStyle="1" w:styleId="A63E43F44C9F4965ADFDE1FDAB198A891">
    <w:name w:val="A63E43F44C9F4965ADFDE1FDAB198A891"/>
    <w:rsid w:val="006310D1"/>
    <w:pPr>
      <w:spacing w:line="259" w:lineRule="auto"/>
    </w:pPr>
    <w:rPr>
      <w:rFonts w:eastAsiaTheme="minorHAnsi"/>
      <w:kern w:val="0"/>
      <w:sz w:val="22"/>
      <w:szCs w:val="22"/>
      <w:lang w:eastAsia="en-US"/>
      <w14:ligatures w14:val="none"/>
    </w:rPr>
  </w:style>
  <w:style w:type="paragraph" w:customStyle="1" w:styleId="CDC3EA5D2802490F973D3387E250BCF31">
    <w:name w:val="CDC3EA5D2802490F973D3387E250BCF31"/>
    <w:rsid w:val="006310D1"/>
    <w:pPr>
      <w:spacing w:line="259" w:lineRule="auto"/>
    </w:pPr>
    <w:rPr>
      <w:rFonts w:eastAsiaTheme="minorHAnsi"/>
      <w:kern w:val="0"/>
      <w:sz w:val="22"/>
      <w:szCs w:val="22"/>
      <w:lang w:eastAsia="en-US"/>
      <w14:ligatures w14:val="none"/>
    </w:rPr>
  </w:style>
  <w:style w:type="paragraph" w:customStyle="1" w:styleId="10E28FF13B39437F9917D319DAE5F2EC1">
    <w:name w:val="10E28FF13B39437F9917D319DAE5F2EC1"/>
    <w:rsid w:val="006310D1"/>
    <w:pPr>
      <w:spacing w:line="259" w:lineRule="auto"/>
    </w:pPr>
    <w:rPr>
      <w:rFonts w:eastAsiaTheme="minorHAnsi"/>
      <w:kern w:val="0"/>
      <w:sz w:val="22"/>
      <w:szCs w:val="22"/>
      <w:lang w:eastAsia="en-US"/>
      <w14:ligatures w14:val="none"/>
    </w:rPr>
  </w:style>
  <w:style w:type="paragraph" w:customStyle="1" w:styleId="8858112CB6BF4E0A9DD453ACEAF521FA1">
    <w:name w:val="8858112CB6BF4E0A9DD453ACEAF521FA1"/>
    <w:rsid w:val="006310D1"/>
    <w:pPr>
      <w:spacing w:line="259" w:lineRule="auto"/>
    </w:pPr>
    <w:rPr>
      <w:rFonts w:eastAsiaTheme="minorHAnsi"/>
      <w:kern w:val="0"/>
      <w:sz w:val="22"/>
      <w:szCs w:val="22"/>
      <w:lang w:eastAsia="en-US"/>
      <w14:ligatures w14:val="none"/>
    </w:rPr>
  </w:style>
  <w:style w:type="paragraph" w:customStyle="1" w:styleId="C1D5117237E54255AD0FB3EB029308C91">
    <w:name w:val="C1D5117237E54255AD0FB3EB029308C91"/>
    <w:rsid w:val="006310D1"/>
    <w:pPr>
      <w:spacing w:line="259" w:lineRule="auto"/>
    </w:pPr>
    <w:rPr>
      <w:rFonts w:eastAsiaTheme="minorHAnsi"/>
      <w:kern w:val="0"/>
      <w:sz w:val="22"/>
      <w:szCs w:val="22"/>
      <w:lang w:eastAsia="en-US"/>
      <w14:ligatures w14:val="none"/>
    </w:rPr>
  </w:style>
  <w:style w:type="paragraph" w:customStyle="1" w:styleId="B121CF63F06A41A88294C39B906BDF5F1">
    <w:name w:val="B121CF63F06A41A88294C39B906BDF5F1"/>
    <w:rsid w:val="006310D1"/>
    <w:pPr>
      <w:spacing w:line="259" w:lineRule="auto"/>
    </w:pPr>
    <w:rPr>
      <w:rFonts w:eastAsiaTheme="minorHAnsi"/>
      <w:kern w:val="0"/>
      <w:sz w:val="22"/>
      <w:szCs w:val="22"/>
      <w:lang w:eastAsia="en-US"/>
      <w14:ligatures w14:val="none"/>
    </w:rPr>
  </w:style>
  <w:style w:type="paragraph" w:customStyle="1" w:styleId="4069B8234D81481792493A437BB114A01">
    <w:name w:val="4069B8234D81481792493A437BB114A01"/>
    <w:rsid w:val="006310D1"/>
    <w:pPr>
      <w:spacing w:line="259" w:lineRule="auto"/>
    </w:pPr>
    <w:rPr>
      <w:rFonts w:eastAsiaTheme="minorHAnsi"/>
      <w:kern w:val="0"/>
      <w:sz w:val="22"/>
      <w:szCs w:val="22"/>
      <w:lang w:eastAsia="en-US"/>
      <w14:ligatures w14:val="none"/>
    </w:rPr>
  </w:style>
  <w:style w:type="paragraph" w:customStyle="1" w:styleId="E719B80FEC2F44F3811CA4739F661A111">
    <w:name w:val="E719B80FEC2F44F3811CA4739F661A111"/>
    <w:rsid w:val="006310D1"/>
    <w:pPr>
      <w:spacing w:line="259" w:lineRule="auto"/>
    </w:pPr>
    <w:rPr>
      <w:rFonts w:eastAsiaTheme="minorHAnsi"/>
      <w:kern w:val="0"/>
      <w:sz w:val="22"/>
      <w:szCs w:val="22"/>
      <w:lang w:eastAsia="en-US"/>
      <w14:ligatures w14:val="none"/>
    </w:rPr>
  </w:style>
  <w:style w:type="paragraph" w:customStyle="1" w:styleId="A050CDFE955F43BB86FBC1175FCF4B271">
    <w:name w:val="A050CDFE955F43BB86FBC1175FCF4B271"/>
    <w:rsid w:val="006310D1"/>
    <w:pPr>
      <w:spacing w:line="259" w:lineRule="auto"/>
    </w:pPr>
    <w:rPr>
      <w:rFonts w:eastAsiaTheme="minorHAnsi"/>
      <w:kern w:val="0"/>
      <w:sz w:val="22"/>
      <w:szCs w:val="22"/>
      <w:lang w:eastAsia="en-US"/>
      <w14:ligatures w14:val="none"/>
    </w:rPr>
  </w:style>
  <w:style w:type="paragraph" w:customStyle="1" w:styleId="47F77B1CD3C94B3CA73C76642E8B50AE1">
    <w:name w:val="47F77B1CD3C94B3CA73C76642E8B50AE1"/>
    <w:rsid w:val="006310D1"/>
    <w:pPr>
      <w:spacing w:line="259" w:lineRule="auto"/>
    </w:pPr>
    <w:rPr>
      <w:rFonts w:eastAsiaTheme="minorHAnsi"/>
      <w:kern w:val="0"/>
      <w:sz w:val="22"/>
      <w:szCs w:val="22"/>
      <w:lang w:eastAsia="en-US"/>
      <w14:ligatures w14:val="none"/>
    </w:rPr>
  </w:style>
  <w:style w:type="paragraph" w:customStyle="1" w:styleId="DB94A967EAB74AA08B84C8B81E54907B1">
    <w:name w:val="DB94A967EAB74AA08B84C8B81E54907B1"/>
    <w:rsid w:val="006310D1"/>
    <w:pPr>
      <w:spacing w:line="259" w:lineRule="auto"/>
    </w:pPr>
    <w:rPr>
      <w:rFonts w:eastAsiaTheme="minorHAnsi"/>
      <w:kern w:val="0"/>
      <w:sz w:val="22"/>
      <w:szCs w:val="22"/>
      <w:lang w:eastAsia="en-US"/>
      <w14:ligatures w14:val="none"/>
    </w:rPr>
  </w:style>
  <w:style w:type="paragraph" w:customStyle="1" w:styleId="3BC5AA283D1D45D8AC84DEE17BB75E551">
    <w:name w:val="3BC5AA283D1D45D8AC84DEE17BB75E551"/>
    <w:rsid w:val="006310D1"/>
    <w:pPr>
      <w:spacing w:line="259" w:lineRule="auto"/>
    </w:pPr>
    <w:rPr>
      <w:rFonts w:eastAsiaTheme="minorHAnsi"/>
      <w:kern w:val="0"/>
      <w:sz w:val="22"/>
      <w:szCs w:val="22"/>
      <w:lang w:eastAsia="en-US"/>
      <w14:ligatures w14:val="none"/>
    </w:rPr>
  </w:style>
  <w:style w:type="paragraph" w:customStyle="1" w:styleId="A4D5C07A28C64A18957380D9824DBF511">
    <w:name w:val="A4D5C07A28C64A18957380D9824DBF511"/>
    <w:rsid w:val="006310D1"/>
    <w:pPr>
      <w:spacing w:line="259" w:lineRule="auto"/>
    </w:pPr>
    <w:rPr>
      <w:rFonts w:eastAsiaTheme="minorHAnsi"/>
      <w:kern w:val="0"/>
      <w:sz w:val="22"/>
      <w:szCs w:val="22"/>
      <w:lang w:eastAsia="en-US"/>
      <w14:ligatures w14:val="none"/>
    </w:rPr>
  </w:style>
  <w:style w:type="paragraph" w:customStyle="1" w:styleId="AB72BAB10D0C4991959F4445A89142B72">
    <w:name w:val="AB72BAB10D0C4991959F4445A89142B72"/>
    <w:rsid w:val="006310D1"/>
    <w:pPr>
      <w:spacing w:line="259" w:lineRule="auto"/>
    </w:pPr>
    <w:rPr>
      <w:rFonts w:eastAsiaTheme="minorHAnsi"/>
      <w:kern w:val="0"/>
      <w:sz w:val="22"/>
      <w:szCs w:val="22"/>
      <w:lang w:eastAsia="en-US"/>
      <w14:ligatures w14:val="none"/>
    </w:rPr>
  </w:style>
  <w:style w:type="paragraph" w:customStyle="1" w:styleId="70D42F4EF412414ABB6116A4D2DF5D912">
    <w:name w:val="70D42F4EF412414ABB6116A4D2DF5D912"/>
    <w:rsid w:val="006310D1"/>
    <w:pPr>
      <w:spacing w:line="259" w:lineRule="auto"/>
    </w:pPr>
    <w:rPr>
      <w:rFonts w:eastAsiaTheme="minorHAnsi"/>
      <w:kern w:val="0"/>
      <w:sz w:val="22"/>
      <w:szCs w:val="22"/>
      <w:lang w:eastAsia="en-US"/>
      <w14:ligatures w14:val="none"/>
    </w:rPr>
  </w:style>
  <w:style w:type="paragraph" w:customStyle="1" w:styleId="E9DCCD4655844C0DA99419A25B26CF262">
    <w:name w:val="E9DCCD4655844C0DA99419A25B26CF262"/>
    <w:rsid w:val="006310D1"/>
    <w:pPr>
      <w:spacing w:line="259" w:lineRule="auto"/>
    </w:pPr>
    <w:rPr>
      <w:rFonts w:eastAsiaTheme="minorHAnsi"/>
      <w:kern w:val="0"/>
      <w:sz w:val="22"/>
      <w:szCs w:val="22"/>
      <w:lang w:eastAsia="en-US"/>
      <w14:ligatures w14:val="none"/>
    </w:rPr>
  </w:style>
  <w:style w:type="paragraph" w:customStyle="1" w:styleId="96E31C70D9DE477D9DDDE3948D5A3DE12">
    <w:name w:val="96E31C70D9DE477D9DDDE3948D5A3DE12"/>
    <w:rsid w:val="006310D1"/>
    <w:pPr>
      <w:spacing w:line="259" w:lineRule="auto"/>
    </w:pPr>
    <w:rPr>
      <w:rFonts w:eastAsiaTheme="minorHAnsi"/>
      <w:kern w:val="0"/>
      <w:sz w:val="22"/>
      <w:szCs w:val="22"/>
      <w:lang w:eastAsia="en-US"/>
      <w14:ligatures w14:val="none"/>
    </w:rPr>
  </w:style>
  <w:style w:type="paragraph" w:customStyle="1" w:styleId="DFF7730D4D644CEE870B979FB10415C92">
    <w:name w:val="DFF7730D4D644CEE870B979FB10415C92"/>
    <w:rsid w:val="006310D1"/>
    <w:pPr>
      <w:spacing w:line="259" w:lineRule="auto"/>
    </w:pPr>
    <w:rPr>
      <w:rFonts w:eastAsiaTheme="minorHAnsi"/>
      <w:kern w:val="0"/>
      <w:sz w:val="22"/>
      <w:szCs w:val="22"/>
      <w:lang w:eastAsia="en-US"/>
      <w14:ligatures w14:val="none"/>
    </w:rPr>
  </w:style>
  <w:style w:type="paragraph" w:customStyle="1" w:styleId="BA6E1615340E4759A93B5E18C3E79B812">
    <w:name w:val="BA6E1615340E4759A93B5E18C3E79B812"/>
    <w:rsid w:val="006310D1"/>
    <w:pPr>
      <w:spacing w:line="259" w:lineRule="auto"/>
    </w:pPr>
    <w:rPr>
      <w:rFonts w:eastAsiaTheme="minorHAnsi"/>
      <w:kern w:val="0"/>
      <w:sz w:val="22"/>
      <w:szCs w:val="22"/>
      <w:lang w:eastAsia="en-US"/>
      <w14:ligatures w14:val="none"/>
    </w:rPr>
  </w:style>
  <w:style w:type="paragraph" w:customStyle="1" w:styleId="C2BF53C42D0640198CE45BA2A64A154C2">
    <w:name w:val="C2BF53C42D0640198CE45BA2A64A154C2"/>
    <w:rsid w:val="006310D1"/>
    <w:pPr>
      <w:spacing w:line="259" w:lineRule="auto"/>
    </w:pPr>
    <w:rPr>
      <w:rFonts w:eastAsiaTheme="minorHAnsi"/>
      <w:kern w:val="0"/>
      <w:sz w:val="22"/>
      <w:szCs w:val="22"/>
      <w:lang w:eastAsia="en-US"/>
      <w14:ligatures w14:val="none"/>
    </w:rPr>
  </w:style>
  <w:style w:type="paragraph" w:customStyle="1" w:styleId="23842816392F4E84BB7FCD5E132CA8942">
    <w:name w:val="23842816392F4E84BB7FCD5E132CA8942"/>
    <w:rsid w:val="006310D1"/>
    <w:pPr>
      <w:spacing w:line="259" w:lineRule="auto"/>
    </w:pPr>
    <w:rPr>
      <w:rFonts w:eastAsiaTheme="minorHAnsi"/>
      <w:kern w:val="0"/>
      <w:sz w:val="22"/>
      <w:szCs w:val="22"/>
      <w:lang w:eastAsia="en-US"/>
      <w14:ligatures w14:val="none"/>
    </w:rPr>
  </w:style>
  <w:style w:type="paragraph" w:customStyle="1" w:styleId="4F5E8B73D61A47E085E2989D0A0A99C62">
    <w:name w:val="4F5E8B73D61A47E085E2989D0A0A99C62"/>
    <w:rsid w:val="006310D1"/>
    <w:pPr>
      <w:spacing w:line="259" w:lineRule="auto"/>
    </w:pPr>
    <w:rPr>
      <w:rFonts w:eastAsiaTheme="minorHAnsi"/>
      <w:kern w:val="0"/>
      <w:sz w:val="22"/>
      <w:szCs w:val="22"/>
      <w:lang w:eastAsia="en-US"/>
      <w14:ligatures w14:val="none"/>
    </w:rPr>
  </w:style>
  <w:style w:type="paragraph" w:customStyle="1" w:styleId="CD4DA8715E4142D0A236855328CFED102">
    <w:name w:val="CD4DA8715E4142D0A236855328CFED102"/>
    <w:rsid w:val="006310D1"/>
    <w:pPr>
      <w:spacing w:line="259" w:lineRule="auto"/>
    </w:pPr>
    <w:rPr>
      <w:rFonts w:eastAsiaTheme="minorHAnsi"/>
      <w:kern w:val="0"/>
      <w:sz w:val="22"/>
      <w:szCs w:val="22"/>
      <w:lang w:eastAsia="en-US"/>
      <w14:ligatures w14:val="none"/>
    </w:rPr>
  </w:style>
  <w:style w:type="paragraph" w:customStyle="1" w:styleId="1547DE131FC2418B86BDEB0DD2DBC34C2">
    <w:name w:val="1547DE131FC2418B86BDEB0DD2DBC34C2"/>
    <w:rsid w:val="006310D1"/>
    <w:pPr>
      <w:spacing w:line="259" w:lineRule="auto"/>
    </w:pPr>
    <w:rPr>
      <w:rFonts w:eastAsiaTheme="minorHAnsi"/>
      <w:kern w:val="0"/>
      <w:sz w:val="22"/>
      <w:szCs w:val="22"/>
      <w:lang w:eastAsia="en-US"/>
      <w14:ligatures w14:val="none"/>
    </w:rPr>
  </w:style>
  <w:style w:type="paragraph" w:customStyle="1" w:styleId="1A0809E5A89E4CF09AC5F5B742AAC4F92">
    <w:name w:val="1A0809E5A89E4CF09AC5F5B742AAC4F92"/>
    <w:rsid w:val="006310D1"/>
    <w:pPr>
      <w:spacing w:line="259" w:lineRule="auto"/>
    </w:pPr>
    <w:rPr>
      <w:rFonts w:eastAsiaTheme="minorHAnsi"/>
      <w:kern w:val="0"/>
      <w:sz w:val="22"/>
      <w:szCs w:val="22"/>
      <w:lang w:eastAsia="en-US"/>
      <w14:ligatures w14:val="none"/>
    </w:rPr>
  </w:style>
  <w:style w:type="paragraph" w:customStyle="1" w:styleId="2CFB4FD61FE84B62803E9E47B54369922">
    <w:name w:val="2CFB4FD61FE84B62803E9E47B54369922"/>
    <w:rsid w:val="006310D1"/>
    <w:pPr>
      <w:spacing w:line="259" w:lineRule="auto"/>
    </w:pPr>
    <w:rPr>
      <w:rFonts w:eastAsiaTheme="minorHAnsi"/>
      <w:kern w:val="0"/>
      <w:sz w:val="22"/>
      <w:szCs w:val="22"/>
      <w:lang w:eastAsia="en-US"/>
      <w14:ligatures w14:val="none"/>
    </w:rPr>
  </w:style>
  <w:style w:type="paragraph" w:customStyle="1" w:styleId="CA950C0149B64D5784D0B2078B82AB242">
    <w:name w:val="CA950C0149B64D5784D0B2078B82AB242"/>
    <w:rsid w:val="006310D1"/>
    <w:pPr>
      <w:spacing w:line="259" w:lineRule="auto"/>
    </w:pPr>
    <w:rPr>
      <w:rFonts w:eastAsiaTheme="minorHAnsi"/>
      <w:kern w:val="0"/>
      <w:sz w:val="22"/>
      <w:szCs w:val="22"/>
      <w:lang w:eastAsia="en-US"/>
      <w14:ligatures w14:val="none"/>
    </w:rPr>
  </w:style>
  <w:style w:type="paragraph" w:customStyle="1" w:styleId="30B5141138544AF68BD9CF4A3686EE642">
    <w:name w:val="30B5141138544AF68BD9CF4A3686EE642"/>
    <w:rsid w:val="006310D1"/>
    <w:pPr>
      <w:spacing w:line="259" w:lineRule="auto"/>
    </w:pPr>
    <w:rPr>
      <w:rFonts w:eastAsiaTheme="minorHAnsi"/>
      <w:kern w:val="0"/>
      <w:sz w:val="22"/>
      <w:szCs w:val="22"/>
      <w:lang w:eastAsia="en-US"/>
      <w14:ligatures w14:val="none"/>
    </w:rPr>
  </w:style>
  <w:style w:type="paragraph" w:customStyle="1" w:styleId="1F02E5CFBBA24094A8DE477F5C1255E52">
    <w:name w:val="1F02E5CFBBA24094A8DE477F5C1255E52"/>
    <w:rsid w:val="006310D1"/>
    <w:pPr>
      <w:spacing w:line="259" w:lineRule="auto"/>
    </w:pPr>
    <w:rPr>
      <w:rFonts w:eastAsiaTheme="minorHAnsi"/>
      <w:kern w:val="0"/>
      <w:sz w:val="22"/>
      <w:szCs w:val="22"/>
      <w:lang w:eastAsia="en-US"/>
      <w14:ligatures w14:val="none"/>
    </w:rPr>
  </w:style>
  <w:style w:type="paragraph" w:customStyle="1" w:styleId="A9988B051D5241FCB072AFA3254DAC202">
    <w:name w:val="A9988B051D5241FCB072AFA3254DAC202"/>
    <w:rsid w:val="006310D1"/>
    <w:pPr>
      <w:spacing w:line="259" w:lineRule="auto"/>
    </w:pPr>
    <w:rPr>
      <w:rFonts w:eastAsiaTheme="minorHAnsi"/>
      <w:kern w:val="0"/>
      <w:sz w:val="22"/>
      <w:szCs w:val="22"/>
      <w:lang w:eastAsia="en-US"/>
      <w14:ligatures w14:val="none"/>
    </w:rPr>
  </w:style>
  <w:style w:type="paragraph" w:customStyle="1" w:styleId="65C3B441E5FE4004BA9C4997CD63B95C2">
    <w:name w:val="65C3B441E5FE4004BA9C4997CD63B95C2"/>
    <w:rsid w:val="006310D1"/>
    <w:pPr>
      <w:spacing w:line="259" w:lineRule="auto"/>
    </w:pPr>
    <w:rPr>
      <w:rFonts w:eastAsiaTheme="minorHAnsi"/>
      <w:kern w:val="0"/>
      <w:sz w:val="22"/>
      <w:szCs w:val="22"/>
      <w:lang w:eastAsia="en-US"/>
      <w14:ligatures w14:val="none"/>
    </w:rPr>
  </w:style>
  <w:style w:type="paragraph" w:customStyle="1" w:styleId="2C0622F94B6346E78CADBB8EEF77693F2">
    <w:name w:val="2C0622F94B6346E78CADBB8EEF77693F2"/>
    <w:rsid w:val="006310D1"/>
    <w:pPr>
      <w:spacing w:line="259" w:lineRule="auto"/>
    </w:pPr>
    <w:rPr>
      <w:rFonts w:eastAsiaTheme="minorHAnsi"/>
      <w:kern w:val="0"/>
      <w:sz w:val="22"/>
      <w:szCs w:val="22"/>
      <w:lang w:eastAsia="en-US"/>
      <w14:ligatures w14:val="none"/>
    </w:rPr>
  </w:style>
  <w:style w:type="paragraph" w:customStyle="1" w:styleId="F4F067E7245148CFA73E4257DE6B2A692">
    <w:name w:val="F4F067E7245148CFA73E4257DE6B2A692"/>
    <w:rsid w:val="006310D1"/>
    <w:pPr>
      <w:spacing w:line="259" w:lineRule="auto"/>
    </w:pPr>
    <w:rPr>
      <w:rFonts w:eastAsiaTheme="minorHAnsi"/>
      <w:kern w:val="0"/>
      <w:sz w:val="22"/>
      <w:szCs w:val="22"/>
      <w:lang w:eastAsia="en-US"/>
      <w14:ligatures w14:val="none"/>
    </w:rPr>
  </w:style>
  <w:style w:type="paragraph" w:customStyle="1" w:styleId="CCC97516C1FF4DDC8E93EA6FA5209F172">
    <w:name w:val="CCC97516C1FF4DDC8E93EA6FA5209F172"/>
    <w:rsid w:val="006310D1"/>
    <w:pPr>
      <w:spacing w:line="259" w:lineRule="auto"/>
    </w:pPr>
    <w:rPr>
      <w:rFonts w:eastAsiaTheme="minorHAnsi"/>
      <w:kern w:val="0"/>
      <w:sz w:val="22"/>
      <w:szCs w:val="22"/>
      <w:lang w:eastAsia="en-US"/>
      <w14:ligatures w14:val="none"/>
    </w:rPr>
  </w:style>
  <w:style w:type="paragraph" w:customStyle="1" w:styleId="3447F379925F4AB4B1B4CA33B9F8A5F32">
    <w:name w:val="3447F379925F4AB4B1B4CA33B9F8A5F32"/>
    <w:rsid w:val="006310D1"/>
    <w:pPr>
      <w:spacing w:line="259" w:lineRule="auto"/>
    </w:pPr>
    <w:rPr>
      <w:rFonts w:eastAsiaTheme="minorHAnsi"/>
      <w:kern w:val="0"/>
      <w:sz w:val="22"/>
      <w:szCs w:val="22"/>
      <w:lang w:eastAsia="en-US"/>
      <w14:ligatures w14:val="none"/>
    </w:rPr>
  </w:style>
  <w:style w:type="paragraph" w:customStyle="1" w:styleId="7D88ADC132F3483FBDC65D5840BCA0E42">
    <w:name w:val="7D88ADC132F3483FBDC65D5840BCA0E42"/>
    <w:rsid w:val="006310D1"/>
    <w:pPr>
      <w:spacing w:line="259" w:lineRule="auto"/>
    </w:pPr>
    <w:rPr>
      <w:rFonts w:eastAsiaTheme="minorHAnsi"/>
      <w:kern w:val="0"/>
      <w:sz w:val="22"/>
      <w:szCs w:val="22"/>
      <w:lang w:eastAsia="en-US"/>
      <w14:ligatures w14:val="none"/>
    </w:rPr>
  </w:style>
  <w:style w:type="paragraph" w:customStyle="1" w:styleId="9E9464E0846045C496094A4125765B452">
    <w:name w:val="9E9464E0846045C496094A4125765B452"/>
    <w:rsid w:val="006310D1"/>
    <w:pPr>
      <w:spacing w:line="259" w:lineRule="auto"/>
    </w:pPr>
    <w:rPr>
      <w:rFonts w:eastAsiaTheme="minorHAnsi"/>
      <w:kern w:val="0"/>
      <w:sz w:val="22"/>
      <w:szCs w:val="22"/>
      <w:lang w:eastAsia="en-US"/>
      <w14:ligatures w14:val="none"/>
    </w:rPr>
  </w:style>
  <w:style w:type="paragraph" w:customStyle="1" w:styleId="415323B0A7FC4BED876C6D3896808DA52">
    <w:name w:val="415323B0A7FC4BED876C6D3896808DA52"/>
    <w:rsid w:val="006310D1"/>
    <w:pPr>
      <w:spacing w:line="259" w:lineRule="auto"/>
    </w:pPr>
    <w:rPr>
      <w:rFonts w:eastAsiaTheme="minorHAnsi"/>
      <w:kern w:val="0"/>
      <w:sz w:val="22"/>
      <w:szCs w:val="22"/>
      <w:lang w:eastAsia="en-US"/>
      <w14:ligatures w14:val="none"/>
    </w:rPr>
  </w:style>
  <w:style w:type="paragraph" w:customStyle="1" w:styleId="B1A6255AB286417DA95466B37CC981C72">
    <w:name w:val="B1A6255AB286417DA95466B37CC981C72"/>
    <w:rsid w:val="006310D1"/>
    <w:pPr>
      <w:spacing w:line="259" w:lineRule="auto"/>
    </w:pPr>
    <w:rPr>
      <w:rFonts w:eastAsiaTheme="minorHAnsi"/>
      <w:kern w:val="0"/>
      <w:sz w:val="22"/>
      <w:szCs w:val="22"/>
      <w:lang w:eastAsia="en-US"/>
      <w14:ligatures w14:val="none"/>
    </w:rPr>
  </w:style>
  <w:style w:type="paragraph" w:customStyle="1" w:styleId="F74B2A688580433B85EA8E178F0A7AFB2">
    <w:name w:val="F74B2A688580433B85EA8E178F0A7AFB2"/>
    <w:rsid w:val="006310D1"/>
    <w:pPr>
      <w:spacing w:line="259" w:lineRule="auto"/>
    </w:pPr>
    <w:rPr>
      <w:rFonts w:eastAsiaTheme="minorHAnsi"/>
      <w:kern w:val="0"/>
      <w:sz w:val="22"/>
      <w:szCs w:val="22"/>
      <w:lang w:eastAsia="en-US"/>
      <w14:ligatures w14:val="none"/>
    </w:rPr>
  </w:style>
  <w:style w:type="paragraph" w:customStyle="1" w:styleId="EC384950BA0941FE82A99675D86490852">
    <w:name w:val="EC384950BA0941FE82A99675D86490852"/>
    <w:rsid w:val="006310D1"/>
    <w:pPr>
      <w:spacing w:line="259" w:lineRule="auto"/>
    </w:pPr>
    <w:rPr>
      <w:rFonts w:eastAsiaTheme="minorHAnsi"/>
      <w:kern w:val="0"/>
      <w:sz w:val="22"/>
      <w:szCs w:val="22"/>
      <w:lang w:eastAsia="en-US"/>
      <w14:ligatures w14:val="none"/>
    </w:rPr>
  </w:style>
  <w:style w:type="paragraph" w:customStyle="1" w:styleId="1991AA153E6647D7BEDD9A825C4FB1F32">
    <w:name w:val="1991AA153E6647D7BEDD9A825C4FB1F32"/>
    <w:rsid w:val="006310D1"/>
    <w:pPr>
      <w:spacing w:line="259" w:lineRule="auto"/>
    </w:pPr>
    <w:rPr>
      <w:rFonts w:eastAsiaTheme="minorHAnsi"/>
      <w:kern w:val="0"/>
      <w:sz w:val="22"/>
      <w:szCs w:val="22"/>
      <w:lang w:eastAsia="en-US"/>
      <w14:ligatures w14:val="none"/>
    </w:rPr>
  </w:style>
  <w:style w:type="paragraph" w:customStyle="1" w:styleId="CBD56855FB2246B382FD94B524931F342">
    <w:name w:val="CBD56855FB2246B382FD94B524931F342"/>
    <w:rsid w:val="006310D1"/>
    <w:pPr>
      <w:spacing w:line="259" w:lineRule="auto"/>
    </w:pPr>
    <w:rPr>
      <w:rFonts w:eastAsiaTheme="minorHAnsi"/>
      <w:kern w:val="0"/>
      <w:sz w:val="22"/>
      <w:szCs w:val="22"/>
      <w:lang w:eastAsia="en-US"/>
      <w14:ligatures w14:val="none"/>
    </w:rPr>
  </w:style>
  <w:style w:type="paragraph" w:customStyle="1" w:styleId="CC6194C165A04E35BCB737C03EEA44281">
    <w:name w:val="CC6194C165A04E35BCB737C03EEA44281"/>
    <w:rsid w:val="006310D1"/>
    <w:pPr>
      <w:spacing w:line="259" w:lineRule="auto"/>
    </w:pPr>
    <w:rPr>
      <w:rFonts w:eastAsiaTheme="minorHAnsi"/>
      <w:kern w:val="0"/>
      <w:sz w:val="22"/>
      <w:szCs w:val="22"/>
      <w:lang w:eastAsia="en-US"/>
      <w14:ligatures w14:val="none"/>
    </w:rPr>
  </w:style>
  <w:style w:type="paragraph" w:customStyle="1" w:styleId="54761DC96AEE4656B8CF45944B2DC4C12">
    <w:name w:val="54761DC96AEE4656B8CF45944B2DC4C12"/>
    <w:rsid w:val="006310D1"/>
    <w:pPr>
      <w:spacing w:line="259" w:lineRule="auto"/>
    </w:pPr>
    <w:rPr>
      <w:rFonts w:eastAsiaTheme="minorHAnsi"/>
      <w:kern w:val="0"/>
      <w:sz w:val="22"/>
      <w:szCs w:val="22"/>
      <w:lang w:eastAsia="en-US"/>
      <w14:ligatures w14:val="none"/>
    </w:rPr>
  </w:style>
  <w:style w:type="paragraph" w:customStyle="1" w:styleId="777B1CA169E148D394EF7830B74266112">
    <w:name w:val="777B1CA169E148D394EF7830B74266112"/>
    <w:rsid w:val="006310D1"/>
    <w:pPr>
      <w:spacing w:line="259" w:lineRule="auto"/>
    </w:pPr>
    <w:rPr>
      <w:rFonts w:eastAsiaTheme="minorHAnsi"/>
      <w:kern w:val="0"/>
      <w:sz w:val="22"/>
      <w:szCs w:val="22"/>
      <w:lang w:eastAsia="en-US"/>
      <w14:ligatures w14:val="none"/>
    </w:rPr>
  </w:style>
  <w:style w:type="paragraph" w:customStyle="1" w:styleId="5A2CD29D04CD44679B89698AF5F2167C2">
    <w:name w:val="5A2CD29D04CD44679B89698AF5F2167C2"/>
    <w:rsid w:val="006310D1"/>
    <w:pPr>
      <w:spacing w:line="259" w:lineRule="auto"/>
    </w:pPr>
    <w:rPr>
      <w:rFonts w:eastAsiaTheme="minorHAnsi"/>
      <w:kern w:val="0"/>
      <w:sz w:val="22"/>
      <w:szCs w:val="22"/>
      <w:lang w:eastAsia="en-US"/>
      <w14:ligatures w14:val="none"/>
    </w:rPr>
  </w:style>
  <w:style w:type="paragraph" w:customStyle="1" w:styleId="6E98DD52401B495CA5D4430BDC8B19DF2">
    <w:name w:val="6E98DD52401B495CA5D4430BDC8B19DF2"/>
    <w:rsid w:val="006310D1"/>
    <w:pPr>
      <w:spacing w:line="259" w:lineRule="auto"/>
    </w:pPr>
    <w:rPr>
      <w:rFonts w:eastAsiaTheme="minorHAnsi"/>
      <w:kern w:val="0"/>
      <w:sz w:val="22"/>
      <w:szCs w:val="22"/>
      <w:lang w:eastAsia="en-US"/>
      <w14:ligatures w14:val="none"/>
    </w:rPr>
  </w:style>
  <w:style w:type="paragraph" w:customStyle="1" w:styleId="1126EF44F7E54D3AB5D435DCAE8943712">
    <w:name w:val="1126EF44F7E54D3AB5D435DCAE8943712"/>
    <w:rsid w:val="006310D1"/>
    <w:pPr>
      <w:spacing w:line="259" w:lineRule="auto"/>
    </w:pPr>
    <w:rPr>
      <w:rFonts w:eastAsiaTheme="minorHAnsi"/>
      <w:kern w:val="0"/>
      <w:sz w:val="22"/>
      <w:szCs w:val="22"/>
      <w:lang w:eastAsia="en-US"/>
      <w14:ligatures w14:val="none"/>
    </w:rPr>
  </w:style>
  <w:style w:type="paragraph" w:customStyle="1" w:styleId="31CD941DAA1F46D5B5CAB0EABFD3C7B82">
    <w:name w:val="31CD941DAA1F46D5B5CAB0EABFD3C7B82"/>
    <w:rsid w:val="006310D1"/>
    <w:pPr>
      <w:spacing w:line="259" w:lineRule="auto"/>
    </w:pPr>
    <w:rPr>
      <w:rFonts w:eastAsiaTheme="minorHAnsi"/>
      <w:kern w:val="0"/>
      <w:sz w:val="22"/>
      <w:szCs w:val="22"/>
      <w:lang w:eastAsia="en-US"/>
      <w14:ligatures w14:val="none"/>
    </w:rPr>
  </w:style>
  <w:style w:type="paragraph" w:customStyle="1" w:styleId="583C5C53877744F4B42D4151BA1393B02">
    <w:name w:val="583C5C53877744F4B42D4151BA1393B02"/>
    <w:rsid w:val="006310D1"/>
    <w:pPr>
      <w:spacing w:line="259" w:lineRule="auto"/>
    </w:pPr>
    <w:rPr>
      <w:rFonts w:eastAsiaTheme="minorHAnsi"/>
      <w:kern w:val="0"/>
      <w:sz w:val="22"/>
      <w:szCs w:val="22"/>
      <w:lang w:eastAsia="en-US"/>
      <w14:ligatures w14:val="none"/>
    </w:rPr>
  </w:style>
  <w:style w:type="paragraph" w:customStyle="1" w:styleId="64EB34057D1C4AEB836ABFE0D8E03EB52">
    <w:name w:val="64EB34057D1C4AEB836ABFE0D8E03EB52"/>
    <w:rsid w:val="006310D1"/>
    <w:pPr>
      <w:spacing w:line="259" w:lineRule="auto"/>
    </w:pPr>
    <w:rPr>
      <w:rFonts w:eastAsiaTheme="minorHAnsi"/>
      <w:kern w:val="0"/>
      <w:sz w:val="22"/>
      <w:szCs w:val="22"/>
      <w:lang w:eastAsia="en-US"/>
      <w14:ligatures w14:val="none"/>
    </w:rPr>
  </w:style>
  <w:style w:type="paragraph" w:customStyle="1" w:styleId="42BA98997B51447DA50C7018D79747B92">
    <w:name w:val="42BA98997B51447DA50C7018D79747B92"/>
    <w:rsid w:val="006310D1"/>
    <w:pPr>
      <w:spacing w:line="259" w:lineRule="auto"/>
    </w:pPr>
    <w:rPr>
      <w:rFonts w:eastAsiaTheme="minorHAnsi"/>
      <w:kern w:val="0"/>
      <w:sz w:val="22"/>
      <w:szCs w:val="22"/>
      <w:lang w:eastAsia="en-US"/>
      <w14:ligatures w14:val="none"/>
    </w:rPr>
  </w:style>
  <w:style w:type="paragraph" w:customStyle="1" w:styleId="972E619A47E1476288B728701EF597E82">
    <w:name w:val="972E619A47E1476288B728701EF597E82"/>
    <w:rsid w:val="006310D1"/>
    <w:pPr>
      <w:spacing w:line="259" w:lineRule="auto"/>
    </w:pPr>
    <w:rPr>
      <w:rFonts w:eastAsiaTheme="minorHAnsi"/>
      <w:kern w:val="0"/>
      <w:sz w:val="22"/>
      <w:szCs w:val="22"/>
      <w:lang w:eastAsia="en-US"/>
      <w14:ligatures w14:val="none"/>
    </w:rPr>
  </w:style>
  <w:style w:type="paragraph" w:customStyle="1" w:styleId="A63E43F44C9F4965ADFDE1FDAB198A892">
    <w:name w:val="A63E43F44C9F4965ADFDE1FDAB198A892"/>
    <w:rsid w:val="006310D1"/>
    <w:pPr>
      <w:spacing w:line="259" w:lineRule="auto"/>
    </w:pPr>
    <w:rPr>
      <w:rFonts w:eastAsiaTheme="minorHAnsi"/>
      <w:kern w:val="0"/>
      <w:sz w:val="22"/>
      <w:szCs w:val="22"/>
      <w:lang w:eastAsia="en-US"/>
      <w14:ligatures w14:val="none"/>
    </w:rPr>
  </w:style>
  <w:style w:type="paragraph" w:customStyle="1" w:styleId="CDC3EA5D2802490F973D3387E250BCF32">
    <w:name w:val="CDC3EA5D2802490F973D3387E250BCF32"/>
    <w:rsid w:val="006310D1"/>
    <w:pPr>
      <w:spacing w:line="259" w:lineRule="auto"/>
    </w:pPr>
    <w:rPr>
      <w:rFonts w:eastAsiaTheme="minorHAnsi"/>
      <w:kern w:val="0"/>
      <w:sz w:val="22"/>
      <w:szCs w:val="22"/>
      <w:lang w:eastAsia="en-US"/>
      <w14:ligatures w14:val="none"/>
    </w:rPr>
  </w:style>
  <w:style w:type="paragraph" w:customStyle="1" w:styleId="10E28FF13B39437F9917D319DAE5F2EC2">
    <w:name w:val="10E28FF13B39437F9917D319DAE5F2EC2"/>
    <w:rsid w:val="006310D1"/>
    <w:pPr>
      <w:spacing w:line="259" w:lineRule="auto"/>
    </w:pPr>
    <w:rPr>
      <w:rFonts w:eastAsiaTheme="minorHAnsi"/>
      <w:kern w:val="0"/>
      <w:sz w:val="22"/>
      <w:szCs w:val="22"/>
      <w:lang w:eastAsia="en-US"/>
      <w14:ligatures w14:val="none"/>
    </w:rPr>
  </w:style>
  <w:style w:type="paragraph" w:customStyle="1" w:styleId="8858112CB6BF4E0A9DD453ACEAF521FA2">
    <w:name w:val="8858112CB6BF4E0A9DD453ACEAF521FA2"/>
    <w:rsid w:val="006310D1"/>
    <w:pPr>
      <w:spacing w:line="259" w:lineRule="auto"/>
    </w:pPr>
    <w:rPr>
      <w:rFonts w:eastAsiaTheme="minorHAnsi"/>
      <w:kern w:val="0"/>
      <w:sz w:val="22"/>
      <w:szCs w:val="22"/>
      <w:lang w:eastAsia="en-US"/>
      <w14:ligatures w14:val="none"/>
    </w:rPr>
  </w:style>
  <w:style w:type="paragraph" w:customStyle="1" w:styleId="C1D5117237E54255AD0FB3EB029308C92">
    <w:name w:val="C1D5117237E54255AD0FB3EB029308C92"/>
    <w:rsid w:val="006310D1"/>
    <w:pPr>
      <w:spacing w:line="259" w:lineRule="auto"/>
    </w:pPr>
    <w:rPr>
      <w:rFonts w:eastAsiaTheme="minorHAnsi"/>
      <w:kern w:val="0"/>
      <w:sz w:val="22"/>
      <w:szCs w:val="22"/>
      <w:lang w:eastAsia="en-US"/>
      <w14:ligatures w14:val="none"/>
    </w:rPr>
  </w:style>
  <w:style w:type="paragraph" w:customStyle="1" w:styleId="B121CF63F06A41A88294C39B906BDF5F2">
    <w:name w:val="B121CF63F06A41A88294C39B906BDF5F2"/>
    <w:rsid w:val="006310D1"/>
    <w:pPr>
      <w:spacing w:line="259" w:lineRule="auto"/>
    </w:pPr>
    <w:rPr>
      <w:rFonts w:eastAsiaTheme="minorHAnsi"/>
      <w:kern w:val="0"/>
      <w:sz w:val="22"/>
      <w:szCs w:val="22"/>
      <w:lang w:eastAsia="en-US"/>
      <w14:ligatures w14:val="none"/>
    </w:rPr>
  </w:style>
  <w:style w:type="paragraph" w:customStyle="1" w:styleId="4069B8234D81481792493A437BB114A02">
    <w:name w:val="4069B8234D81481792493A437BB114A02"/>
    <w:rsid w:val="006310D1"/>
    <w:pPr>
      <w:spacing w:line="259" w:lineRule="auto"/>
    </w:pPr>
    <w:rPr>
      <w:rFonts w:eastAsiaTheme="minorHAnsi"/>
      <w:kern w:val="0"/>
      <w:sz w:val="22"/>
      <w:szCs w:val="22"/>
      <w:lang w:eastAsia="en-US"/>
      <w14:ligatures w14:val="none"/>
    </w:rPr>
  </w:style>
  <w:style w:type="paragraph" w:customStyle="1" w:styleId="E719B80FEC2F44F3811CA4739F661A112">
    <w:name w:val="E719B80FEC2F44F3811CA4739F661A112"/>
    <w:rsid w:val="006310D1"/>
    <w:pPr>
      <w:spacing w:line="259" w:lineRule="auto"/>
    </w:pPr>
    <w:rPr>
      <w:rFonts w:eastAsiaTheme="minorHAnsi"/>
      <w:kern w:val="0"/>
      <w:sz w:val="22"/>
      <w:szCs w:val="22"/>
      <w:lang w:eastAsia="en-US"/>
      <w14:ligatures w14:val="none"/>
    </w:rPr>
  </w:style>
  <w:style w:type="paragraph" w:customStyle="1" w:styleId="A050CDFE955F43BB86FBC1175FCF4B272">
    <w:name w:val="A050CDFE955F43BB86FBC1175FCF4B272"/>
    <w:rsid w:val="006310D1"/>
    <w:pPr>
      <w:spacing w:line="259" w:lineRule="auto"/>
    </w:pPr>
    <w:rPr>
      <w:rFonts w:eastAsiaTheme="minorHAnsi"/>
      <w:kern w:val="0"/>
      <w:sz w:val="22"/>
      <w:szCs w:val="22"/>
      <w:lang w:eastAsia="en-US"/>
      <w14:ligatures w14:val="none"/>
    </w:rPr>
  </w:style>
  <w:style w:type="paragraph" w:customStyle="1" w:styleId="47F77B1CD3C94B3CA73C76642E8B50AE2">
    <w:name w:val="47F77B1CD3C94B3CA73C76642E8B50AE2"/>
    <w:rsid w:val="006310D1"/>
    <w:pPr>
      <w:spacing w:line="259" w:lineRule="auto"/>
    </w:pPr>
    <w:rPr>
      <w:rFonts w:eastAsiaTheme="minorHAnsi"/>
      <w:kern w:val="0"/>
      <w:sz w:val="22"/>
      <w:szCs w:val="22"/>
      <w:lang w:eastAsia="en-US"/>
      <w14:ligatures w14:val="none"/>
    </w:rPr>
  </w:style>
  <w:style w:type="paragraph" w:customStyle="1" w:styleId="DB94A967EAB74AA08B84C8B81E54907B2">
    <w:name w:val="DB94A967EAB74AA08B84C8B81E54907B2"/>
    <w:rsid w:val="006310D1"/>
    <w:pPr>
      <w:spacing w:line="259" w:lineRule="auto"/>
    </w:pPr>
    <w:rPr>
      <w:rFonts w:eastAsiaTheme="minorHAnsi"/>
      <w:kern w:val="0"/>
      <w:sz w:val="22"/>
      <w:szCs w:val="22"/>
      <w:lang w:eastAsia="en-US"/>
      <w14:ligatures w14:val="none"/>
    </w:rPr>
  </w:style>
  <w:style w:type="paragraph" w:customStyle="1" w:styleId="3BC5AA283D1D45D8AC84DEE17BB75E552">
    <w:name w:val="3BC5AA283D1D45D8AC84DEE17BB75E552"/>
    <w:rsid w:val="006310D1"/>
    <w:pPr>
      <w:spacing w:line="259" w:lineRule="auto"/>
    </w:pPr>
    <w:rPr>
      <w:rFonts w:eastAsiaTheme="minorHAnsi"/>
      <w:kern w:val="0"/>
      <w:sz w:val="22"/>
      <w:szCs w:val="22"/>
      <w:lang w:eastAsia="en-US"/>
      <w14:ligatures w14:val="none"/>
    </w:rPr>
  </w:style>
  <w:style w:type="paragraph" w:customStyle="1" w:styleId="A4D5C07A28C64A18957380D9824DBF512">
    <w:name w:val="A4D5C07A28C64A18957380D9824DBF512"/>
    <w:rsid w:val="006310D1"/>
    <w:pPr>
      <w:spacing w:line="259" w:lineRule="auto"/>
    </w:pPr>
    <w:rPr>
      <w:rFonts w:eastAsiaTheme="minorHAnsi"/>
      <w:kern w:val="0"/>
      <w:sz w:val="22"/>
      <w:szCs w:val="22"/>
      <w:lang w:eastAsia="en-US"/>
      <w14:ligatures w14:val="none"/>
    </w:rPr>
  </w:style>
  <w:style w:type="paragraph" w:customStyle="1" w:styleId="63D9853A74E1420DAB67EC72AE02A5EB">
    <w:name w:val="63D9853A74E1420DAB67EC72AE02A5EB"/>
    <w:rsid w:val="006310D1"/>
    <w:pPr>
      <w:spacing w:line="259" w:lineRule="auto"/>
    </w:pPr>
    <w:rPr>
      <w:rFonts w:eastAsiaTheme="minorHAnsi"/>
      <w:kern w:val="0"/>
      <w:sz w:val="22"/>
      <w:szCs w:val="22"/>
      <w:lang w:eastAsia="en-US"/>
      <w14:ligatures w14:val="none"/>
    </w:rPr>
  </w:style>
  <w:style w:type="paragraph" w:customStyle="1" w:styleId="029BCFF80B194B66BD4C51652F7F2C67">
    <w:name w:val="029BCFF80B194B66BD4C51652F7F2C67"/>
    <w:rsid w:val="006310D1"/>
    <w:pPr>
      <w:spacing w:line="259" w:lineRule="auto"/>
    </w:pPr>
    <w:rPr>
      <w:rFonts w:eastAsiaTheme="minorHAnsi"/>
      <w:kern w:val="0"/>
      <w:sz w:val="22"/>
      <w:szCs w:val="22"/>
      <w:lang w:eastAsia="en-US"/>
      <w14:ligatures w14:val="none"/>
    </w:rPr>
  </w:style>
  <w:style w:type="paragraph" w:customStyle="1" w:styleId="320613359B284B08A9B5BE24496E0A0E">
    <w:name w:val="320613359B284B08A9B5BE24496E0A0E"/>
    <w:rsid w:val="006310D1"/>
    <w:pPr>
      <w:spacing w:line="259" w:lineRule="auto"/>
    </w:pPr>
    <w:rPr>
      <w:rFonts w:eastAsiaTheme="minorHAnsi"/>
      <w:kern w:val="0"/>
      <w:sz w:val="22"/>
      <w:szCs w:val="22"/>
      <w:lang w:eastAsia="en-US"/>
      <w14:ligatures w14:val="none"/>
    </w:rPr>
  </w:style>
  <w:style w:type="paragraph" w:customStyle="1" w:styleId="22480DC63D0A4819A58DB7FC0E9D921E">
    <w:name w:val="22480DC63D0A4819A58DB7FC0E9D921E"/>
    <w:rsid w:val="006310D1"/>
    <w:pPr>
      <w:spacing w:line="259" w:lineRule="auto"/>
    </w:pPr>
    <w:rPr>
      <w:rFonts w:eastAsiaTheme="minorHAnsi"/>
      <w:kern w:val="0"/>
      <w:sz w:val="22"/>
      <w:szCs w:val="22"/>
      <w:lang w:eastAsia="en-US"/>
      <w14:ligatures w14:val="none"/>
    </w:rPr>
  </w:style>
  <w:style w:type="paragraph" w:customStyle="1" w:styleId="695D97CAF21448F4814C64B435422CEA">
    <w:name w:val="695D97CAF21448F4814C64B435422CEA"/>
    <w:rsid w:val="006310D1"/>
    <w:pPr>
      <w:spacing w:line="259" w:lineRule="auto"/>
    </w:pPr>
    <w:rPr>
      <w:rFonts w:eastAsiaTheme="minorHAnsi"/>
      <w:kern w:val="0"/>
      <w:sz w:val="22"/>
      <w:szCs w:val="22"/>
      <w:lang w:eastAsia="en-US"/>
      <w14:ligatures w14:val="none"/>
    </w:rPr>
  </w:style>
  <w:style w:type="paragraph" w:customStyle="1" w:styleId="2A47911596C9479186EF7E9177210918">
    <w:name w:val="2A47911596C9479186EF7E9177210918"/>
    <w:rsid w:val="006310D1"/>
    <w:pPr>
      <w:spacing w:line="259" w:lineRule="auto"/>
    </w:pPr>
    <w:rPr>
      <w:rFonts w:eastAsiaTheme="minorHAnsi"/>
      <w:kern w:val="0"/>
      <w:sz w:val="22"/>
      <w:szCs w:val="22"/>
      <w:lang w:eastAsia="en-US"/>
      <w14:ligatures w14:val="none"/>
    </w:rPr>
  </w:style>
  <w:style w:type="paragraph" w:customStyle="1" w:styleId="72AF5C92450B456381D75D99ECA417B4">
    <w:name w:val="72AF5C92450B456381D75D99ECA417B4"/>
    <w:rsid w:val="006310D1"/>
    <w:pPr>
      <w:spacing w:line="259" w:lineRule="auto"/>
    </w:pPr>
    <w:rPr>
      <w:rFonts w:eastAsiaTheme="minorHAnsi"/>
      <w:kern w:val="0"/>
      <w:sz w:val="22"/>
      <w:szCs w:val="22"/>
      <w:lang w:eastAsia="en-US"/>
      <w14:ligatures w14:val="none"/>
    </w:rPr>
  </w:style>
  <w:style w:type="paragraph" w:customStyle="1" w:styleId="27E389E476BA446593AC6BDF1717B8FE">
    <w:name w:val="27E389E476BA446593AC6BDF1717B8FE"/>
    <w:rsid w:val="006310D1"/>
    <w:pPr>
      <w:spacing w:line="259" w:lineRule="auto"/>
    </w:pPr>
    <w:rPr>
      <w:rFonts w:eastAsiaTheme="minorHAnsi"/>
      <w:kern w:val="0"/>
      <w:sz w:val="22"/>
      <w:szCs w:val="22"/>
      <w:lang w:eastAsia="en-US"/>
      <w14:ligatures w14:val="none"/>
    </w:rPr>
  </w:style>
  <w:style w:type="paragraph" w:customStyle="1" w:styleId="73BCDD76A23C4C6DB64D089332AF1E00">
    <w:name w:val="73BCDD76A23C4C6DB64D089332AF1E00"/>
    <w:rsid w:val="006310D1"/>
    <w:pPr>
      <w:spacing w:line="259" w:lineRule="auto"/>
    </w:pPr>
    <w:rPr>
      <w:rFonts w:eastAsiaTheme="minorHAnsi"/>
      <w:kern w:val="0"/>
      <w:sz w:val="22"/>
      <w:szCs w:val="22"/>
      <w:lang w:eastAsia="en-US"/>
      <w14:ligatures w14:val="none"/>
    </w:rPr>
  </w:style>
  <w:style w:type="paragraph" w:customStyle="1" w:styleId="093EC75A2A964BEA96B68047C7D8AD7A">
    <w:name w:val="093EC75A2A964BEA96B68047C7D8AD7A"/>
    <w:rsid w:val="006310D1"/>
    <w:pPr>
      <w:keepNext/>
      <w:keepLines/>
      <w:suppressAutoHyphens/>
      <w:spacing w:line="259" w:lineRule="auto"/>
      <w:outlineLvl w:val="2"/>
    </w:pPr>
    <w:rPr>
      <w:rFonts w:asciiTheme="majorHAnsi" w:eastAsiaTheme="minorHAnsi" w:hAnsiTheme="majorHAnsi"/>
      <w:b/>
      <w:kern w:val="0"/>
      <w:sz w:val="22"/>
      <w:szCs w:val="22"/>
      <w:lang w:eastAsia="en-US"/>
      <w14:ligatures w14:val="none"/>
    </w:rPr>
  </w:style>
  <w:style w:type="paragraph" w:customStyle="1" w:styleId="C7C15D001AB545ADB14D975AE27DD647">
    <w:name w:val="C7C15D001AB545ADB14D975AE27DD647"/>
    <w:rsid w:val="006310D1"/>
    <w:pPr>
      <w:spacing w:line="259" w:lineRule="auto"/>
    </w:pPr>
    <w:rPr>
      <w:rFonts w:eastAsiaTheme="minorHAnsi"/>
      <w:kern w:val="0"/>
      <w:sz w:val="22"/>
      <w:szCs w:val="22"/>
      <w:lang w:eastAsia="en-US"/>
      <w14:ligatures w14:val="none"/>
    </w:rPr>
  </w:style>
  <w:style w:type="paragraph" w:customStyle="1" w:styleId="116865B9AF364453B0AE7D9EE5C6AFA1">
    <w:name w:val="116865B9AF364453B0AE7D9EE5C6AFA1"/>
    <w:rsid w:val="006310D1"/>
  </w:style>
  <w:style w:type="paragraph" w:customStyle="1" w:styleId="24125BA29B8649F8AFA21DF77B4547DF">
    <w:name w:val="24125BA29B8649F8AFA21DF77B4547DF"/>
    <w:rsid w:val="006310D1"/>
  </w:style>
  <w:style w:type="paragraph" w:customStyle="1" w:styleId="3C4E14D82BE24B46BBEF69C6B0199C20">
    <w:name w:val="3C4E14D82BE24B46BBEF69C6B0199C20"/>
    <w:rsid w:val="006310D1"/>
  </w:style>
  <w:style w:type="paragraph" w:customStyle="1" w:styleId="6B96F69620654EF18985BD4EF1839352">
    <w:name w:val="6B96F69620654EF18985BD4EF1839352"/>
    <w:rsid w:val="006310D1"/>
  </w:style>
  <w:style w:type="paragraph" w:customStyle="1" w:styleId="5BE2990FB5EB41DC92F08821D88F99A3">
    <w:name w:val="5BE2990FB5EB41DC92F08821D88F99A3"/>
    <w:rsid w:val="006310D1"/>
  </w:style>
  <w:style w:type="paragraph" w:customStyle="1" w:styleId="B1BA6786ABBC46E8814B86A8BB8C2AB7">
    <w:name w:val="B1BA6786ABBC46E8814B86A8BB8C2AB7"/>
    <w:rsid w:val="006310D1"/>
  </w:style>
  <w:style w:type="paragraph" w:customStyle="1" w:styleId="F201EA56DE204664A74317A6172FA020">
    <w:name w:val="F201EA56DE204664A74317A6172FA020"/>
    <w:rsid w:val="006310D1"/>
  </w:style>
  <w:style w:type="paragraph" w:customStyle="1" w:styleId="C0A43AEBD143457FA538C989A44094E5">
    <w:name w:val="C0A43AEBD143457FA538C989A44094E5"/>
    <w:rsid w:val="006310D1"/>
  </w:style>
  <w:style w:type="paragraph" w:customStyle="1" w:styleId="D536C03B582344F985F49444A563DEB9">
    <w:name w:val="D536C03B582344F985F49444A563DEB9"/>
    <w:rsid w:val="006310D1"/>
  </w:style>
  <w:style w:type="paragraph" w:customStyle="1" w:styleId="F5189C050A644CA3BCC6C0D5FEAC7D98">
    <w:name w:val="F5189C050A644CA3BCC6C0D5FEAC7D98"/>
    <w:rsid w:val="006310D1"/>
  </w:style>
  <w:style w:type="paragraph" w:customStyle="1" w:styleId="909EFD5950164FABB0E0F72364ADC882">
    <w:name w:val="909EFD5950164FABB0E0F72364ADC882"/>
    <w:rsid w:val="006310D1"/>
  </w:style>
  <w:style w:type="paragraph" w:customStyle="1" w:styleId="50395219703E4F1AA34132E2D80DCE4E">
    <w:name w:val="50395219703E4F1AA34132E2D80DCE4E"/>
    <w:rsid w:val="006310D1"/>
  </w:style>
  <w:style w:type="paragraph" w:customStyle="1" w:styleId="6C21D40B0A6C418E975FADC589409E8C">
    <w:name w:val="6C21D40B0A6C418E975FADC589409E8C"/>
    <w:rsid w:val="006310D1"/>
  </w:style>
  <w:style w:type="paragraph" w:customStyle="1" w:styleId="F66A3845D21443F6961AE48E40CA18FB">
    <w:name w:val="F66A3845D21443F6961AE48E40CA18FB"/>
    <w:rsid w:val="006310D1"/>
  </w:style>
  <w:style w:type="paragraph" w:customStyle="1" w:styleId="C342E36CB17749C0942B6C5184AE3449">
    <w:name w:val="C342E36CB17749C0942B6C5184AE3449"/>
    <w:rsid w:val="006310D1"/>
  </w:style>
  <w:style w:type="paragraph" w:customStyle="1" w:styleId="65D861D89A104B37B0AFB216498F7184">
    <w:name w:val="65D861D89A104B37B0AFB216498F7184"/>
    <w:rsid w:val="006310D1"/>
  </w:style>
  <w:style w:type="paragraph" w:customStyle="1" w:styleId="3337EB1E78324327A9CEA587DEF965BB">
    <w:name w:val="3337EB1E78324327A9CEA587DEF965BB"/>
    <w:rsid w:val="006310D1"/>
  </w:style>
  <w:style w:type="paragraph" w:customStyle="1" w:styleId="9A30E41EAAF2425080326F412195B83F">
    <w:name w:val="9A30E41EAAF2425080326F412195B83F"/>
    <w:rsid w:val="006310D1"/>
  </w:style>
  <w:style w:type="paragraph" w:customStyle="1" w:styleId="90E94E78941D4CE19F04AA91C3A4BCEA">
    <w:name w:val="90E94E78941D4CE19F04AA91C3A4BCEA"/>
    <w:rsid w:val="006310D1"/>
  </w:style>
  <w:style w:type="paragraph" w:customStyle="1" w:styleId="80D824F602DA4552A458FFD7FB91D56E">
    <w:name w:val="80D824F602DA4552A458FFD7FB91D56E"/>
    <w:rsid w:val="006310D1"/>
  </w:style>
  <w:style w:type="paragraph" w:customStyle="1" w:styleId="ADD6A542978141848FE4A80BC61BA510">
    <w:name w:val="ADD6A542978141848FE4A80BC61BA510"/>
    <w:rsid w:val="006310D1"/>
  </w:style>
  <w:style w:type="paragraph" w:customStyle="1" w:styleId="75C12CF306DC4D6FBC2E8966EAE1880F">
    <w:name w:val="75C12CF306DC4D6FBC2E8966EAE1880F"/>
    <w:rsid w:val="006310D1"/>
  </w:style>
  <w:style w:type="paragraph" w:customStyle="1" w:styleId="4E957D67A6C74C28B11DE9189668B07E">
    <w:name w:val="4E957D67A6C74C28B11DE9189668B07E"/>
    <w:rsid w:val="006310D1"/>
  </w:style>
  <w:style w:type="paragraph" w:customStyle="1" w:styleId="6B87718C10334CE2ACECD2D154A1A069">
    <w:name w:val="6B87718C10334CE2ACECD2D154A1A069"/>
    <w:rsid w:val="006310D1"/>
  </w:style>
  <w:style w:type="paragraph" w:customStyle="1" w:styleId="4DC104A669434A029E45C26D090D78E0">
    <w:name w:val="4DC104A669434A029E45C26D090D78E0"/>
    <w:rsid w:val="006310D1"/>
  </w:style>
  <w:style w:type="paragraph" w:customStyle="1" w:styleId="D10DCFF67EA24BF19F202B7AD0952858">
    <w:name w:val="D10DCFF67EA24BF19F202B7AD0952858"/>
    <w:rsid w:val="006310D1"/>
  </w:style>
  <w:style w:type="paragraph" w:customStyle="1" w:styleId="20DD97DA31814451827D3A285D77F2B8">
    <w:name w:val="20DD97DA31814451827D3A285D77F2B8"/>
    <w:rsid w:val="006310D1"/>
  </w:style>
  <w:style w:type="paragraph" w:customStyle="1" w:styleId="6F23F8D30749413FBBC0CC5B07A95991">
    <w:name w:val="6F23F8D30749413FBBC0CC5B07A95991"/>
    <w:rsid w:val="006310D1"/>
  </w:style>
  <w:style w:type="paragraph" w:customStyle="1" w:styleId="0B61C846196B4E64A758A2839DBA0921">
    <w:name w:val="0B61C846196B4E64A758A2839DBA0921"/>
    <w:rsid w:val="006310D1"/>
  </w:style>
  <w:style w:type="paragraph" w:customStyle="1" w:styleId="3B521D0382624B9AB86D6D7B3B207C99">
    <w:name w:val="3B521D0382624B9AB86D6D7B3B207C99"/>
    <w:rsid w:val="006310D1"/>
  </w:style>
  <w:style w:type="paragraph" w:customStyle="1" w:styleId="DC450B4B11D7461BB2FF889338A83F00">
    <w:name w:val="DC450B4B11D7461BB2FF889338A83F00"/>
    <w:rsid w:val="006310D1"/>
  </w:style>
  <w:style w:type="paragraph" w:customStyle="1" w:styleId="AE5BEC0F5ADE4C68BD5BB42BEA8A363E">
    <w:name w:val="AE5BEC0F5ADE4C68BD5BB42BEA8A363E"/>
    <w:rsid w:val="006310D1"/>
  </w:style>
  <w:style w:type="paragraph" w:customStyle="1" w:styleId="947E5B9BC339439C82A753DD10060973">
    <w:name w:val="947E5B9BC339439C82A753DD10060973"/>
    <w:rsid w:val="006310D1"/>
  </w:style>
  <w:style w:type="paragraph" w:customStyle="1" w:styleId="D6027354BBD14190BEDF0F10BF34961B">
    <w:name w:val="D6027354BBD14190BEDF0F10BF34961B"/>
    <w:rsid w:val="006310D1"/>
  </w:style>
  <w:style w:type="paragraph" w:customStyle="1" w:styleId="087714A5D71A42EF9DE34AF1914372D3">
    <w:name w:val="087714A5D71A42EF9DE34AF1914372D3"/>
    <w:rsid w:val="006310D1"/>
  </w:style>
  <w:style w:type="paragraph" w:customStyle="1" w:styleId="0029FCF273DB4992B471DB47D13022D2">
    <w:name w:val="0029FCF273DB4992B471DB47D13022D2"/>
    <w:rsid w:val="006310D1"/>
  </w:style>
  <w:style w:type="paragraph" w:customStyle="1" w:styleId="290C83A3423B4482849D0C4426D9AD17">
    <w:name w:val="290C83A3423B4482849D0C4426D9AD17"/>
    <w:rsid w:val="006310D1"/>
  </w:style>
  <w:style w:type="paragraph" w:customStyle="1" w:styleId="D38A30DF6ACC447D836175197C2ADBFF">
    <w:name w:val="D38A30DF6ACC447D836175197C2ADBFF"/>
    <w:rsid w:val="006310D1"/>
  </w:style>
  <w:style w:type="paragraph" w:customStyle="1" w:styleId="36EF136075C24537A77B5BC51B4CC214">
    <w:name w:val="36EF136075C24537A77B5BC51B4CC214"/>
    <w:rsid w:val="006310D1"/>
  </w:style>
  <w:style w:type="paragraph" w:customStyle="1" w:styleId="771540CA715F4CC58F5EC958D9A88BC9">
    <w:name w:val="771540CA715F4CC58F5EC958D9A88BC9"/>
    <w:rsid w:val="006310D1"/>
  </w:style>
  <w:style w:type="paragraph" w:customStyle="1" w:styleId="5465D2EF787D48D180CA5032D85ECBF0">
    <w:name w:val="5465D2EF787D48D180CA5032D85ECBF0"/>
    <w:rsid w:val="006310D1"/>
  </w:style>
  <w:style w:type="paragraph" w:customStyle="1" w:styleId="4212EF5E7EE44C71BD8696761043E7BD">
    <w:name w:val="4212EF5E7EE44C71BD8696761043E7BD"/>
    <w:rsid w:val="006310D1"/>
  </w:style>
  <w:style w:type="paragraph" w:customStyle="1" w:styleId="02995CCEC18640EF9F39E375EA01B3A4">
    <w:name w:val="02995CCEC18640EF9F39E375EA01B3A4"/>
    <w:rsid w:val="006310D1"/>
  </w:style>
  <w:style w:type="paragraph" w:customStyle="1" w:styleId="AABAF4E358784E39BEF3AB73103C6520">
    <w:name w:val="AABAF4E358784E39BEF3AB73103C6520"/>
    <w:rsid w:val="006310D1"/>
  </w:style>
  <w:style w:type="paragraph" w:customStyle="1" w:styleId="80943CCBD17B4B6E84EACF064AF5DF89">
    <w:name w:val="80943CCBD17B4B6E84EACF064AF5DF89"/>
    <w:rsid w:val="006310D1"/>
  </w:style>
  <w:style w:type="paragraph" w:customStyle="1" w:styleId="7AECA6BC7B884A1BB4FC485955CD8232">
    <w:name w:val="7AECA6BC7B884A1BB4FC485955CD8232"/>
    <w:rsid w:val="006310D1"/>
  </w:style>
  <w:style w:type="paragraph" w:customStyle="1" w:styleId="AB63CACB0BE145B7987CCA5F17DC3D14">
    <w:name w:val="AB63CACB0BE145B7987CCA5F17DC3D14"/>
    <w:rsid w:val="006310D1"/>
  </w:style>
  <w:style w:type="paragraph" w:customStyle="1" w:styleId="1AAF0DB414BA4A5DA6A9AF2B3FA49937">
    <w:name w:val="1AAF0DB414BA4A5DA6A9AF2B3FA49937"/>
    <w:rsid w:val="006310D1"/>
  </w:style>
  <w:style w:type="paragraph" w:customStyle="1" w:styleId="C53FF7CD39D6476593676CF0DF07C1A6">
    <w:name w:val="C53FF7CD39D6476593676CF0DF07C1A6"/>
    <w:rsid w:val="006310D1"/>
  </w:style>
  <w:style w:type="paragraph" w:customStyle="1" w:styleId="F61507DF8F0547EBA0BB25B99B0255E2">
    <w:name w:val="F61507DF8F0547EBA0BB25B99B0255E2"/>
    <w:rsid w:val="006310D1"/>
  </w:style>
  <w:style w:type="paragraph" w:customStyle="1" w:styleId="B43EEE9D9BC048F288371ACB3A312A23">
    <w:name w:val="B43EEE9D9BC048F288371ACB3A312A23"/>
    <w:rsid w:val="006310D1"/>
  </w:style>
  <w:style w:type="paragraph" w:customStyle="1" w:styleId="977C6AE4E5C746938883156395CC4454">
    <w:name w:val="977C6AE4E5C746938883156395CC4454"/>
    <w:rsid w:val="006310D1"/>
  </w:style>
  <w:style w:type="paragraph" w:customStyle="1" w:styleId="5D1B1A235FB24D2AAFE26D0A6BCF065F">
    <w:name w:val="5D1B1A235FB24D2AAFE26D0A6BCF065F"/>
    <w:rsid w:val="006310D1"/>
  </w:style>
  <w:style w:type="paragraph" w:customStyle="1" w:styleId="3441F87205934D27B9C55891EAC0740E">
    <w:name w:val="3441F87205934D27B9C55891EAC0740E"/>
    <w:rsid w:val="006310D1"/>
  </w:style>
  <w:style w:type="paragraph" w:customStyle="1" w:styleId="8716989C07B44ABAAD4BCA5DE4C51C9D">
    <w:name w:val="8716989C07B44ABAAD4BCA5DE4C51C9D"/>
    <w:rsid w:val="006310D1"/>
  </w:style>
  <w:style w:type="paragraph" w:customStyle="1" w:styleId="0EBF3B19F96D425A987BB57098ED22C9">
    <w:name w:val="0EBF3B19F96D425A987BB57098ED22C9"/>
    <w:rsid w:val="006310D1"/>
  </w:style>
  <w:style w:type="paragraph" w:customStyle="1" w:styleId="95FD407F14D44E9D89A6493C2A641DE2">
    <w:name w:val="95FD407F14D44E9D89A6493C2A641DE2"/>
    <w:rsid w:val="006310D1"/>
  </w:style>
  <w:style w:type="paragraph" w:customStyle="1" w:styleId="6E3C46752AA543489DECB54B8FE3D3B6">
    <w:name w:val="6E3C46752AA543489DECB54B8FE3D3B6"/>
    <w:rsid w:val="006310D1"/>
  </w:style>
  <w:style w:type="paragraph" w:customStyle="1" w:styleId="86314A47021246EA8823E85AF5F70EDE">
    <w:name w:val="86314A47021246EA8823E85AF5F70EDE"/>
    <w:rsid w:val="006310D1"/>
  </w:style>
  <w:style w:type="paragraph" w:customStyle="1" w:styleId="E7137BF98040459F9107FB62F46E5C44">
    <w:name w:val="E7137BF98040459F9107FB62F46E5C44"/>
    <w:rsid w:val="006310D1"/>
  </w:style>
  <w:style w:type="paragraph" w:customStyle="1" w:styleId="ECACD6D20FB6457D94AA563096302105">
    <w:name w:val="ECACD6D20FB6457D94AA563096302105"/>
    <w:rsid w:val="006310D1"/>
  </w:style>
  <w:style w:type="paragraph" w:customStyle="1" w:styleId="9DD6A17265534D2286B8BB8A7198D4F2">
    <w:name w:val="9DD6A17265534D2286B8BB8A7198D4F2"/>
    <w:rsid w:val="006310D1"/>
  </w:style>
  <w:style w:type="paragraph" w:customStyle="1" w:styleId="F67603FFEF3B47679EAF55DE51522623">
    <w:name w:val="F67603FFEF3B47679EAF55DE51522623"/>
    <w:rsid w:val="006310D1"/>
  </w:style>
  <w:style w:type="paragraph" w:customStyle="1" w:styleId="E733D7A0C9DB4703AF0A861D1FCCADDD">
    <w:name w:val="E733D7A0C9DB4703AF0A861D1FCCADDD"/>
    <w:rsid w:val="006310D1"/>
  </w:style>
  <w:style w:type="paragraph" w:customStyle="1" w:styleId="2CA2C70E01674B57954B259CDC9440D2">
    <w:name w:val="2CA2C70E01674B57954B259CDC9440D2"/>
    <w:rsid w:val="006310D1"/>
  </w:style>
  <w:style w:type="paragraph" w:customStyle="1" w:styleId="04178C45151C4D93960D9479CEAEB41C">
    <w:name w:val="04178C45151C4D93960D9479CEAEB41C"/>
    <w:rsid w:val="006310D1"/>
  </w:style>
  <w:style w:type="paragraph" w:customStyle="1" w:styleId="010B698EF3EE4537A27390D4BBF90534">
    <w:name w:val="010B698EF3EE4537A27390D4BBF90534"/>
    <w:rsid w:val="006310D1"/>
  </w:style>
  <w:style w:type="paragraph" w:customStyle="1" w:styleId="D2D8FD0359324576A14B069A0DC07CF0">
    <w:name w:val="D2D8FD0359324576A14B069A0DC07CF0"/>
    <w:rsid w:val="006310D1"/>
  </w:style>
  <w:style w:type="paragraph" w:customStyle="1" w:styleId="2A9BE0E405CD4DA2BF967C2A42A9F08F">
    <w:name w:val="2A9BE0E405CD4DA2BF967C2A42A9F08F"/>
    <w:rsid w:val="006310D1"/>
  </w:style>
  <w:style w:type="paragraph" w:customStyle="1" w:styleId="45B7D694A7C64875A1C3E6DC04907E82">
    <w:name w:val="45B7D694A7C64875A1C3E6DC04907E82"/>
    <w:rsid w:val="006310D1"/>
  </w:style>
  <w:style w:type="paragraph" w:customStyle="1" w:styleId="A010791F91344591843974114EB570A6">
    <w:name w:val="A010791F91344591843974114EB570A6"/>
    <w:rsid w:val="006310D1"/>
  </w:style>
  <w:style w:type="paragraph" w:customStyle="1" w:styleId="6C58FCB5E7564D8ABFB4DAD3DEED791A">
    <w:name w:val="6C58FCB5E7564D8ABFB4DAD3DEED791A"/>
    <w:rsid w:val="006310D1"/>
  </w:style>
  <w:style w:type="paragraph" w:customStyle="1" w:styleId="C8EE608C60654566B56206C4BCEC531C">
    <w:name w:val="C8EE608C60654566B56206C4BCEC531C"/>
    <w:rsid w:val="006310D1"/>
  </w:style>
  <w:style w:type="paragraph" w:customStyle="1" w:styleId="0E714FF746E1473995FE47D28D1FF599">
    <w:name w:val="0E714FF746E1473995FE47D28D1FF599"/>
    <w:rsid w:val="006310D1"/>
  </w:style>
  <w:style w:type="paragraph" w:customStyle="1" w:styleId="DBC31C2E4C5C435C911000BDB06D3F90">
    <w:name w:val="DBC31C2E4C5C435C911000BDB06D3F90"/>
    <w:rsid w:val="006310D1"/>
  </w:style>
  <w:style w:type="paragraph" w:customStyle="1" w:styleId="F85C2EFBFD814C2BB8E9A174D000FD30">
    <w:name w:val="F85C2EFBFD814C2BB8E9A174D000FD30"/>
    <w:rsid w:val="006310D1"/>
  </w:style>
  <w:style w:type="paragraph" w:customStyle="1" w:styleId="C9387739CA104EF88CBD64771DE42E7E">
    <w:name w:val="C9387739CA104EF88CBD64771DE42E7E"/>
    <w:rsid w:val="006310D1"/>
  </w:style>
  <w:style w:type="paragraph" w:customStyle="1" w:styleId="B9755BA0F076443EA91F4BD41CA11003">
    <w:name w:val="B9755BA0F076443EA91F4BD41CA11003"/>
    <w:rsid w:val="006310D1"/>
  </w:style>
  <w:style w:type="paragraph" w:customStyle="1" w:styleId="C2467A77C97B47B58A47FC954E6C12DE">
    <w:name w:val="C2467A77C97B47B58A47FC954E6C12DE"/>
    <w:rsid w:val="006310D1"/>
  </w:style>
  <w:style w:type="paragraph" w:customStyle="1" w:styleId="377DE05139C64D3692DCA85DA23C3B48">
    <w:name w:val="377DE05139C64D3692DCA85DA23C3B48"/>
    <w:rsid w:val="006310D1"/>
  </w:style>
  <w:style w:type="paragraph" w:customStyle="1" w:styleId="4FC042CC0B0743AE9791FADD9135A8BF">
    <w:name w:val="4FC042CC0B0743AE9791FADD9135A8BF"/>
    <w:rsid w:val="006310D1"/>
  </w:style>
  <w:style w:type="paragraph" w:customStyle="1" w:styleId="3090A7CFA1B94FB3BC908B4D83C6052A">
    <w:name w:val="3090A7CFA1B94FB3BC908B4D83C6052A"/>
    <w:rsid w:val="006310D1"/>
  </w:style>
  <w:style w:type="paragraph" w:customStyle="1" w:styleId="5F5515D8A087451D85658E2A0C9372AC">
    <w:name w:val="5F5515D8A087451D85658E2A0C9372AC"/>
    <w:rsid w:val="006310D1"/>
  </w:style>
  <w:style w:type="paragraph" w:customStyle="1" w:styleId="697819B74A2E4621B288AE2D57F90DDF">
    <w:name w:val="697819B74A2E4621B288AE2D57F90DDF"/>
    <w:rsid w:val="006310D1"/>
  </w:style>
  <w:style w:type="paragraph" w:customStyle="1" w:styleId="C81F9BF7C7E24AD5BBF58A79553CB799">
    <w:name w:val="C81F9BF7C7E24AD5BBF58A79553CB799"/>
    <w:rsid w:val="006310D1"/>
  </w:style>
  <w:style w:type="paragraph" w:customStyle="1" w:styleId="2700DB1434FC4F78AAD7E160AB98C835">
    <w:name w:val="2700DB1434FC4F78AAD7E160AB98C835"/>
    <w:rsid w:val="006310D1"/>
  </w:style>
  <w:style w:type="paragraph" w:customStyle="1" w:styleId="E8828039A489400691940D45C794DEBE">
    <w:name w:val="E8828039A489400691940D45C794DEBE"/>
    <w:rsid w:val="006310D1"/>
  </w:style>
  <w:style w:type="paragraph" w:customStyle="1" w:styleId="3FD2A7A994084E0CBC24CE194712F345">
    <w:name w:val="3FD2A7A994084E0CBC24CE194712F345"/>
    <w:rsid w:val="006310D1"/>
  </w:style>
  <w:style w:type="paragraph" w:customStyle="1" w:styleId="49FAF1666445481B94532B393B8E9B93">
    <w:name w:val="49FAF1666445481B94532B393B8E9B93"/>
    <w:rsid w:val="006310D1"/>
  </w:style>
  <w:style w:type="paragraph" w:customStyle="1" w:styleId="2A2783A5009544B2A1E0B1C66C3AF13F">
    <w:name w:val="2A2783A5009544B2A1E0B1C66C3AF13F"/>
    <w:rsid w:val="006310D1"/>
  </w:style>
  <w:style w:type="paragraph" w:customStyle="1" w:styleId="F2183BCB05024F0FA8EFA771610458BC">
    <w:name w:val="F2183BCB05024F0FA8EFA771610458BC"/>
    <w:rsid w:val="006310D1"/>
  </w:style>
  <w:style w:type="paragraph" w:customStyle="1" w:styleId="DBDE2311266644D1892C8D7A5F72AF5A">
    <w:name w:val="DBDE2311266644D1892C8D7A5F72AF5A"/>
    <w:rsid w:val="006310D1"/>
  </w:style>
  <w:style w:type="paragraph" w:customStyle="1" w:styleId="216C17D975024CC4AA6EDA07FCF69F6E">
    <w:name w:val="216C17D975024CC4AA6EDA07FCF69F6E"/>
    <w:rsid w:val="006310D1"/>
  </w:style>
  <w:style w:type="paragraph" w:customStyle="1" w:styleId="A1519A86A9ED42648BF161E76CA37D77">
    <w:name w:val="A1519A86A9ED42648BF161E76CA37D77"/>
    <w:rsid w:val="006310D1"/>
  </w:style>
  <w:style w:type="paragraph" w:customStyle="1" w:styleId="55B9200706974C41B804D8FEFAE1FBCB">
    <w:name w:val="55B9200706974C41B804D8FEFAE1FBCB"/>
    <w:rsid w:val="006310D1"/>
  </w:style>
  <w:style w:type="paragraph" w:customStyle="1" w:styleId="02A0FB0693B34222A3348F37714C40C8">
    <w:name w:val="02A0FB0693B34222A3348F37714C40C8"/>
    <w:rsid w:val="006310D1"/>
  </w:style>
  <w:style w:type="paragraph" w:customStyle="1" w:styleId="874A19AF4DDA42B1978285163B51BAEB">
    <w:name w:val="874A19AF4DDA42B1978285163B51BAEB"/>
    <w:rsid w:val="006310D1"/>
  </w:style>
  <w:style w:type="paragraph" w:customStyle="1" w:styleId="50853443DD114D4396B78D82AE7D0091">
    <w:name w:val="50853443DD114D4396B78D82AE7D0091"/>
    <w:rsid w:val="006310D1"/>
  </w:style>
  <w:style w:type="paragraph" w:customStyle="1" w:styleId="E3BAC005EAB5479BB8B9E559B84C9738">
    <w:name w:val="E3BAC005EAB5479BB8B9E559B84C9738"/>
    <w:rsid w:val="006310D1"/>
  </w:style>
  <w:style w:type="paragraph" w:customStyle="1" w:styleId="E5220CE3A18544EE97997F1EC24A6AAD">
    <w:name w:val="E5220CE3A18544EE97997F1EC24A6AAD"/>
    <w:rsid w:val="006310D1"/>
  </w:style>
  <w:style w:type="paragraph" w:customStyle="1" w:styleId="A3CF9AB75FD5467A9AE1D6135A0638C8">
    <w:name w:val="A3CF9AB75FD5467A9AE1D6135A0638C8"/>
    <w:rsid w:val="006310D1"/>
  </w:style>
  <w:style w:type="paragraph" w:customStyle="1" w:styleId="67B3D82B474A4977B4BECC400BA26EEF">
    <w:name w:val="67B3D82B474A4977B4BECC400BA26EEF"/>
    <w:rsid w:val="006310D1"/>
  </w:style>
  <w:style w:type="paragraph" w:customStyle="1" w:styleId="3C06A9F93DC54CD89B5ADBFE7F14C58F">
    <w:name w:val="3C06A9F93DC54CD89B5ADBFE7F14C58F"/>
    <w:rsid w:val="006310D1"/>
  </w:style>
  <w:style w:type="paragraph" w:customStyle="1" w:styleId="16D75D1E7D7648E68B6640A149896315">
    <w:name w:val="16D75D1E7D7648E68B6640A149896315"/>
    <w:rsid w:val="006310D1"/>
  </w:style>
  <w:style w:type="paragraph" w:customStyle="1" w:styleId="252B8ABA6B2E4E3FA31A5D99A10A40D7">
    <w:name w:val="252B8ABA6B2E4E3FA31A5D99A10A40D7"/>
    <w:rsid w:val="006310D1"/>
  </w:style>
  <w:style w:type="paragraph" w:customStyle="1" w:styleId="59A590C1493B4A7894B9069CC238CDEA">
    <w:name w:val="59A590C1493B4A7894B9069CC238CDEA"/>
    <w:rsid w:val="006310D1"/>
  </w:style>
  <w:style w:type="paragraph" w:customStyle="1" w:styleId="28836BD2F6554B1DB86735543AC08C60">
    <w:name w:val="28836BD2F6554B1DB86735543AC08C60"/>
    <w:rsid w:val="006310D1"/>
  </w:style>
  <w:style w:type="paragraph" w:customStyle="1" w:styleId="2AD45AAEA1DE4EE2BEFA4B1B704CFD89">
    <w:name w:val="2AD45AAEA1DE4EE2BEFA4B1B704CFD89"/>
    <w:rsid w:val="006310D1"/>
  </w:style>
  <w:style w:type="paragraph" w:customStyle="1" w:styleId="565AB5FD304E4A2395CCA02ECD86C4B1">
    <w:name w:val="565AB5FD304E4A2395CCA02ECD86C4B1"/>
    <w:rsid w:val="006310D1"/>
  </w:style>
  <w:style w:type="paragraph" w:customStyle="1" w:styleId="84238A0463B74493B4F95526CAC340A5">
    <w:name w:val="84238A0463B74493B4F95526CAC340A5"/>
    <w:rsid w:val="006310D1"/>
  </w:style>
  <w:style w:type="paragraph" w:customStyle="1" w:styleId="D37867589E72454689C86F236863AAFF">
    <w:name w:val="D37867589E72454689C86F236863AAFF"/>
    <w:rsid w:val="006310D1"/>
  </w:style>
  <w:style w:type="paragraph" w:customStyle="1" w:styleId="7EB6DC8D3BF8424A9CA3161AE39777BE">
    <w:name w:val="7EB6DC8D3BF8424A9CA3161AE39777BE"/>
    <w:rsid w:val="006310D1"/>
  </w:style>
  <w:style w:type="paragraph" w:customStyle="1" w:styleId="943BEA0461C046C3A2913CF01C777FDA">
    <w:name w:val="943BEA0461C046C3A2913CF01C777FDA"/>
    <w:rsid w:val="006310D1"/>
  </w:style>
  <w:style w:type="paragraph" w:customStyle="1" w:styleId="ED243A02C07147CBA4FB7B2206CFA47A">
    <w:name w:val="ED243A02C07147CBA4FB7B2206CFA47A"/>
    <w:rsid w:val="006310D1"/>
  </w:style>
  <w:style w:type="paragraph" w:customStyle="1" w:styleId="92774BBEBCA744A4989A2A9BD34D0304">
    <w:name w:val="92774BBEBCA744A4989A2A9BD34D0304"/>
    <w:rsid w:val="006310D1"/>
  </w:style>
  <w:style w:type="paragraph" w:customStyle="1" w:styleId="5A4ED79EA87D407FA77B541BE8416A8A">
    <w:name w:val="5A4ED79EA87D407FA77B541BE8416A8A"/>
    <w:rsid w:val="006310D1"/>
  </w:style>
  <w:style w:type="paragraph" w:customStyle="1" w:styleId="24F7D5E6F93E4AD1AA34F7ECA86A679A">
    <w:name w:val="24F7D5E6F93E4AD1AA34F7ECA86A679A"/>
    <w:rsid w:val="006310D1"/>
  </w:style>
  <w:style w:type="paragraph" w:customStyle="1" w:styleId="485B93A7091242D79C4AFFC92544D85D">
    <w:name w:val="485B93A7091242D79C4AFFC92544D85D"/>
    <w:rsid w:val="006310D1"/>
  </w:style>
  <w:style w:type="paragraph" w:customStyle="1" w:styleId="080A93EEE3224FD1AC66412CB845B62F">
    <w:name w:val="080A93EEE3224FD1AC66412CB845B62F"/>
    <w:rsid w:val="006310D1"/>
  </w:style>
  <w:style w:type="paragraph" w:customStyle="1" w:styleId="845534C56D334419BB7B2D631FD32452">
    <w:name w:val="845534C56D334419BB7B2D631FD32452"/>
    <w:rsid w:val="006310D1"/>
  </w:style>
  <w:style w:type="paragraph" w:customStyle="1" w:styleId="942A40A34E19408E9565F3478D9FA4BB">
    <w:name w:val="942A40A34E19408E9565F3478D9FA4BB"/>
    <w:rsid w:val="006310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3D9AB-5245-450E-9A84-45B493396DE9}"/>
</file>

<file path=customXml/itemProps2.xml><?xml version="1.0" encoding="utf-8"?>
<ds:datastoreItem xmlns:ds="http://schemas.openxmlformats.org/officeDocument/2006/customXml" ds:itemID="{82C43F1E-0EEE-4034-9694-E93C52547830}">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3.xml><?xml version="1.0" encoding="utf-8"?>
<ds:datastoreItem xmlns:ds="http://schemas.openxmlformats.org/officeDocument/2006/customXml" ds:itemID="{C725E9F1-60D1-447C-BD7F-B3C79FA9F34F}">
  <ds:schemaRefs>
    <ds:schemaRef ds:uri="http://schemas.openxmlformats.org/officeDocument/2006/bibliography"/>
  </ds:schemaRefs>
</ds:datastoreItem>
</file>

<file path=customXml/itemProps4.xml><?xml version="1.0" encoding="utf-8"?>
<ds:datastoreItem xmlns:ds="http://schemas.openxmlformats.org/officeDocument/2006/customXml" ds:itemID="{5A542DD9-E7DB-4252-828C-ACC9C4E3D88D}">
  <ds:schemaRefs>
    <ds:schemaRef ds:uri="http://schemas.microsoft.com/sharepoint/v3/contenttype/forms"/>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Vorlage_Blankobogen-mit-Logo_gtai_2018.dotm</ap:Template>
  <ap:Application>Microsoft Word for the web</ap:Application>
  <ap:DocSecurity>0</ap:DocSecurity>
  <ap:ScaleCrop>false</ap:ScaleCrop>
  <ap:Company>gtai</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Weber, Anett</cp:lastModifiedBy>
  <cp:revision>3</cp:revision>
  <cp:lastPrinted>2016-03-23T12:56:00Z</cp:lastPrinted>
  <dcterms:created xsi:type="dcterms:W3CDTF">2026-07-01T14:42:00Z</dcterms:created>
  <dcterms:modified xsi:type="dcterms:W3CDTF">2026-07-01T15:39:55Z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5" name="docLang">
    <vt:lpwstr>de</vt:lpwstr>
  </property>
</Properties>
</file>