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8D3DE" w14:textId="77777777" w:rsidR="00D0034A" w:rsidRDefault="00D0034A" w:rsidP="003D338A">
      <w:pPr>
        <w:spacing w:after="0"/>
      </w:pPr>
      <w:r>
        <w:separator/>
      </w:r>
    </w:p>
  </w:endnote>
  <w:endnote w:type="continuationSeparator" w:id="0">
    <w:p w14:paraId="5E64EA2E" w14:textId="77777777" w:rsidR="00D0034A" w:rsidRDefault="00D0034A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E522" w14:textId="77777777" w:rsidR="00D0034A" w:rsidRDefault="00D0034A" w:rsidP="003D338A">
      <w:pPr>
        <w:spacing w:after="0"/>
      </w:pPr>
      <w:r>
        <w:separator/>
      </w:r>
    </w:p>
  </w:footnote>
  <w:footnote w:type="continuationSeparator" w:id="0">
    <w:p w14:paraId="6D7B0C47" w14:textId="77777777" w:rsidR="00D0034A" w:rsidRDefault="00D0034A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mKMASSHHB1MAaHApV5JnfUHUwtKfpmHhhOopTgelzIpks96AbQOHT4/42rd2e3CY8aOBOWa7tKqlcpnToLCaPg==" w:salt="DothMTKAv0n4uGnYWbY4s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3D84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034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5930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D85D1A-7467-4B4B-8946-25D3DC3DE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Szeberényi, Eva</cp:lastModifiedBy>
  <cp:revision>2</cp:revision>
  <cp:lastPrinted>2019-02-07T07:46:00Z</cp:lastPrinted>
  <dcterms:created xsi:type="dcterms:W3CDTF">2026-08-05T08:45:00Z</dcterms:created>
  <dcterms:modified xsi:type="dcterms:W3CDTF">2026-08-05T08:45:00Z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  <property fmtid="{D5CDD505-2E9C-101B-9397-08002B2CF9AE}" pid="12" name="Order">
    <vt:r8>186800</vt:r8>
  </property>
</Properties>
</file>