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EEF" w:rsidRPr="00426F08" w:rsidRDefault="00931D54">
      <w:pPr>
        <w:rPr>
          <w:rFonts w:ascii="Arial" w:hAnsi="Arial" w:cs="Arial"/>
          <w:b/>
          <w:sz w:val="26"/>
          <w:szCs w:val="26"/>
          <w:u w:val="single"/>
        </w:rPr>
      </w:pPr>
      <w:r w:rsidRPr="00426F08">
        <w:rPr>
          <w:rFonts w:ascii="Arial" w:hAnsi="Arial" w:cs="Arial"/>
          <w:b/>
          <w:sz w:val="26"/>
          <w:szCs w:val="26"/>
          <w:u w:val="single"/>
        </w:rPr>
        <w:t>Eigenerklärung zur Eignung</w:t>
      </w:r>
      <w:r w:rsidR="00227AA0" w:rsidRPr="00426F08">
        <w:rPr>
          <w:rFonts w:ascii="Arial" w:hAnsi="Arial" w:cs="Arial"/>
          <w:b/>
          <w:sz w:val="26"/>
          <w:szCs w:val="26"/>
          <w:u w:val="single"/>
        </w:rPr>
        <w:t xml:space="preserve"> wirtschaftliche Leistungsfähigkeit</w:t>
      </w:r>
    </w:p>
    <w:p w:rsidR="00931D54" w:rsidRPr="00426F08" w:rsidRDefault="00931D54">
      <w:pPr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15"/>
        <w:gridCol w:w="3015"/>
        <w:gridCol w:w="3032"/>
      </w:tblGrid>
      <w:tr w:rsidR="00931D54" w:rsidRPr="00426F08" w:rsidTr="00805A30">
        <w:tc>
          <w:tcPr>
            <w:tcW w:w="9062" w:type="dxa"/>
            <w:gridSpan w:val="3"/>
          </w:tcPr>
          <w:p w:rsidR="00931D54" w:rsidRPr="00426F08" w:rsidRDefault="00931D54">
            <w:pPr>
              <w:rPr>
                <w:rFonts w:ascii="Arial" w:hAnsi="Arial" w:cs="Arial"/>
              </w:rPr>
            </w:pPr>
            <w:r w:rsidRPr="00426F08">
              <w:rPr>
                <w:rFonts w:ascii="Arial" w:hAnsi="Arial" w:cs="Arial"/>
              </w:rPr>
              <w:t xml:space="preserve">Bewerber / Bieter </w:t>
            </w:r>
            <w:r w:rsidR="007D408B" w:rsidRPr="00426F08">
              <w:rPr>
                <w:rFonts w:ascii="Arial" w:hAnsi="Arial" w:cs="Arial"/>
                <w:sz w:val="16"/>
                <w:szCs w:val="16"/>
              </w:rPr>
              <w:t xml:space="preserve">(Name, Anschrift und </w:t>
            </w:r>
            <w:r w:rsidRPr="00426F08">
              <w:rPr>
                <w:rFonts w:ascii="Arial" w:hAnsi="Arial" w:cs="Arial"/>
                <w:sz w:val="16"/>
                <w:szCs w:val="16"/>
              </w:rPr>
              <w:t xml:space="preserve">Ansprechpartner für </w:t>
            </w:r>
            <w:r w:rsidR="007D408B" w:rsidRPr="00426F08">
              <w:rPr>
                <w:rFonts w:ascii="Arial" w:hAnsi="Arial" w:cs="Arial"/>
                <w:sz w:val="16"/>
                <w:szCs w:val="16"/>
              </w:rPr>
              <w:t>die Vergabe</w:t>
            </w:r>
            <w:r w:rsidRPr="00426F08"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931D54" w:rsidRPr="00426F08" w:rsidRDefault="00931D54">
            <w:pPr>
              <w:rPr>
                <w:rFonts w:ascii="Arial" w:hAnsi="Arial" w:cs="Arial"/>
              </w:rPr>
            </w:pPr>
          </w:p>
          <w:p w:rsidR="00931D54" w:rsidRPr="00426F08" w:rsidRDefault="00931D54">
            <w:pPr>
              <w:rPr>
                <w:rFonts w:ascii="Arial" w:hAnsi="Arial" w:cs="Arial"/>
              </w:rPr>
            </w:pPr>
          </w:p>
          <w:p w:rsidR="00931D54" w:rsidRPr="00426F08" w:rsidRDefault="00931D54">
            <w:pPr>
              <w:rPr>
                <w:rFonts w:ascii="Arial" w:hAnsi="Arial" w:cs="Arial"/>
              </w:rPr>
            </w:pPr>
          </w:p>
          <w:p w:rsidR="00931D54" w:rsidRPr="00426F08" w:rsidRDefault="00931D54">
            <w:pPr>
              <w:rPr>
                <w:rFonts w:ascii="Arial" w:hAnsi="Arial" w:cs="Arial"/>
              </w:rPr>
            </w:pPr>
          </w:p>
          <w:p w:rsidR="00931D54" w:rsidRPr="00426F08" w:rsidRDefault="00931D54">
            <w:pPr>
              <w:rPr>
                <w:rFonts w:ascii="Arial" w:hAnsi="Arial" w:cs="Arial"/>
              </w:rPr>
            </w:pPr>
          </w:p>
          <w:p w:rsidR="00931D54" w:rsidRPr="00426F08" w:rsidRDefault="00931D54">
            <w:pPr>
              <w:rPr>
                <w:rFonts w:ascii="Arial" w:hAnsi="Arial" w:cs="Arial"/>
              </w:rPr>
            </w:pPr>
          </w:p>
          <w:p w:rsidR="00931D54" w:rsidRPr="00426F08" w:rsidRDefault="00931D54">
            <w:pPr>
              <w:rPr>
                <w:rFonts w:ascii="Arial" w:hAnsi="Arial" w:cs="Arial"/>
              </w:rPr>
            </w:pPr>
          </w:p>
          <w:p w:rsidR="00931D54" w:rsidRPr="00426F08" w:rsidRDefault="00931D54">
            <w:pPr>
              <w:rPr>
                <w:rFonts w:ascii="Arial" w:hAnsi="Arial" w:cs="Arial"/>
              </w:rPr>
            </w:pPr>
          </w:p>
          <w:p w:rsidR="00931D54" w:rsidRPr="00426F08" w:rsidRDefault="00931D54">
            <w:pPr>
              <w:rPr>
                <w:rFonts w:ascii="Arial" w:hAnsi="Arial" w:cs="Arial"/>
              </w:rPr>
            </w:pPr>
          </w:p>
          <w:p w:rsidR="00931D54" w:rsidRPr="00426F08" w:rsidRDefault="00931D54">
            <w:pPr>
              <w:rPr>
                <w:rFonts w:ascii="Arial" w:hAnsi="Arial" w:cs="Arial"/>
              </w:rPr>
            </w:pPr>
          </w:p>
        </w:tc>
      </w:tr>
      <w:tr w:rsidR="00931D54" w:rsidRPr="00426F08" w:rsidTr="00805A30">
        <w:tc>
          <w:tcPr>
            <w:tcW w:w="9062" w:type="dxa"/>
            <w:gridSpan w:val="3"/>
          </w:tcPr>
          <w:p w:rsidR="00931D54" w:rsidRPr="00426F08" w:rsidRDefault="00931D54">
            <w:pPr>
              <w:rPr>
                <w:rFonts w:ascii="Arial" w:hAnsi="Arial" w:cs="Arial"/>
              </w:rPr>
            </w:pPr>
          </w:p>
        </w:tc>
      </w:tr>
      <w:tr w:rsidR="00931D54" w:rsidRPr="00426F08" w:rsidTr="00805A30">
        <w:tc>
          <w:tcPr>
            <w:tcW w:w="9062" w:type="dxa"/>
            <w:gridSpan w:val="3"/>
          </w:tcPr>
          <w:p w:rsidR="00931D54" w:rsidRPr="00426F08" w:rsidRDefault="00DE5341" w:rsidP="00931D54">
            <w:pPr>
              <w:pStyle w:val="Listenabsatz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426F08">
              <w:rPr>
                <w:rFonts w:ascii="Arial" w:hAnsi="Arial" w:cs="Arial"/>
                <w:b/>
                <w:sz w:val="24"/>
                <w:szCs w:val="24"/>
              </w:rPr>
              <w:t xml:space="preserve">Umsatz- und Mitarbeiterzahlen </w:t>
            </w:r>
            <w:r w:rsidR="00931D54" w:rsidRPr="00426F08">
              <w:rPr>
                <w:rFonts w:ascii="Arial" w:hAnsi="Arial" w:cs="Arial"/>
                <w:b/>
                <w:sz w:val="24"/>
                <w:szCs w:val="24"/>
              </w:rPr>
              <w:t>des Unternehmens</w:t>
            </w:r>
            <w:r w:rsidR="000128AD" w:rsidRPr="00426F0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931D54" w:rsidRPr="00426F08" w:rsidTr="00805A30">
        <w:tc>
          <w:tcPr>
            <w:tcW w:w="9062" w:type="dxa"/>
            <w:gridSpan w:val="3"/>
          </w:tcPr>
          <w:p w:rsidR="00931D54" w:rsidRPr="00426F08" w:rsidRDefault="00E031F6">
            <w:pPr>
              <w:rPr>
                <w:rFonts w:ascii="Arial" w:hAnsi="Arial" w:cs="Arial"/>
              </w:rPr>
            </w:pPr>
            <w:r w:rsidRPr="00426F08">
              <w:rPr>
                <w:rFonts w:ascii="Arial" w:hAnsi="Arial" w:cs="Arial"/>
              </w:rPr>
              <w:t>Erklärung über den Gesamtumsatz</w:t>
            </w:r>
            <w:r w:rsidR="000128AD" w:rsidRPr="00426F08">
              <w:rPr>
                <w:rFonts w:ascii="Arial" w:hAnsi="Arial" w:cs="Arial"/>
              </w:rPr>
              <w:t xml:space="preserve">, jeweils bezogen auf die drei letzten abgeschlossenen Geschäftsjahre (sofern das Unternehmen noch nicht drei Jahre besteht: Bilanz /Gewinn- und Verlustrechnungen seit Gründung) </w:t>
            </w:r>
            <w:r w:rsidR="00F56CCA" w:rsidRPr="00426F08">
              <w:rPr>
                <w:rFonts w:ascii="Arial" w:hAnsi="Arial" w:cs="Arial"/>
              </w:rPr>
              <w:t xml:space="preserve"> </w:t>
            </w:r>
          </w:p>
          <w:p w:rsidR="004C380C" w:rsidRPr="00426F08" w:rsidRDefault="004C380C">
            <w:pPr>
              <w:rPr>
                <w:rFonts w:ascii="Arial" w:hAnsi="Arial" w:cs="Arial"/>
              </w:rPr>
            </w:pPr>
          </w:p>
          <w:p w:rsidR="007855A9" w:rsidRPr="00426F08" w:rsidRDefault="007855A9" w:rsidP="00E031F6">
            <w:pPr>
              <w:rPr>
                <w:rFonts w:ascii="Arial" w:hAnsi="Arial" w:cs="Arial"/>
              </w:rPr>
            </w:pPr>
            <w:r w:rsidRPr="00426F08">
              <w:rPr>
                <w:rFonts w:ascii="Arial" w:hAnsi="Arial" w:cs="Arial"/>
              </w:rPr>
              <w:t>Erklä</w:t>
            </w:r>
            <w:r w:rsidR="00E031F6" w:rsidRPr="00426F08">
              <w:rPr>
                <w:rFonts w:ascii="Arial" w:hAnsi="Arial" w:cs="Arial"/>
              </w:rPr>
              <w:t>rung über die Mitarbeiteranzahl</w:t>
            </w:r>
            <w:r w:rsidRPr="00426F08">
              <w:rPr>
                <w:rFonts w:ascii="Arial" w:hAnsi="Arial" w:cs="Arial"/>
              </w:rPr>
              <w:t xml:space="preserve">, jeweils bezogen auf die drei letzten abgeschlossenen Geschäftsjahre (sofern das Unternehmen noch nicht drei Jahre besteht: Mitarbeiteranzahl seit Gründung)  </w:t>
            </w:r>
          </w:p>
        </w:tc>
      </w:tr>
      <w:tr w:rsidR="00404534" w:rsidRPr="00426F08" w:rsidTr="00805A30">
        <w:tc>
          <w:tcPr>
            <w:tcW w:w="9062" w:type="dxa"/>
            <w:gridSpan w:val="3"/>
          </w:tcPr>
          <w:p w:rsidR="00404534" w:rsidRPr="00426F08" w:rsidRDefault="00404534">
            <w:pPr>
              <w:rPr>
                <w:rFonts w:ascii="Arial" w:hAnsi="Arial" w:cs="Arial"/>
              </w:rPr>
            </w:pPr>
          </w:p>
        </w:tc>
      </w:tr>
      <w:tr w:rsidR="00404534" w:rsidRPr="00426F08" w:rsidTr="00805A30">
        <w:tc>
          <w:tcPr>
            <w:tcW w:w="3015" w:type="dxa"/>
          </w:tcPr>
          <w:p w:rsidR="00404534" w:rsidRPr="00426F08" w:rsidRDefault="0040453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6F08">
              <w:rPr>
                <w:rFonts w:ascii="Arial" w:hAnsi="Arial" w:cs="Arial"/>
                <w:b/>
                <w:sz w:val="22"/>
                <w:szCs w:val="22"/>
              </w:rPr>
              <w:t>Jahr</w:t>
            </w:r>
          </w:p>
        </w:tc>
        <w:tc>
          <w:tcPr>
            <w:tcW w:w="3015" w:type="dxa"/>
          </w:tcPr>
          <w:p w:rsidR="00404534" w:rsidRPr="00426F08" w:rsidRDefault="0040453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6F08">
              <w:rPr>
                <w:rFonts w:ascii="Arial" w:hAnsi="Arial" w:cs="Arial"/>
                <w:b/>
                <w:sz w:val="22"/>
                <w:szCs w:val="22"/>
              </w:rPr>
              <w:t>Umsatz in €</w:t>
            </w:r>
          </w:p>
        </w:tc>
        <w:tc>
          <w:tcPr>
            <w:tcW w:w="3032" w:type="dxa"/>
          </w:tcPr>
          <w:p w:rsidR="00404534" w:rsidRPr="00426F08" w:rsidRDefault="000128A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6F08">
              <w:rPr>
                <w:rFonts w:ascii="Arial" w:hAnsi="Arial" w:cs="Arial"/>
                <w:b/>
                <w:sz w:val="22"/>
                <w:szCs w:val="22"/>
              </w:rPr>
              <w:t>Anzahl der Mitarbeiter</w:t>
            </w:r>
          </w:p>
        </w:tc>
      </w:tr>
      <w:tr w:rsidR="00404534" w:rsidRPr="00426F08" w:rsidTr="00805A30">
        <w:tc>
          <w:tcPr>
            <w:tcW w:w="3015" w:type="dxa"/>
          </w:tcPr>
          <w:p w:rsidR="00404534" w:rsidRPr="00426F08" w:rsidRDefault="00404534">
            <w:pPr>
              <w:rPr>
                <w:rFonts w:ascii="Arial" w:hAnsi="Arial" w:cs="Arial"/>
              </w:rPr>
            </w:pPr>
          </w:p>
          <w:p w:rsidR="00404534" w:rsidRPr="00426F08" w:rsidRDefault="00404534">
            <w:pPr>
              <w:rPr>
                <w:rFonts w:ascii="Arial" w:hAnsi="Arial" w:cs="Arial"/>
              </w:rPr>
            </w:pPr>
          </w:p>
          <w:p w:rsidR="00404534" w:rsidRPr="00426F08" w:rsidRDefault="00404534">
            <w:pPr>
              <w:rPr>
                <w:rFonts w:ascii="Arial" w:hAnsi="Arial" w:cs="Arial"/>
              </w:rPr>
            </w:pPr>
          </w:p>
        </w:tc>
        <w:tc>
          <w:tcPr>
            <w:tcW w:w="3015" w:type="dxa"/>
          </w:tcPr>
          <w:p w:rsidR="00404534" w:rsidRPr="00426F08" w:rsidRDefault="00404534">
            <w:pPr>
              <w:rPr>
                <w:rFonts w:ascii="Arial" w:hAnsi="Arial" w:cs="Arial"/>
              </w:rPr>
            </w:pPr>
          </w:p>
        </w:tc>
        <w:tc>
          <w:tcPr>
            <w:tcW w:w="3032" w:type="dxa"/>
          </w:tcPr>
          <w:p w:rsidR="00404534" w:rsidRPr="00426F08" w:rsidRDefault="00404534">
            <w:pPr>
              <w:rPr>
                <w:rFonts w:ascii="Arial" w:hAnsi="Arial" w:cs="Arial"/>
              </w:rPr>
            </w:pPr>
          </w:p>
        </w:tc>
      </w:tr>
      <w:tr w:rsidR="00404534" w:rsidRPr="00426F08" w:rsidTr="00805A30">
        <w:tc>
          <w:tcPr>
            <w:tcW w:w="3015" w:type="dxa"/>
          </w:tcPr>
          <w:p w:rsidR="00404534" w:rsidRPr="00426F08" w:rsidRDefault="00404534">
            <w:pPr>
              <w:rPr>
                <w:rFonts w:ascii="Arial" w:hAnsi="Arial" w:cs="Arial"/>
              </w:rPr>
            </w:pPr>
          </w:p>
          <w:p w:rsidR="00404534" w:rsidRPr="00426F08" w:rsidRDefault="00404534">
            <w:pPr>
              <w:rPr>
                <w:rFonts w:ascii="Arial" w:hAnsi="Arial" w:cs="Arial"/>
              </w:rPr>
            </w:pPr>
          </w:p>
          <w:p w:rsidR="00404534" w:rsidRPr="00426F08" w:rsidRDefault="00404534">
            <w:pPr>
              <w:rPr>
                <w:rFonts w:ascii="Arial" w:hAnsi="Arial" w:cs="Arial"/>
              </w:rPr>
            </w:pPr>
          </w:p>
        </w:tc>
        <w:tc>
          <w:tcPr>
            <w:tcW w:w="3015" w:type="dxa"/>
          </w:tcPr>
          <w:p w:rsidR="00404534" w:rsidRPr="00426F08" w:rsidRDefault="00404534">
            <w:pPr>
              <w:rPr>
                <w:rFonts w:ascii="Arial" w:hAnsi="Arial" w:cs="Arial"/>
              </w:rPr>
            </w:pPr>
          </w:p>
        </w:tc>
        <w:tc>
          <w:tcPr>
            <w:tcW w:w="3032" w:type="dxa"/>
          </w:tcPr>
          <w:p w:rsidR="00404534" w:rsidRPr="00426F08" w:rsidRDefault="00404534">
            <w:pPr>
              <w:rPr>
                <w:rFonts w:ascii="Arial" w:hAnsi="Arial" w:cs="Arial"/>
              </w:rPr>
            </w:pPr>
          </w:p>
        </w:tc>
      </w:tr>
      <w:tr w:rsidR="00404534" w:rsidRPr="00426F08" w:rsidTr="00805A30">
        <w:tc>
          <w:tcPr>
            <w:tcW w:w="3015" w:type="dxa"/>
          </w:tcPr>
          <w:p w:rsidR="00404534" w:rsidRPr="00426F08" w:rsidRDefault="00404534">
            <w:pPr>
              <w:rPr>
                <w:rFonts w:ascii="Arial" w:hAnsi="Arial" w:cs="Arial"/>
              </w:rPr>
            </w:pPr>
          </w:p>
          <w:p w:rsidR="00404534" w:rsidRPr="00426F08" w:rsidRDefault="00404534">
            <w:pPr>
              <w:rPr>
                <w:rFonts w:ascii="Arial" w:hAnsi="Arial" w:cs="Arial"/>
              </w:rPr>
            </w:pPr>
          </w:p>
          <w:p w:rsidR="00404534" w:rsidRPr="00426F08" w:rsidRDefault="00404534">
            <w:pPr>
              <w:rPr>
                <w:rFonts w:ascii="Arial" w:hAnsi="Arial" w:cs="Arial"/>
              </w:rPr>
            </w:pPr>
          </w:p>
        </w:tc>
        <w:tc>
          <w:tcPr>
            <w:tcW w:w="3015" w:type="dxa"/>
          </w:tcPr>
          <w:p w:rsidR="00404534" w:rsidRPr="00426F08" w:rsidRDefault="00404534">
            <w:pPr>
              <w:rPr>
                <w:rFonts w:ascii="Arial" w:hAnsi="Arial" w:cs="Arial"/>
              </w:rPr>
            </w:pPr>
          </w:p>
        </w:tc>
        <w:tc>
          <w:tcPr>
            <w:tcW w:w="3032" w:type="dxa"/>
          </w:tcPr>
          <w:p w:rsidR="00404534" w:rsidRPr="00426F08" w:rsidRDefault="00404534">
            <w:pPr>
              <w:rPr>
                <w:rFonts w:ascii="Arial" w:hAnsi="Arial" w:cs="Arial"/>
              </w:rPr>
            </w:pPr>
          </w:p>
        </w:tc>
      </w:tr>
      <w:tr w:rsidR="00404534" w:rsidRPr="00426F08" w:rsidTr="00805A30">
        <w:tc>
          <w:tcPr>
            <w:tcW w:w="9062" w:type="dxa"/>
            <w:gridSpan w:val="3"/>
          </w:tcPr>
          <w:p w:rsidR="00404534" w:rsidRPr="00426F08" w:rsidRDefault="00404534">
            <w:pPr>
              <w:rPr>
                <w:rFonts w:ascii="Arial" w:hAnsi="Arial" w:cs="Arial"/>
              </w:rPr>
            </w:pPr>
          </w:p>
        </w:tc>
      </w:tr>
      <w:tr w:rsidR="000128AD" w:rsidRPr="00426F08" w:rsidTr="00995A55">
        <w:tc>
          <w:tcPr>
            <w:tcW w:w="9062" w:type="dxa"/>
            <w:gridSpan w:val="3"/>
          </w:tcPr>
          <w:p w:rsidR="000128AD" w:rsidRPr="00426F08" w:rsidRDefault="000128AD" w:rsidP="00995A55">
            <w:pPr>
              <w:pStyle w:val="Listenabsatz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426F08">
              <w:rPr>
                <w:rFonts w:ascii="Arial" w:hAnsi="Arial" w:cs="Arial"/>
                <w:b/>
                <w:sz w:val="24"/>
                <w:szCs w:val="24"/>
              </w:rPr>
              <w:t>Umsatzzahlen des Unternehmens bezogen auf den Leistungsgegenstand</w:t>
            </w:r>
          </w:p>
        </w:tc>
      </w:tr>
      <w:tr w:rsidR="000128AD" w:rsidRPr="00426F08" w:rsidTr="00995A55">
        <w:tc>
          <w:tcPr>
            <w:tcW w:w="9062" w:type="dxa"/>
            <w:gridSpan w:val="3"/>
          </w:tcPr>
          <w:p w:rsidR="000128AD" w:rsidRPr="00426F08" w:rsidRDefault="007855A9" w:rsidP="00E031F6">
            <w:pPr>
              <w:rPr>
                <w:rFonts w:ascii="Arial" w:hAnsi="Arial" w:cs="Arial"/>
              </w:rPr>
            </w:pPr>
            <w:r w:rsidRPr="00426F08">
              <w:rPr>
                <w:rFonts w:ascii="Arial" w:hAnsi="Arial" w:cs="Arial"/>
              </w:rPr>
              <w:t>Erklärung über den Umsatz</w:t>
            </w:r>
            <w:r w:rsidR="00E031F6" w:rsidRPr="00426F08">
              <w:rPr>
                <w:rFonts w:ascii="Arial" w:hAnsi="Arial" w:cs="Arial"/>
              </w:rPr>
              <w:t xml:space="preserve"> p</w:t>
            </w:r>
            <w:r w:rsidRPr="00426F08">
              <w:rPr>
                <w:rFonts w:ascii="Arial" w:hAnsi="Arial" w:cs="Arial"/>
              </w:rPr>
              <w:t>.a., jeweils bezogen auf die drei letzten abgeschlossenen Geschäftsjahre (sofern das Unternehmen noch nicht drei Jahre besteht: Umsatz seit Gründung)</w:t>
            </w:r>
            <w:r w:rsidR="000128AD" w:rsidRPr="00426F08">
              <w:rPr>
                <w:rFonts w:ascii="Arial" w:hAnsi="Arial" w:cs="Arial"/>
              </w:rPr>
              <w:t>, soweit dieser Leistungen betrifft, die mit der zu vergebenden Leistung vergleichbar sind. Die Vergleichbarkeit bezieht sich auf die Art der Leistung.</w:t>
            </w:r>
          </w:p>
        </w:tc>
      </w:tr>
      <w:tr w:rsidR="000128AD" w:rsidRPr="00426F08" w:rsidTr="00995A55">
        <w:tc>
          <w:tcPr>
            <w:tcW w:w="9062" w:type="dxa"/>
            <w:gridSpan w:val="3"/>
          </w:tcPr>
          <w:p w:rsidR="000128AD" w:rsidRPr="00426F08" w:rsidRDefault="000128AD" w:rsidP="00995A55">
            <w:pPr>
              <w:rPr>
                <w:rFonts w:ascii="Arial" w:hAnsi="Arial" w:cs="Arial"/>
              </w:rPr>
            </w:pPr>
          </w:p>
        </w:tc>
      </w:tr>
      <w:tr w:rsidR="000128AD" w:rsidRPr="00426F08" w:rsidTr="00995A55">
        <w:tc>
          <w:tcPr>
            <w:tcW w:w="3015" w:type="dxa"/>
          </w:tcPr>
          <w:p w:rsidR="000128AD" w:rsidRPr="00426F08" w:rsidRDefault="000128AD" w:rsidP="00995A5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6F08">
              <w:rPr>
                <w:rFonts w:ascii="Arial" w:hAnsi="Arial" w:cs="Arial"/>
                <w:b/>
                <w:sz w:val="22"/>
                <w:szCs w:val="22"/>
              </w:rPr>
              <w:t>Jahr</w:t>
            </w:r>
          </w:p>
        </w:tc>
        <w:tc>
          <w:tcPr>
            <w:tcW w:w="3015" w:type="dxa"/>
          </w:tcPr>
          <w:p w:rsidR="000128AD" w:rsidRPr="00426F08" w:rsidRDefault="000128AD" w:rsidP="00995A5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6F08">
              <w:rPr>
                <w:rFonts w:ascii="Arial" w:hAnsi="Arial" w:cs="Arial"/>
                <w:b/>
                <w:sz w:val="22"/>
                <w:szCs w:val="22"/>
              </w:rPr>
              <w:t>Umsatz in €</w:t>
            </w:r>
          </w:p>
        </w:tc>
        <w:tc>
          <w:tcPr>
            <w:tcW w:w="3032" w:type="dxa"/>
          </w:tcPr>
          <w:p w:rsidR="000128AD" w:rsidRPr="00426F08" w:rsidRDefault="000128AD" w:rsidP="00995A5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6F08">
              <w:rPr>
                <w:rFonts w:ascii="Arial" w:hAnsi="Arial" w:cs="Arial"/>
                <w:b/>
                <w:sz w:val="22"/>
                <w:szCs w:val="22"/>
              </w:rPr>
              <w:t>davon Eigenleistung</w:t>
            </w:r>
          </w:p>
        </w:tc>
      </w:tr>
      <w:tr w:rsidR="000128AD" w:rsidRPr="00426F08" w:rsidTr="00995A55">
        <w:tc>
          <w:tcPr>
            <w:tcW w:w="3015" w:type="dxa"/>
          </w:tcPr>
          <w:p w:rsidR="000128AD" w:rsidRPr="00426F08" w:rsidRDefault="000128AD" w:rsidP="00995A55">
            <w:pPr>
              <w:rPr>
                <w:rFonts w:ascii="Arial" w:hAnsi="Arial" w:cs="Arial"/>
              </w:rPr>
            </w:pPr>
          </w:p>
          <w:p w:rsidR="000128AD" w:rsidRPr="00426F08" w:rsidRDefault="000128AD" w:rsidP="00995A55">
            <w:pPr>
              <w:rPr>
                <w:rFonts w:ascii="Arial" w:hAnsi="Arial" w:cs="Arial"/>
              </w:rPr>
            </w:pPr>
          </w:p>
          <w:p w:rsidR="000128AD" w:rsidRPr="00426F08" w:rsidRDefault="000128AD" w:rsidP="00995A55">
            <w:pPr>
              <w:rPr>
                <w:rFonts w:ascii="Arial" w:hAnsi="Arial" w:cs="Arial"/>
              </w:rPr>
            </w:pPr>
          </w:p>
        </w:tc>
        <w:tc>
          <w:tcPr>
            <w:tcW w:w="3015" w:type="dxa"/>
          </w:tcPr>
          <w:p w:rsidR="000128AD" w:rsidRPr="00426F08" w:rsidRDefault="000128AD" w:rsidP="00995A55">
            <w:pPr>
              <w:rPr>
                <w:rFonts w:ascii="Arial" w:hAnsi="Arial" w:cs="Arial"/>
              </w:rPr>
            </w:pPr>
          </w:p>
        </w:tc>
        <w:tc>
          <w:tcPr>
            <w:tcW w:w="3032" w:type="dxa"/>
          </w:tcPr>
          <w:p w:rsidR="000128AD" w:rsidRPr="00426F08" w:rsidRDefault="000128AD" w:rsidP="00995A55">
            <w:pPr>
              <w:rPr>
                <w:rFonts w:ascii="Arial" w:hAnsi="Arial" w:cs="Arial"/>
              </w:rPr>
            </w:pPr>
          </w:p>
        </w:tc>
      </w:tr>
      <w:tr w:rsidR="000128AD" w:rsidRPr="00426F08" w:rsidTr="00995A55">
        <w:tc>
          <w:tcPr>
            <w:tcW w:w="3015" w:type="dxa"/>
          </w:tcPr>
          <w:p w:rsidR="000128AD" w:rsidRPr="00426F08" w:rsidRDefault="000128AD" w:rsidP="00995A55">
            <w:pPr>
              <w:rPr>
                <w:rFonts w:ascii="Arial" w:hAnsi="Arial" w:cs="Arial"/>
              </w:rPr>
            </w:pPr>
          </w:p>
          <w:p w:rsidR="000128AD" w:rsidRPr="00426F08" w:rsidRDefault="000128AD" w:rsidP="00995A55">
            <w:pPr>
              <w:rPr>
                <w:rFonts w:ascii="Arial" w:hAnsi="Arial" w:cs="Arial"/>
              </w:rPr>
            </w:pPr>
          </w:p>
          <w:p w:rsidR="000128AD" w:rsidRPr="00426F08" w:rsidRDefault="000128AD" w:rsidP="00995A55">
            <w:pPr>
              <w:rPr>
                <w:rFonts w:ascii="Arial" w:hAnsi="Arial" w:cs="Arial"/>
              </w:rPr>
            </w:pPr>
          </w:p>
        </w:tc>
        <w:tc>
          <w:tcPr>
            <w:tcW w:w="3015" w:type="dxa"/>
          </w:tcPr>
          <w:p w:rsidR="000128AD" w:rsidRPr="00426F08" w:rsidRDefault="000128AD" w:rsidP="00995A55">
            <w:pPr>
              <w:rPr>
                <w:rFonts w:ascii="Arial" w:hAnsi="Arial" w:cs="Arial"/>
              </w:rPr>
            </w:pPr>
          </w:p>
        </w:tc>
        <w:tc>
          <w:tcPr>
            <w:tcW w:w="3032" w:type="dxa"/>
          </w:tcPr>
          <w:p w:rsidR="000128AD" w:rsidRPr="00426F08" w:rsidRDefault="000128AD" w:rsidP="00995A55">
            <w:pPr>
              <w:rPr>
                <w:rFonts w:ascii="Arial" w:hAnsi="Arial" w:cs="Arial"/>
              </w:rPr>
            </w:pPr>
          </w:p>
        </w:tc>
      </w:tr>
      <w:tr w:rsidR="000128AD" w:rsidRPr="00426F08" w:rsidTr="00995A55">
        <w:tc>
          <w:tcPr>
            <w:tcW w:w="3015" w:type="dxa"/>
          </w:tcPr>
          <w:p w:rsidR="000128AD" w:rsidRPr="00426F08" w:rsidRDefault="000128AD" w:rsidP="00995A55">
            <w:pPr>
              <w:rPr>
                <w:rFonts w:ascii="Arial" w:hAnsi="Arial" w:cs="Arial"/>
              </w:rPr>
            </w:pPr>
          </w:p>
          <w:p w:rsidR="000128AD" w:rsidRPr="00426F08" w:rsidRDefault="000128AD" w:rsidP="00995A55">
            <w:pPr>
              <w:rPr>
                <w:rFonts w:ascii="Arial" w:hAnsi="Arial" w:cs="Arial"/>
              </w:rPr>
            </w:pPr>
          </w:p>
          <w:p w:rsidR="000128AD" w:rsidRPr="00426F08" w:rsidRDefault="000128AD" w:rsidP="00995A55">
            <w:pPr>
              <w:rPr>
                <w:rFonts w:ascii="Arial" w:hAnsi="Arial" w:cs="Arial"/>
              </w:rPr>
            </w:pPr>
          </w:p>
        </w:tc>
        <w:tc>
          <w:tcPr>
            <w:tcW w:w="3015" w:type="dxa"/>
          </w:tcPr>
          <w:p w:rsidR="000128AD" w:rsidRPr="00426F08" w:rsidRDefault="000128AD" w:rsidP="00995A55">
            <w:pPr>
              <w:rPr>
                <w:rFonts w:ascii="Arial" w:hAnsi="Arial" w:cs="Arial"/>
              </w:rPr>
            </w:pPr>
          </w:p>
        </w:tc>
        <w:tc>
          <w:tcPr>
            <w:tcW w:w="3032" w:type="dxa"/>
          </w:tcPr>
          <w:p w:rsidR="000128AD" w:rsidRPr="00426F08" w:rsidRDefault="000128AD" w:rsidP="00995A55">
            <w:pPr>
              <w:rPr>
                <w:rFonts w:ascii="Arial" w:hAnsi="Arial" w:cs="Arial"/>
              </w:rPr>
            </w:pPr>
          </w:p>
        </w:tc>
      </w:tr>
      <w:tr w:rsidR="00BC7387" w:rsidRPr="00426F08" w:rsidTr="00805A30">
        <w:tc>
          <w:tcPr>
            <w:tcW w:w="9062" w:type="dxa"/>
            <w:gridSpan w:val="3"/>
          </w:tcPr>
          <w:p w:rsidR="00BC7387" w:rsidRPr="00426F08" w:rsidRDefault="00BC7387" w:rsidP="00BC7387">
            <w:pPr>
              <w:rPr>
                <w:rFonts w:ascii="Arial" w:hAnsi="Arial" w:cs="Arial"/>
              </w:rPr>
            </w:pPr>
            <w:r w:rsidRPr="00426F08">
              <w:rPr>
                <w:rFonts w:ascii="Arial" w:hAnsi="Arial" w:cs="Arial"/>
              </w:rPr>
              <w:t>Mir/ uns ist bekannt, dass die jeweils genannten Bestätigungen der Eigenerklärungen innerhalb von 6 Kalendertagen nach Aufforderung durch die Vergabestelle vorgelegt werden müssen.</w:t>
            </w:r>
          </w:p>
        </w:tc>
      </w:tr>
    </w:tbl>
    <w:p w:rsidR="00931D54" w:rsidRPr="00426F08" w:rsidRDefault="00931D54">
      <w:pPr>
        <w:rPr>
          <w:rFonts w:ascii="Arial" w:hAnsi="Arial" w:cs="Arial"/>
        </w:rPr>
      </w:pPr>
    </w:p>
    <w:p w:rsidR="00DE09DB" w:rsidRPr="00426F08" w:rsidRDefault="00DE09DB" w:rsidP="00DE09DB">
      <w:pPr>
        <w:jc w:val="both"/>
        <w:rPr>
          <w:rFonts w:ascii="Arial" w:hAnsi="Arial" w:cs="Arial"/>
        </w:rPr>
      </w:pPr>
      <w:r w:rsidRPr="00426F08">
        <w:rPr>
          <w:rFonts w:ascii="Arial" w:hAnsi="Arial" w:cs="Arial"/>
        </w:rPr>
        <w:t>Ich versichere die Richtigkeit meiner Angaben.</w:t>
      </w:r>
    </w:p>
    <w:p w:rsidR="00DE09DB" w:rsidRPr="00426F08" w:rsidRDefault="00DE09DB" w:rsidP="00DE09DB">
      <w:pPr>
        <w:jc w:val="both"/>
        <w:rPr>
          <w:rFonts w:ascii="Arial" w:hAnsi="Arial" w:cs="Arial"/>
        </w:rPr>
      </w:pPr>
    </w:p>
    <w:p w:rsidR="00DE09DB" w:rsidRPr="00426F08" w:rsidRDefault="00DE09DB" w:rsidP="00DE09DB">
      <w:pPr>
        <w:jc w:val="both"/>
        <w:rPr>
          <w:rFonts w:ascii="Arial" w:hAnsi="Arial" w:cs="Arial"/>
        </w:rPr>
      </w:pPr>
      <w:r w:rsidRPr="00426F08">
        <w:rPr>
          <w:rFonts w:ascii="Arial" w:hAnsi="Arial" w:cs="Arial"/>
        </w:rPr>
        <w:t>Ich bin mir bewusst, dass eine wissentlich falsche Angabe in der vorstehenden Erklärung</w:t>
      </w:r>
    </w:p>
    <w:p w:rsidR="00DE09DB" w:rsidRPr="00426F08" w:rsidRDefault="00DE09DB" w:rsidP="00DE09DB">
      <w:pPr>
        <w:jc w:val="both"/>
        <w:rPr>
          <w:rFonts w:ascii="Arial" w:hAnsi="Arial" w:cs="Arial"/>
        </w:rPr>
      </w:pPr>
      <w:r w:rsidRPr="00426F08">
        <w:rPr>
          <w:rFonts w:ascii="Arial" w:hAnsi="Arial" w:cs="Arial"/>
        </w:rPr>
        <w:t>1. den Ausschluss von diesen Vergabeverfahren zur Folge hat.</w:t>
      </w:r>
    </w:p>
    <w:p w:rsidR="00DE09DB" w:rsidRPr="00426F08" w:rsidRDefault="00DE09DB" w:rsidP="00DE09DB">
      <w:pPr>
        <w:jc w:val="both"/>
        <w:rPr>
          <w:rFonts w:ascii="Arial" w:hAnsi="Arial" w:cs="Arial"/>
        </w:rPr>
      </w:pPr>
      <w:r w:rsidRPr="00426F08">
        <w:rPr>
          <w:rFonts w:ascii="Arial" w:hAnsi="Arial" w:cs="Arial"/>
        </w:rPr>
        <w:t>2. den Ausschluss von weiteren Auftragserteilungen zur Folge haben kann.</w:t>
      </w:r>
    </w:p>
    <w:p w:rsidR="00227AA0" w:rsidRPr="00426F08" w:rsidRDefault="00227AA0" w:rsidP="00DE09DB">
      <w:pPr>
        <w:jc w:val="both"/>
        <w:rPr>
          <w:rFonts w:ascii="Arial" w:hAnsi="Arial" w:cs="Arial"/>
        </w:rPr>
      </w:pPr>
    </w:p>
    <w:p w:rsidR="00DE09DB" w:rsidRPr="00426F08" w:rsidRDefault="00DE09DB" w:rsidP="00DE09DB">
      <w:pPr>
        <w:jc w:val="both"/>
        <w:rPr>
          <w:rFonts w:ascii="Arial" w:hAnsi="Arial" w:cs="Arial"/>
        </w:rPr>
      </w:pPr>
    </w:p>
    <w:p w:rsidR="00DE09DB" w:rsidRPr="00426F08" w:rsidRDefault="00DE09DB" w:rsidP="00DE09DB">
      <w:pPr>
        <w:jc w:val="both"/>
        <w:rPr>
          <w:rFonts w:ascii="Arial" w:hAnsi="Arial" w:cs="Arial"/>
        </w:rPr>
      </w:pPr>
    </w:p>
    <w:p w:rsidR="00DE09DB" w:rsidRPr="00426F08" w:rsidRDefault="00DE09DB" w:rsidP="00DE09DB">
      <w:pPr>
        <w:jc w:val="both"/>
        <w:rPr>
          <w:rFonts w:ascii="Arial" w:hAnsi="Arial" w:cs="Arial"/>
        </w:rPr>
      </w:pPr>
      <w:r w:rsidRPr="00426F08">
        <w:rPr>
          <w:rFonts w:ascii="Arial" w:hAnsi="Arial" w:cs="Arial"/>
        </w:rPr>
        <w:t>__________________________________________________</w:t>
      </w:r>
    </w:p>
    <w:p w:rsidR="00DE09DB" w:rsidRPr="00426F08" w:rsidRDefault="00DE09DB" w:rsidP="00DE09DB">
      <w:pPr>
        <w:jc w:val="both"/>
        <w:rPr>
          <w:rFonts w:ascii="Arial" w:hAnsi="Arial" w:cs="Arial"/>
        </w:rPr>
      </w:pPr>
      <w:r w:rsidRPr="00426F08">
        <w:rPr>
          <w:rFonts w:ascii="Arial" w:hAnsi="Arial" w:cs="Arial"/>
        </w:rPr>
        <w:t>Name in Druckbuchstaben</w:t>
      </w:r>
    </w:p>
    <w:p w:rsidR="00DE09DB" w:rsidRPr="00426F08" w:rsidRDefault="00DE09DB" w:rsidP="00DE09DB">
      <w:pPr>
        <w:jc w:val="both"/>
        <w:rPr>
          <w:rFonts w:ascii="Arial" w:hAnsi="Arial" w:cs="Arial"/>
        </w:rPr>
      </w:pPr>
    </w:p>
    <w:p w:rsidR="00DE09DB" w:rsidRPr="00426F08" w:rsidRDefault="00DE09DB" w:rsidP="00DE09DB">
      <w:pPr>
        <w:jc w:val="both"/>
        <w:rPr>
          <w:rFonts w:ascii="Arial" w:hAnsi="Arial" w:cs="Arial"/>
        </w:rPr>
      </w:pPr>
    </w:p>
    <w:p w:rsidR="00DE09DB" w:rsidRPr="00426F08" w:rsidRDefault="00DE09DB" w:rsidP="00DE09DB">
      <w:pPr>
        <w:rPr>
          <w:rFonts w:ascii="Arial" w:hAnsi="Arial" w:cs="Arial"/>
        </w:rPr>
      </w:pPr>
    </w:p>
    <w:p w:rsidR="00DE09DB" w:rsidRPr="00426F08" w:rsidRDefault="00DE09DB" w:rsidP="00DE09DB">
      <w:pPr>
        <w:rPr>
          <w:rFonts w:ascii="Arial" w:hAnsi="Arial" w:cs="Arial"/>
        </w:rPr>
      </w:pPr>
      <w:r w:rsidRPr="00426F08">
        <w:rPr>
          <w:rFonts w:ascii="Arial" w:hAnsi="Arial" w:cs="Arial"/>
        </w:rPr>
        <w:t>____________________________</w:t>
      </w:r>
      <w:r w:rsidRPr="00426F08">
        <w:rPr>
          <w:rFonts w:ascii="Arial" w:hAnsi="Arial" w:cs="Arial"/>
        </w:rPr>
        <w:tab/>
      </w:r>
      <w:r w:rsidRPr="00426F08">
        <w:rPr>
          <w:rFonts w:ascii="Arial" w:hAnsi="Arial" w:cs="Arial"/>
        </w:rPr>
        <w:tab/>
        <w:t>__________________________________________</w:t>
      </w:r>
    </w:p>
    <w:p w:rsidR="00DE09DB" w:rsidRPr="00426F08" w:rsidRDefault="00DE09DB" w:rsidP="00DE09DB">
      <w:pPr>
        <w:rPr>
          <w:rFonts w:ascii="Arial" w:hAnsi="Arial" w:cs="Arial"/>
        </w:rPr>
      </w:pPr>
      <w:r w:rsidRPr="00426F08">
        <w:rPr>
          <w:rFonts w:ascii="Arial" w:hAnsi="Arial" w:cs="Arial"/>
        </w:rPr>
        <w:t>(Ort, Datum)</w:t>
      </w:r>
      <w:r w:rsidRPr="00426F08">
        <w:rPr>
          <w:rFonts w:ascii="Arial" w:hAnsi="Arial" w:cs="Arial"/>
        </w:rPr>
        <w:tab/>
      </w:r>
      <w:r w:rsidRPr="00426F08">
        <w:rPr>
          <w:rFonts w:ascii="Arial" w:hAnsi="Arial" w:cs="Arial"/>
        </w:rPr>
        <w:tab/>
      </w:r>
      <w:r w:rsidRPr="00426F08">
        <w:rPr>
          <w:rFonts w:ascii="Arial" w:hAnsi="Arial" w:cs="Arial"/>
        </w:rPr>
        <w:tab/>
      </w:r>
      <w:r w:rsidRPr="00426F08">
        <w:rPr>
          <w:rFonts w:ascii="Arial" w:hAnsi="Arial" w:cs="Arial"/>
        </w:rPr>
        <w:tab/>
      </w:r>
      <w:r w:rsidRPr="00426F08">
        <w:rPr>
          <w:rFonts w:ascii="Arial" w:hAnsi="Arial" w:cs="Arial"/>
        </w:rPr>
        <w:tab/>
        <w:t>(Stempel und Unterschrift</w:t>
      </w:r>
      <w:r w:rsidR="00EF6122">
        <w:rPr>
          <w:rFonts w:ascii="Arial" w:hAnsi="Arial" w:cs="Arial"/>
        </w:rPr>
        <w:t xml:space="preserve"> oder Signatur</w:t>
      </w:r>
      <w:bookmarkStart w:id="0" w:name="_GoBack"/>
      <w:bookmarkEnd w:id="0"/>
      <w:r w:rsidRPr="00426F08">
        <w:rPr>
          <w:rFonts w:ascii="Arial" w:hAnsi="Arial" w:cs="Arial"/>
        </w:rPr>
        <w:t>)</w:t>
      </w:r>
      <w:r w:rsidR="00DB0EB1" w:rsidRPr="00426F08">
        <w:rPr>
          <w:rFonts w:ascii="Arial" w:hAnsi="Arial" w:cs="Arial"/>
          <w:vertAlign w:val="superscript"/>
        </w:rPr>
        <w:t>1</w:t>
      </w:r>
    </w:p>
    <w:p w:rsidR="00931D54" w:rsidRPr="00426F08" w:rsidRDefault="00931D54">
      <w:pPr>
        <w:rPr>
          <w:rFonts w:ascii="Arial" w:hAnsi="Arial" w:cs="Arial"/>
        </w:rPr>
      </w:pPr>
    </w:p>
    <w:p w:rsidR="00DB0EB1" w:rsidRPr="00426F08" w:rsidRDefault="00DB0EB1">
      <w:pPr>
        <w:rPr>
          <w:rFonts w:ascii="Arial" w:hAnsi="Arial" w:cs="Arial"/>
        </w:rPr>
      </w:pPr>
    </w:p>
    <w:p w:rsidR="0063311A" w:rsidRPr="00426F08" w:rsidRDefault="00DB0EB1" w:rsidP="0063311A">
      <w:pPr>
        <w:rPr>
          <w:rFonts w:ascii="Arial" w:hAnsi="Arial" w:cs="Arial"/>
          <w:b/>
        </w:rPr>
      </w:pPr>
      <w:r w:rsidRPr="00426F08">
        <w:rPr>
          <w:rFonts w:ascii="Arial" w:hAnsi="Arial" w:cs="Arial"/>
          <w:vertAlign w:val="superscript"/>
        </w:rPr>
        <w:t xml:space="preserve">1 </w:t>
      </w:r>
      <w:r w:rsidR="0063311A" w:rsidRPr="00426F08">
        <w:rPr>
          <w:rFonts w:ascii="Arial" w:hAnsi="Arial" w:cs="Arial"/>
          <w:b/>
        </w:rPr>
        <w:t>Ist</w:t>
      </w:r>
    </w:p>
    <w:p w:rsidR="0063311A" w:rsidRPr="00426F08" w:rsidRDefault="0063311A" w:rsidP="002D353B">
      <w:pPr>
        <w:pStyle w:val="Listenabsatz"/>
        <w:numPr>
          <w:ilvl w:val="0"/>
          <w:numId w:val="4"/>
        </w:numPr>
        <w:rPr>
          <w:rFonts w:ascii="Arial" w:hAnsi="Arial" w:cs="Arial"/>
          <w:b/>
        </w:rPr>
      </w:pPr>
      <w:r w:rsidRPr="00426F08">
        <w:rPr>
          <w:rFonts w:ascii="Arial" w:hAnsi="Arial" w:cs="Arial"/>
          <w:b/>
        </w:rPr>
        <w:t>Bei elektronisch übermittelten Teilnahmeanträgen in Textform der Name der natürlichen Persone</w:t>
      </w:r>
      <w:r w:rsidR="002D353B" w:rsidRPr="00426F08">
        <w:rPr>
          <w:rFonts w:ascii="Arial" w:hAnsi="Arial" w:cs="Arial"/>
          <w:b/>
        </w:rPr>
        <w:t>n</w:t>
      </w:r>
      <w:r w:rsidRPr="00426F08">
        <w:rPr>
          <w:rFonts w:ascii="Arial" w:hAnsi="Arial" w:cs="Arial"/>
          <w:b/>
        </w:rPr>
        <w:t>, die die Erk</w:t>
      </w:r>
      <w:r w:rsidR="002D353B" w:rsidRPr="00426F08">
        <w:rPr>
          <w:rFonts w:ascii="Arial" w:hAnsi="Arial" w:cs="Arial"/>
          <w:b/>
        </w:rPr>
        <w:t>l</w:t>
      </w:r>
      <w:r w:rsidRPr="00426F08">
        <w:rPr>
          <w:rFonts w:ascii="Arial" w:hAnsi="Arial" w:cs="Arial"/>
          <w:b/>
        </w:rPr>
        <w:t>ärung abgibt, nicht angegeben,</w:t>
      </w:r>
    </w:p>
    <w:p w:rsidR="0063311A" w:rsidRPr="00426F08" w:rsidRDefault="0063311A" w:rsidP="002D353B">
      <w:pPr>
        <w:pStyle w:val="Listenabsatz"/>
        <w:numPr>
          <w:ilvl w:val="0"/>
          <w:numId w:val="4"/>
        </w:numPr>
        <w:rPr>
          <w:rFonts w:ascii="Arial" w:hAnsi="Arial" w:cs="Arial"/>
          <w:b/>
        </w:rPr>
      </w:pPr>
      <w:r w:rsidRPr="00426F08">
        <w:rPr>
          <w:rFonts w:ascii="Arial" w:hAnsi="Arial" w:cs="Arial"/>
          <w:b/>
        </w:rPr>
        <w:t>Ein schriftlicher Teilnahmeantrag nicht an dieser Stelle unterschrieben oder</w:t>
      </w:r>
    </w:p>
    <w:p w:rsidR="0063311A" w:rsidRPr="00426F08" w:rsidRDefault="0063311A" w:rsidP="002D353B">
      <w:pPr>
        <w:pStyle w:val="Listenabsatz"/>
        <w:numPr>
          <w:ilvl w:val="0"/>
          <w:numId w:val="4"/>
        </w:numPr>
        <w:rPr>
          <w:rFonts w:ascii="Arial" w:hAnsi="Arial" w:cs="Arial"/>
          <w:b/>
        </w:rPr>
      </w:pPr>
      <w:r w:rsidRPr="00426F08">
        <w:rPr>
          <w:rFonts w:ascii="Arial" w:hAnsi="Arial" w:cs="Arial"/>
          <w:b/>
        </w:rPr>
        <w:t>Ein elektronischer Teilnahmeantrag, der signiert werden muss, nicht wie vorgegeben signiert,</w:t>
      </w:r>
    </w:p>
    <w:p w:rsidR="0063311A" w:rsidRPr="00426F08" w:rsidRDefault="0063311A" w:rsidP="0063311A">
      <w:pPr>
        <w:rPr>
          <w:rFonts w:ascii="Arial" w:hAnsi="Arial" w:cs="Arial"/>
          <w:b/>
        </w:rPr>
      </w:pPr>
      <w:r w:rsidRPr="00426F08">
        <w:rPr>
          <w:rFonts w:ascii="Arial" w:hAnsi="Arial" w:cs="Arial"/>
          <w:b/>
        </w:rPr>
        <w:t>führt dies zum Ausschluss des Teilnahmeantrages.</w:t>
      </w:r>
    </w:p>
    <w:p w:rsidR="0063311A" w:rsidRPr="00426F08" w:rsidRDefault="0063311A">
      <w:pPr>
        <w:rPr>
          <w:rFonts w:ascii="Arial" w:hAnsi="Arial" w:cs="Arial"/>
          <w:b/>
        </w:rPr>
      </w:pPr>
    </w:p>
    <w:sectPr w:rsidR="0063311A" w:rsidRPr="00426F08" w:rsidSect="00931D54">
      <w:headerReference w:type="default" r:id="rId8"/>
      <w:footerReference w:type="default" r:id="rId9"/>
      <w:pgSz w:w="11906" w:h="16838"/>
      <w:pgMar w:top="1417" w:right="1417" w:bottom="1134" w:left="141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2CA4" w:rsidRDefault="00EF2CA4" w:rsidP="00931D54">
      <w:r>
        <w:separator/>
      </w:r>
    </w:p>
  </w:endnote>
  <w:endnote w:type="continuationSeparator" w:id="0">
    <w:p w:rsidR="00EF2CA4" w:rsidRDefault="00EF2CA4" w:rsidP="00931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</w:rPr>
      <w:id w:val="-1523014123"/>
      <w:docPartObj>
        <w:docPartGallery w:val="Page Numbers (Bottom of Page)"/>
        <w:docPartUnique/>
      </w:docPartObj>
    </w:sdtPr>
    <w:sdtEndPr/>
    <w:sdtContent>
      <w:p w:rsidR="004904FE" w:rsidRPr="00931D54" w:rsidRDefault="00184C16">
        <w:pPr>
          <w:pStyle w:val="Fuzeile"/>
          <w:jc w:val="center"/>
          <w:rPr>
            <w:rFonts w:ascii="Arial" w:hAnsi="Arial" w:cs="Arial"/>
          </w:rPr>
        </w:pPr>
        <w:r>
          <w:rPr>
            <w:rFonts w:ascii="Arial" w:hAnsi="Arial" w:cs="Arial"/>
            <w:noProof/>
          </w:rPr>
          <mc:AlternateContent>
            <mc:Choice Requires="wps">
              <w:drawing>
                <wp:inline distT="0" distB="0" distL="0" distR="0">
                  <wp:extent cx="5943600" cy="45085"/>
                  <wp:effectExtent l="0" t="9525" r="0" b="2540"/>
                  <wp:docPr id="1" name="AutoShape 1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760720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chemeClr val="tx1">
                                <a:lumMod val="100000"/>
                                <a:lumOff val="0"/>
                              </a:schemeClr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 xmlns:cx1="http://schemas.microsoft.com/office/drawing/2015/9/8/chartex">
              <w:pict>
                <v:shapetype w14:anchorId="2CEF2141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AutoShape 1" o:spid="_x0000_s1026" type="#_x0000_t110" alt="Light horizontal" style="width:468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" fillcolor="black [3213]" stroked="f" strokecolor="black [3213]">
                  <v:fill r:id="rId1" o:title="" type="pattern"/>
                  <w10:anchorlock/>
                </v:shape>
              </w:pict>
            </mc:Fallback>
          </mc:AlternateContent>
        </w:r>
      </w:p>
      <w:p w:rsidR="004904FE" w:rsidRPr="00931D54" w:rsidRDefault="003D4C47">
        <w:pPr>
          <w:pStyle w:val="Fuzeile"/>
          <w:jc w:val="center"/>
          <w:rPr>
            <w:rFonts w:ascii="Arial" w:hAnsi="Arial" w:cs="Arial"/>
          </w:rPr>
        </w:pPr>
        <w:r w:rsidRPr="00931D54">
          <w:rPr>
            <w:rFonts w:ascii="Arial" w:hAnsi="Arial" w:cs="Arial"/>
          </w:rPr>
          <w:fldChar w:fldCharType="begin"/>
        </w:r>
        <w:r w:rsidR="004904FE" w:rsidRPr="00931D54">
          <w:rPr>
            <w:rFonts w:ascii="Arial" w:hAnsi="Arial" w:cs="Arial"/>
          </w:rPr>
          <w:instrText xml:space="preserve"> PAGE    \* MERGEFORMAT </w:instrText>
        </w:r>
        <w:r w:rsidRPr="00931D54">
          <w:rPr>
            <w:rFonts w:ascii="Arial" w:hAnsi="Arial" w:cs="Arial"/>
          </w:rPr>
          <w:fldChar w:fldCharType="separate"/>
        </w:r>
        <w:r w:rsidR="00EF6122">
          <w:rPr>
            <w:rFonts w:ascii="Arial" w:hAnsi="Arial" w:cs="Arial"/>
            <w:noProof/>
          </w:rPr>
          <w:t>1</w:t>
        </w:r>
        <w:r w:rsidRPr="00931D54">
          <w:rPr>
            <w:rFonts w:ascii="Arial" w:hAnsi="Arial" w:cs="Arial"/>
          </w:rPr>
          <w:fldChar w:fldCharType="end"/>
        </w:r>
      </w:p>
    </w:sdtContent>
  </w:sdt>
  <w:p w:rsidR="004904FE" w:rsidRDefault="004904F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2CA4" w:rsidRDefault="00EF2CA4" w:rsidP="00931D54">
      <w:r>
        <w:separator/>
      </w:r>
    </w:p>
  </w:footnote>
  <w:footnote w:type="continuationSeparator" w:id="0">
    <w:p w:rsidR="00EF2CA4" w:rsidRDefault="00EF2CA4" w:rsidP="00931D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0DF9" w:rsidRPr="00426F08" w:rsidRDefault="00426F08" w:rsidP="002D353B">
    <w:pPr>
      <w:pStyle w:val="Kopfzeile"/>
      <w:jc w:val="right"/>
      <w:rPr>
        <w:rFonts w:ascii="Arial" w:hAnsi="Arial" w:cs="Arial"/>
        <w:b/>
        <w:sz w:val="24"/>
        <w:szCs w:val="24"/>
      </w:rPr>
    </w:pPr>
    <w:r w:rsidRPr="00426F08">
      <w:rPr>
        <w:rFonts w:ascii="Arial" w:hAnsi="Arial" w:cs="Arial"/>
        <w:noProof/>
        <w:sz w:val="16"/>
      </w:rPr>
      <w:drawing>
        <wp:anchor distT="0" distB="0" distL="114300" distR="114300" simplePos="0" relativeHeight="251658240" behindDoc="1" locked="0" layoutInCell="1" allowOverlap="1" wp14:anchorId="0CD73BB4" wp14:editId="381A14AD">
          <wp:simplePos x="0" y="0"/>
          <wp:positionH relativeFrom="column">
            <wp:posOffset>-200025</wp:posOffset>
          </wp:positionH>
          <wp:positionV relativeFrom="paragraph">
            <wp:posOffset>-164327</wp:posOffset>
          </wp:positionV>
          <wp:extent cx="1995777" cy="792839"/>
          <wp:effectExtent l="0" t="0" r="5080" b="7620"/>
          <wp:wrapNone/>
          <wp:docPr id="2" name="Grafik 2" descr="C:\Users\benecale\AppData\Local\Microsoft\Windows\INetCache\Content.Word\RPTU_Logo_1c-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benecale\AppData\Local\Microsoft\Windows\INetCache\Content.Word\RPTU_Logo_1c-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5777" cy="7928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D0DF9" w:rsidRPr="00426F08">
      <w:rPr>
        <w:rFonts w:ascii="Arial" w:hAnsi="Arial" w:cs="Arial"/>
        <w:b/>
        <w:szCs w:val="24"/>
      </w:rPr>
      <w:t>Anlage</w:t>
    </w:r>
    <w:r w:rsidR="00B71547" w:rsidRPr="00426F08">
      <w:rPr>
        <w:rFonts w:ascii="Arial" w:hAnsi="Arial" w:cs="Arial"/>
        <w:b/>
        <w:szCs w:val="24"/>
      </w:rPr>
      <w:t>_wirt. Leistungsfähigkeit</w:t>
    </w:r>
  </w:p>
  <w:p w:rsidR="009D0DF9" w:rsidRDefault="009D0DF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A074E"/>
    <w:multiLevelType w:val="hybridMultilevel"/>
    <w:tmpl w:val="F24AB3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7C6AC2"/>
    <w:multiLevelType w:val="hybridMultilevel"/>
    <w:tmpl w:val="2054924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788E85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DC54FEC"/>
    <w:multiLevelType w:val="hybridMultilevel"/>
    <w:tmpl w:val="D5606B16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8152BBA"/>
    <w:multiLevelType w:val="hybridMultilevel"/>
    <w:tmpl w:val="68C8522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8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7EF"/>
    <w:rsid w:val="000006E9"/>
    <w:rsid w:val="00000BB5"/>
    <w:rsid w:val="00004390"/>
    <w:rsid w:val="000128AD"/>
    <w:rsid w:val="00015956"/>
    <w:rsid w:val="00015CE7"/>
    <w:rsid w:val="00016FF4"/>
    <w:rsid w:val="0002594F"/>
    <w:rsid w:val="0003200E"/>
    <w:rsid w:val="000325E8"/>
    <w:rsid w:val="0003383E"/>
    <w:rsid w:val="000558A9"/>
    <w:rsid w:val="00060782"/>
    <w:rsid w:val="0006307B"/>
    <w:rsid w:val="00063255"/>
    <w:rsid w:val="00064C7B"/>
    <w:rsid w:val="000662AC"/>
    <w:rsid w:val="00074154"/>
    <w:rsid w:val="0008674C"/>
    <w:rsid w:val="00090CC2"/>
    <w:rsid w:val="000965BE"/>
    <w:rsid w:val="000969AD"/>
    <w:rsid w:val="000A2A9C"/>
    <w:rsid w:val="000A364F"/>
    <w:rsid w:val="000A695E"/>
    <w:rsid w:val="000A7E1B"/>
    <w:rsid w:val="000A7E66"/>
    <w:rsid w:val="000B19EC"/>
    <w:rsid w:val="000C1E18"/>
    <w:rsid w:val="000C40CA"/>
    <w:rsid w:val="000D34C4"/>
    <w:rsid w:val="000D4DFB"/>
    <w:rsid w:val="000E0AA4"/>
    <w:rsid w:val="000E0D17"/>
    <w:rsid w:val="000E66BB"/>
    <w:rsid w:val="000F014D"/>
    <w:rsid w:val="000F4817"/>
    <w:rsid w:val="0010010C"/>
    <w:rsid w:val="00112FA0"/>
    <w:rsid w:val="001159AA"/>
    <w:rsid w:val="001163E3"/>
    <w:rsid w:val="00124C59"/>
    <w:rsid w:val="001310E4"/>
    <w:rsid w:val="0013468C"/>
    <w:rsid w:val="001440F0"/>
    <w:rsid w:val="00146856"/>
    <w:rsid w:val="001531B5"/>
    <w:rsid w:val="001534BE"/>
    <w:rsid w:val="00161293"/>
    <w:rsid w:val="00161513"/>
    <w:rsid w:val="0016245C"/>
    <w:rsid w:val="00165FAF"/>
    <w:rsid w:val="0016721C"/>
    <w:rsid w:val="00172E70"/>
    <w:rsid w:val="001747EF"/>
    <w:rsid w:val="0017605A"/>
    <w:rsid w:val="00176C37"/>
    <w:rsid w:val="00184C16"/>
    <w:rsid w:val="001852FB"/>
    <w:rsid w:val="001910BD"/>
    <w:rsid w:val="00195A35"/>
    <w:rsid w:val="001A4F89"/>
    <w:rsid w:val="001B2474"/>
    <w:rsid w:val="001B5AE4"/>
    <w:rsid w:val="001B6C92"/>
    <w:rsid w:val="001C1291"/>
    <w:rsid w:val="001C25D8"/>
    <w:rsid w:val="001C2FD2"/>
    <w:rsid w:val="001D0BA0"/>
    <w:rsid w:val="001D1E6E"/>
    <w:rsid w:val="001D619C"/>
    <w:rsid w:val="001D6B7B"/>
    <w:rsid w:val="001D7587"/>
    <w:rsid w:val="001E4BB7"/>
    <w:rsid w:val="001F0691"/>
    <w:rsid w:val="001F783A"/>
    <w:rsid w:val="00205B19"/>
    <w:rsid w:val="00210B68"/>
    <w:rsid w:val="00214C11"/>
    <w:rsid w:val="00216998"/>
    <w:rsid w:val="0022310B"/>
    <w:rsid w:val="00226537"/>
    <w:rsid w:val="0022725C"/>
    <w:rsid w:val="00227AA0"/>
    <w:rsid w:val="002341F3"/>
    <w:rsid w:val="0023791F"/>
    <w:rsid w:val="00240DF5"/>
    <w:rsid w:val="0024204D"/>
    <w:rsid w:val="002433C0"/>
    <w:rsid w:val="00246076"/>
    <w:rsid w:val="00255B19"/>
    <w:rsid w:val="002569DC"/>
    <w:rsid w:val="002574DA"/>
    <w:rsid w:val="00260629"/>
    <w:rsid w:val="00260C78"/>
    <w:rsid w:val="00261EA9"/>
    <w:rsid w:val="002659F6"/>
    <w:rsid w:val="00280E06"/>
    <w:rsid w:val="0028471B"/>
    <w:rsid w:val="002852FB"/>
    <w:rsid w:val="00287A21"/>
    <w:rsid w:val="00287CD5"/>
    <w:rsid w:val="0029005A"/>
    <w:rsid w:val="00296E99"/>
    <w:rsid w:val="002A12A6"/>
    <w:rsid w:val="002A196C"/>
    <w:rsid w:val="002A2E81"/>
    <w:rsid w:val="002A3141"/>
    <w:rsid w:val="002A321C"/>
    <w:rsid w:val="002A3F07"/>
    <w:rsid w:val="002A53F7"/>
    <w:rsid w:val="002C3B94"/>
    <w:rsid w:val="002C4B28"/>
    <w:rsid w:val="002D1342"/>
    <w:rsid w:val="002D2FE9"/>
    <w:rsid w:val="002D353B"/>
    <w:rsid w:val="002D40FC"/>
    <w:rsid w:val="002E797C"/>
    <w:rsid w:val="002F2499"/>
    <w:rsid w:val="00303220"/>
    <w:rsid w:val="00304036"/>
    <w:rsid w:val="003053F9"/>
    <w:rsid w:val="003067E1"/>
    <w:rsid w:val="00315AC4"/>
    <w:rsid w:val="00326D61"/>
    <w:rsid w:val="00327DAF"/>
    <w:rsid w:val="00331276"/>
    <w:rsid w:val="0033500D"/>
    <w:rsid w:val="003423ED"/>
    <w:rsid w:val="00344E6A"/>
    <w:rsid w:val="00345B56"/>
    <w:rsid w:val="0034777D"/>
    <w:rsid w:val="0035239C"/>
    <w:rsid w:val="00353C51"/>
    <w:rsid w:val="0035430C"/>
    <w:rsid w:val="00360B4B"/>
    <w:rsid w:val="00361539"/>
    <w:rsid w:val="00373B23"/>
    <w:rsid w:val="00383AED"/>
    <w:rsid w:val="003847BA"/>
    <w:rsid w:val="00391CA6"/>
    <w:rsid w:val="003947D7"/>
    <w:rsid w:val="00394BF4"/>
    <w:rsid w:val="003A15D5"/>
    <w:rsid w:val="003A34E0"/>
    <w:rsid w:val="003A4655"/>
    <w:rsid w:val="003A6B5F"/>
    <w:rsid w:val="003A7658"/>
    <w:rsid w:val="003B2CC9"/>
    <w:rsid w:val="003B636E"/>
    <w:rsid w:val="003B75AE"/>
    <w:rsid w:val="003C30C4"/>
    <w:rsid w:val="003C66DB"/>
    <w:rsid w:val="003D205F"/>
    <w:rsid w:val="003D4C47"/>
    <w:rsid w:val="003E1570"/>
    <w:rsid w:val="003E2513"/>
    <w:rsid w:val="003F1A3D"/>
    <w:rsid w:val="00401DD6"/>
    <w:rsid w:val="00404534"/>
    <w:rsid w:val="00404EC8"/>
    <w:rsid w:val="00416AB7"/>
    <w:rsid w:val="00416D91"/>
    <w:rsid w:val="00426F08"/>
    <w:rsid w:val="004301EB"/>
    <w:rsid w:val="00432310"/>
    <w:rsid w:val="00434C73"/>
    <w:rsid w:val="00437D1F"/>
    <w:rsid w:val="00442EF7"/>
    <w:rsid w:val="004459A2"/>
    <w:rsid w:val="00446A0B"/>
    <w:rsid w:val="00454EB2"/>
    <w:rsid w:val="00456F48"/>
    <w:rsid w:val="00457711"/>
    <w:rsid w:val="004612CC"/>
    <w:rsid w:val="004636F3"/>
    <w:rsid w:val="0046651A"/>
    <w:rsid w:val="00467399"/>
    <w:rsid w:val="00467A37"/>
    <w:rsid w:val="004702A1"/>
    <w:rsid w:val="00473465"/>
    <w:rsid w:val="00476187"/>
    <w:rsid w:val="0048447C"/>
    <w:rsid w:val="00484B86"/>
    <w:rsid w:val="004904FE"/>
    <w:rsid w:val="0049551A"/>
    <w:rsid w:val="004A11C2"/>
    <w:rsid w:val="004A2669"/>
    <w:rsid w:val="004B0941"/>
    <w:rsid w:val="004B27A4"/>
    <w:rsid w:val="004B2A3C"/>
    <w:rsid w:val="004B3B21"/>
    <w:rsid w:val="004B4749"/>
    <w:rsid w:val="004B5AC9"/>
    <w:rsid w:val="004C380C"/>
    <w:rsid w:val="004D4625"/>
    <w:rsid w:val="004D59F4"/>
    <w:rsid w:val="004D5CB2"/>
    <w:rsid w:val="004E3379"/>
    <w:rsid w:val="004E5247"/>
    <w:rsid w:val="004E7A45"/>
    <w:rsid w:val="004F6CFC"/>
    <w:rsid w:val="0050600E"/>
    <w:rsid w:val="0050647A"/>
    <w:rsid w:val="005073DB"/>
    <w:rsid w:val="00512678"/>
    <w:rsid w:val="005127E0"/>
    <w:rsid w:val="00512A77"/>
    <w:rsid w:val="00513555"/>
    <w:rsid w:val="0051560A"/>
    <w:rsid w:val="00515EEF"/>
    <w:rsid w:val="005230CC"/>
    <w:rsid w:val="0053247F"/>
    <w:rsid w:val="005331BE"/>
    <w:rsid w:val="00537536"/>
    <w:rsid w:val="00541B7A"/>
    <w:rsid w:val="00544340"/>
    <w:rsid w:val="00544B11"/>
    <w:rsid w:val="00545718"/>
    <w:rsid w:val="005460A9"/>
    <w:rsid w:val="005474D8"/>
    <w:rsid w:val="00555FD6"/>
    <w:rsid w:val="005578B2"/>
    <w:rsid w:val="00560B14"/>
    <w:rsid w:val="00566F11"/>
    <w:rsid w:val="00570630"/>
    <w:rsid w:val="0057181B"/>
    <w:rsid w:val="00597782"/>
    <w:rsid w:val="005B57F9"/>
    <w:rsid w:val="005B7672"/>
    <w:rsid w:val="005C2FF2"/>
    <w:rsid w:val="005C4D0B"/>
    <w:rsid w:val="005C7C34"/>
    <w:rsid w:val="005D0AC0"/>
    <w:rsid w:val="005D3A50"/>
    <w:rsid w:val="005E6CF8"/>
    <w:rsid w:val="005F3B83"/>
    <w:rsid w:val="005F4058"/>
    <w:rsid w:val="0060021C"/>
    <w:rsid w:val="00601C89"/>
    <w:rsid w:val="00607007"/>
    <w:rsid w:val="00610CAB"/>
    <w:rsid w:val="006125AC"/>
    <w:rsid w:val="00620953"/>
    <w:rsid w:val="00626C4B"/>
    <w:rsid w:val="0063311A"/>
    <w:rsid w:val="00633549"/>
    <w:rsid w:val="006337B0"/>
    <w:rsid w:val="00637931"/>
    <w:rsid w:val="00640CF8"/>
    <w:rsid w:val="00641C3D"/>
    <w:rsid w:val="00642F38"/>
    <w:rsid w:val="00644897"/>
    <w:rsid w:val="00646208"/>
    <w:rsid w:val="00647366"/>
    <w:rsid w:val="00647E35"/>
    <w:rsid w:val="0065010B"/>
    <w:rsid w:val="00651C75"/>
    <w:rsid w:val="00663422"/>
    <w:rsid w:val="00663CB5"/>
    <w:rsid w:val="00664BCE"/>
    <w:rsid w:val="00665E6B"/>
    <w:rsid w:val="006708C6"/>
    <w:rsid w:val="00670EBC"/>
    <w:rsid w:val="00671967"/>
    <w:rsid w:val="00672808"/>
    <w:rsid w:val="006755F9"/>
    <w:rsid w:val="006809A3"/>
    <w:rsid w:val="006832F3"/>
    <w:rsid w:val="00685F1A"/>
    <w:rsid w:val="006A42A0"/>
    <w:rsid w:val="006A7790"/>
    <w:rsid w:val="006B1320"/>
    <w:rsid w:val="006B291D"/>
    <w:rsid w:val="006B3BC9"/>
    <w:rsid w:val="006B642B"/>
    <w:rsid w:val="006C0064"/>
    <w:rsid w:val="006C1BB8"/>
    <w:rsid w:val="006C201D"/>
    <w:rsid w:val="006D2850"/>
    <w:rsid w:val="006D2DD0"/>
    <w:rsid w:val="006D7D36"/>
    <w:rsid w:val="006E030C"/>
    <w:rsid w:val="006E16BF"/>
    <w:rsid w:val="006E37C4"/>
    <w:rsid w:val="006E3D5D"/>
    <w:rsid w:val="006E4D65"/>
    <w:rsid w:val="006F556D"/>
    <w:rsid w:val="006F5E83"/>
    <w:rsid w:val="007049C9"/>
    <w:rsid w:val="00704BAE"/>
    <w:rsid w:val="00715612"/>
    <w:rsid w:val="00715AA1"/>
    <w:rsid w:val="00716D4A"/>
    <w:rsid w:val="0072481C"/>
    <w:rsid w:val="00731588"/>
    <w:rsid w:val="00733925"/>
    <w:rsid w:val="0073482B"/>
    <w:rsid w:val="00737B15"/>
    <w:rsid w:val="00740B58"/>
    <w:rsid w:val="00740C60"/>
    <w:rsid w:val="007429F6"/>
    <w:rsid w:val="007463B0"/>
    <w:rsid w:val="00746ECE"/>
    <w:rsid w:val="00753AC4"/>
    <w:rsid w:val="00761FCF"/>
    <w:rsid w:val="00766794"/>
    <w:rsid w:val="00767EED"/>
    <w:rsid w:val="00770C5B"/>
    <w:rsid w:val="007854BF"/>
    <w:rsid w:val="007855A9"/>
    <w:rsid w:val="0078706F"/>
    <w:rsid w:val="00792BB7"/>
    <w:rsid w:val="007946AB"/>
    <w:rsid w:val="007A4259"/>
    <w:rsid w:val="007A4E9D"/>
    <w:rsid w:val="007A5E6D"/>
    <w:rsid w:val="007A6FA4"/>
    <w:rsid w:val="007B5BCE"/>
    <w:rsid w:val="007B5E71"/>
    <w:rsid w:val="007C2351"/>
    <w:rsid w:val="007C381A"/>
    <w:rsid w:val="007C5B2A"/>
    <w:rsid w:val="007D408B"/>
    <w:rsid w:val="007E3E4C"/>
    <w:rsid w:val="007E55DB"/>
    <w:rsid w:val="007E6C00"/>
    <w:rsid w:val="007E7F21"/>
    <w:rsid w:val="007F478A"/>
    <w:rsid w:val="007F4F9C"/>
    <w:rsid w:val="007F525D"/>
    <w:rsid w:val="00805A30"/>
    <w:rsid w:val="00820670"/>
    <w:rsid w:val="00820DE7"/>
    <w:rsid w:val="00823E4B"/>
    <w:rsid w:val="00831B98"/>
    <w:rsid w:val="008336D5"/>
    <w:rsid w:val="00834620"/>
    <w:rsid w:val="008467AE"/>
    <w:rsid w:val="00853732"/>
    <w:rsid w:val="00856A4C"/>
    <w:rsid w:val="008575B5"/>
    <w:rsid w:val="00861689"/>
    <w:rsid w:val="008742C2"/>
    <w:rsid w:val="0087716E"/>
    <w:rsid w:val="00877B5E"/>
    <w:rsid w:val="008870A5"/>
    <w:rsid w:val="0089256C"/>
    <w:rsid w:val="00893579"/>
    <w:rsid w:val="00895395"/>
    <w:rsid w:val="00896506"/>
    <w:rsid w:val="008A0D4D"/>
    <w:rsid w:val="008A7129"/>
    <w:rsid w:val="008B6596"/>
    <w:rsid w:val="008B683E"/>
    <w:rsid w:val="008B76C7"/>
    <w:rsid w:val="008C7039"/>
    <w:rsid w:val="008D517E"/>
    <w:rsid w:val="008E5F97"/>
    <w:rsid w:val="008E7499"/>
    <w:rsid w:val="008F0AD7"/>
    <w:rsid w:val="008F4735"/>
    <w:rsid w:val="009003CA"/>
    <w:rsid w:val="009012D4"/>
    <w:rsid w:val="00903E0C"/>
    <w:rsid w:val="009057FD"/>
    <w:rsid w:val="00910CA2"/>
    <w:rsid w:val="00911456"/>
    <w:rsid w:val="00911C73"/>
    <w:rsid w:val="0091469C"/>
    <w:rsid w:val="0092036D"/>
    <w:rsid w:val="009265FF"/>
    <w:rsid w:val="00930D4B"/>
    <w:rsid w:val="00931D54"/>
    <w:rsid w:val="009336EE"/>
    <w:rsid w:val="00936F3A"/>
    <w:rsid w:val="00940AD3"/>
    <w:rsid w:val="009455E3"/>
    <w:rsid w:val="0094744F"/>
    <w:rsid w:val="00952A74"/>
    <w:rsid w:val="0095661E"/>
    <w:rsid w:val="0096214C"/>
    <w:rsid w:val="00970B41"/>
    <w:rsid w:val="00970DDD"/>
    <w:rsid w:val="00994736"/>
    <w:rsid w:val="009A2ECF"/>
    <w:rsid w:val="009A6458"/>
    <w:rsid w:val="009B2832"/>
    <w:rsid w:val="009B3E7E"/>
    <w:rsid w:val="009B7AFE"/>
    <w:rsid w:val="009C443C"/>
    <w:rsid w:val="009C4C0B"/>
    <w:rsid w:val="009C550D"/>
    <w:rsid w:val="009C6738"/>
    <w:rsid w:val="009C7387"/>
    <w:rsid w:val="009D0DF9"/>
    <w:rsid w:val="009D2BA5"/>
    <w:rsid w:val="009D5352"/>
    <w:rsid w:val="009D6412"/>
    <w:rsid w:val="009E165C"/>
    <w:rsid w:val="009E56D8"/>
    <w:rsid w:val="009E73A4"/>
    <w:rsid w:val="009F69B5"/>
    <w:rsid w:val="009F7120"/>
    <w:rsid w:val="00A01289"/>
    <w:rsid w:val="00A04248"/>
    <w:rsid w:val="00A07AC0"/>
    <w:rsid w:val="00A07CA6"/>
    <w:rsid w:val="00A12ED1"/>
    <w:rsid w:val="00A34F50"/>
    <w:rsid w:val="00A40849"/>
    <w:rsid w:val="00A504F3"/>
    <w:rsid w:val="00A545A7"/>
    <w:rsid w:val="00A57ECA"/>
    <w:rsid w:val="00A642C8"/>
    <w:rsid w:val="00A65DC9"/>
    <w:rsid w:val="00A66839"/>
    <w:rsid w:val="00A75914"/>
    <w:rsid w:val="00A75F98"/>
    <w:rsid w:val="00A84550"/>
    <w:rsid w:val="00A93516"/>
    <w:rsid w:val="00A9421F"/>
    <w:rsid w:val="00A94E1B"/>
    <w:rsid w:val="00A95241"/>
    <w:rsid w:val="00AA243C"/>
    <w:rsid w:val="00AA428B"/>
    <w:rsid w:val="00AA4B85"/>
    <w:rsid w:val="00AA543A"/>
    <w:rsid w:val="00AA6B9C"/>
    <w:rsid w:val="00AA76FC"/>
    <w:rsid w:val="00AB157B"/>
    <w:rsid w:val="00AB3491"/>
    <w:rsid w:val="00AB457F"/>
    <w:rsid w:val="00AB4E1B"/>
    <w:rsid w:val="00AB60A1"/>
    <w:rsid w:val="00AC32DA"/>
    <w:rsid w:val="00AC61BC"/>
    <w:rsid w:val="00AC7CBB"/>
    <w:rsid w:val="00AD3A22"/>
    <w:rsid w:val="00AD74CD"/>
    <w:rsid w:val="00AE2706"/>
    <w:rsid w:val="00B0471E"/>
    <w:rsid w:val="00B24863"/>
    <w:rsid w:val="00B31494"/>
    <w:rsid w:val="00B34FD2"/>
    <w:rsid w:val="00B3767A"/>
    <w:rsid w:val="00B41FA8"/>
    <w:rsid w:val="00B50758"/>
    <w:rsid w:val="00B515A7"/>
    <w:rsid w:val="00B55033"/>
    <w:rsid w:val="00B55B6D"/>
    <w:rsid w:val="00B60CA9"/>
    <w:rsid w:val="00B71547"/>
    <w:rsid w:val="00B7360F"/>
    <w:rsid w:val="00B73B41"/>
    <w:rsid w:val="00B80F47"/>
    <w:rsid w:val="00B92B28"/>
    <w:rsid w:val="00B92C81"/>
    <w:rsid w:val="00B94AE2"/>
    <w:rsid w:val="00BA0550"/>
    <w:rsid w:val="00BA305D"/>
    <w:rsid w:val="00BA7CEC"/>
    <w:rsid w:val="00BB3002"/>
    <w:rsid w:val="00BC0526"/>
    <w:rsid w:val="00BC087D"/>
    <w:rsid w:val="00BC0A4E"/>
    <w:rsid w:val="00BC398B"/>
    <w:rsid w:val="00BC3DF6"/>
    <w:rsid w:val="00BC5613"/>
    <w:rsid w:val="00BC7387"/>
    <w:rsid w:val="00BE4B9C"/>
    <w:rsid w:val="00BE4DB8"/>
    <w:rsid w:val="00BE63EB"/>
    <w:rsid w:val="00BF1F0F"/>
    <w:rsid w:val="00BF2A1F"/>
    <w:rsid w:val="00BF3936"/>
    <w:rsid w:val="00BF5D97"/>
    <w:rsid w:val="00C0048C"/>
    <w:rsid w:val="00C01459"/>
    <w:rsid w:val="00C04DB8"/>
    <w:rsid w:val="00C05F56"/>
    <w:rsid w:val="00C06E24"/>
    <w:rsid w:val="00C07F92"/>
    <w:rsid w:val="00C14643"/>
    <w:rsid w:val="00C1630B"/>
    <w:rsid w:val="00C25FD1"/>
    <w:rsid w:val="00C341BF"/>
    <w:rsid w:val="00C42FF7"/>
    <w:rsid w:val="00C4746A"/>
    <w:rsid w:val="00C53613"/>
    <w:rsid w:val="00C536BE"/>
    <w:rsid w:val="00C55A11"/>
    <w:rsid w:val="00C57632"/>
    <w:rsid w:val="00C57BA9"/>
    <w:rsid w:val="00C770D4"/>
    <w:rsid w:val="00C80353"/>
    <w:rsid w:val="00C905B5"/>
    <w:rsid w:val="00C92247"/>
    <w:rsid w:val="00C942F6"/>
    <w:rsid w:val="00C953B2"/>
    <w:rsid w:val="00C97651"/>
    <w:rsid w:val="00C97775"/>
    <w:rsid w:val="00CB084A"/>
    <w:rsid w:val="00CB7760"/>
    <w:rsid w:val="00CC0B26"/>
    <w:rsid w:val="00CC720E"/>
    <w:rsid w:val="00CC78A1"/>
    <w:rsid w:val="00CD026E"/>
    <w:rsid w:val="00CD2DFB"/>
    <w:rsid w:val="00CE4AC2"/>
    <w:rsid w:val="00CE76D0"/>
    <w:rsid w:val="00CF00E1"/>
    <w:rsid w:val="00CF3D02"/>
    <w:rsid w:val="00CF43F6"/>
    <w:rsid w:val="00CF558E"/>
    <w:rsid w:val="00CF55A9"/>
    <w:rsid w:val="00CF59B2"/>
    <w:rsid w:val="00CF6EBB"/>
    <w:rsid w:val="00D038AF"/>
    <w:rsid w:val="00D108F5"/>
    <w:rsid w:val="00D20060"/>
    <w:rsid w:val="00D2191D"/>
    <w:rsid w:val="00D21CC0"/>
    <w:rsid w:val="00D23032"/>
    <w:rsid w:val="00D27B48"/>
    <w:rsid w:val="00D4427D"/>
    <w:rsid w:val="00D60956"/>
    <w:rsid w:val="00D632C3"/>
    <w:rsid w:val="00D63673"/>
    <w:rsid w:val="00D67AAE"/>
    <w:rsid w:val="00D70665"/>
    <w:rsid w:val="00D709E1"/>
    <w:rsid w:val="00D71644"/>
    <w:rsid w:val="00D734D8"/>
    <w:rsid w:val="00D76BA0"/>
    <w:rsid w:val="00D819C8"/>
    <w:rsid w:val="00D86B3E"/>
    <w:rsid w:val="00D945AB"/>
    <w:rsid w:val="00D95210"/>
    <w:rsid w:val="00D97F6C"/>
    <w:rsid w:val="00DA1859"/>
    <w:rsid w:val="00DA6AF3"/>
    <w:rsid w:val="00DB02FE"/>
    <w:rsid w:val="00DB0EB1"/>
    <w:rsid w:val="00DB13C1"/>
    <w:rsid w:val="00DB337E"/>
    <w:rsid w:val="00DB6329"/>
    <w:rsid w:val="00DC2D5E"/>
    <w:rsid w:val="00DC6A58"/>
    <w:rsid w:val="00DD0E22"/>
    <w:rsid w:val="00DD21F0"/>
    <w:rsid w:val="00DE09DB"/>
    <w:rsid w:val="00DE1517"/>
    <w:rsid w:val="00DE51AB"/>
    <w:rsid w:val="00DE5341"/>
    <w:rsid w:val="00DE7382"/>
    <w:rsid w:val="00DF517A"/>
    <w:rsid w:val="00DF5F50"/>
    <w:rsid w:val="00DF6F57"/>
    <w:rsid w:val="00E031F6"/>
    <w:rsid w:val="00E0440D"/>
    <w:rsid w:val="00E05B72"/>
    <w:rsid w:val="00E060D2"/>
    <w:rsid w:val="00E07C0E"/>
    <w:rsid w:val="00E13DC1"/>
    <w:rsid w:val="00E178E4"/>
    <w:rsid w:val="00E205C3"/>
    <w:rsid w:val="00E30C26"/>
    <w:rsid w:val="00E30C84"/>
    <w:rsid w:val="00E40BF4"/>
    <w:rsid w:val="00E5276C"/>
    <w:rsid w:val="00E56B83"/>
    <w:rsid w:val="00E647B7"/>
    <w:rsid w:val="00E96FF9"/>
    <w:rsid w:val="00EA1CDE"/>
    <w:rsid w:val="00EA77F5"/>
    <w:rsid w:val="00EB3CC8"/>
    <w:rsid w:val="00EB4465"/>
    <w:rsid w:val="00EB6E38"/>
    <w:rsid w:val="00EC36E7"/>
    <w:rsid w:val="00EC5CE5"/>
    <w:rsid w:val="00EC702A"/>
    <w:rsid w:val="00ED036F"/>
    <w:rsid w:val="00ED1D17"/>
    <w:rsid w:val="00ED21B8"/>
    <w:rsid w:val="00ED2259"/>
    <w:rsid w:val="00ED3068"/>
    <w:rsid w:val="00ED553C"/>
    <w:rsid w:val="00EE04B3"/>
    <w:rsid w:val="00EE1B95"/>
    <w:rsid w:val="00EE3B9A"/>
    <w:rsid w:val="00EE542B"/>
    <w:rsid w:val="00EE566D"/>
    <w:rsid w:val="00EE7477"/>
    <w:rsid w:val="00EF2CA4"/>
    <w:rsid w:val="00EF5686"/>
    <w:rsid w:val="00EF6122"/>
    <w:rsid w:val="00F00BAA"/>
    <w:rsid w:val="00F0179E"/>
    <w:rsid w:val="00F02BDE"/>
    <w:rsid w:val="00F14094"/>
    <w:rsid w:val="00F2280D"/>
    <w:rsid w:val="00F22BC8"/>
    <w:rsid w:val="00F261DD"/>
    <w:rsid w:val="00F2674A"/>
    <w:rsid w:val="00F30BBD"/>
    <w:rsid w:val="00F4103A"/>
    <w:rsid w:val="00F42609"/>
    <w:rsid w:val="00F510EE"/>
    <w:rsid w:val="00F52B70"/>
    <w:rsid w:val="00F55375"/>
    <w:rsid w:val="00F56B81"/>
    <w:rsid w:val="00F56CCA"/>
    <w:rsid w:val="00F60CF5"/>
    <w:rsid w:val="00F62092"/>
    <w:rsid w:val="00F62C33"/>
    <w:rsid w:val="00F63CA5"/>
    <w:rsid w:val="00F71BA5"/>
    <w:rsid w:val="00F72154"/>
    <w:rsid w:val="00F74B94"/>
    <w:rsid w:val="00F76313"/>
    <w:rsid w:val="00F765C5"/>
    <w:rsid w:val="00F843D0"/>
    <w:rsid w:val="00F93A96"/>
    <w:rsid w:val="00F95C65"/>
    <w:rsid w:val="00F962AA"/>
    <w:rsid w:val="00F97675"/>
    <w:rsid w:val="00FA151F"/>
    <w:rsid w:val="00FA58B5"/>
    <w:rsid w:val="00FB578A"/>
    <w:rsid w:val="00FD330F"/>
    <w:rsid w:val="00FD3F09"/>
    <w:rsid w:val="00FE1AAE"/>
    <w:rsid w:val="00FE2023"/>
    <w:rsid w:val="00FE51CB"/>
    <w:rsid w:val="00FF3EC0"/>
    <w:rsid w:val="00FF3F80"/>
    <w:rsid w:val="00FF4108"/>
    <w:rsid w:val="00FF4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74C9D6E"/>
  <w15:docId w15:val="{14403FB2-A05B-4F92-B925-FBC77CE1F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E4A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 w:cs="Times New Roman"/>
      <w:sz w:val="20"/>
      <w:szCs w:val="20"/>
      <w:lang w:eastAsia="de-DE"/>
    </w:rPr>
  </w:style>
  <w:style w:type="paragraph" w:styleId="berschrift3">
    <w:name w:val="heading 3"/>
    <w:basedOn w:val="Standard"/>
    <w:next w:val="Standard"/>
    <w:link w:val="berschrift3Zchn"/>
    <w:qFormat/>
    <w:rsid w:val="003947D7"/>
    <w:pPr>
      <w:keepNext/>
      <w:tabs>
        <w:tab w:val="left" w:pos="6300"/>
      </w:tabs>
      <w:spacing w:before="120" w:after="240"/>
      <w:outlineLvl w:val="2"/>
    </w:pPr>
    <w:rPr>
      <w:rFonts w:ascii="Arial" w:hAnsi="Arial" w:cs="Arial"/>
      <w:b/>
      <w:bCs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rsid w:val="003947D7"/>
    <w:rPr>
      <w:rFonts w:ascii="Arial" w:eastAsia="Times New Roman" w:hAnsi="Arial" w:cs="Arial"/>
      <w:b/>
      <w:bCs/>
      <w:sz w:val="28"/>
      <w:szCs w:val="24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931D5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31D54"/>
    <w:rPr>
      <w:rFonts w:ascii="Times New Roman" w:hAnsi="Times New Roman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931D5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31D54"/>
    <w:rPr>
      <w:rFonts w:ascii="Times New Roman" w:hAnsi="Times New Roman" w:cs="Times New Roman"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31D5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31D54"/>
    <w:rPr>
      <w:rFonts w:ascii="Tahoma" w:hAnsi="Tahoma" w:cs="Tahoma"/>
      <w:sz w:val="16"/>
      <w:szCs w:val="16"/>
      <w:lang w:eastAsia="de-DE"/>
    </w:rPr>
  </w:style>
  <w:style w:type="table" w:styleId="Tabellenraster">
    <w:name w:val="Table Grid"/>
    <w:basedOn w:val="NormaleTabelle"/>
    <w:uiPriority w:val="59"/>
    <w:rsid w:val="00931D5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nabsatz">
    <w:name w:val="List Paragraph"/>
    <w:basedOn w:val="Standard"/>
    <w:uiPriority w:val="34"/>
    <w:qFormat/>
    <w:rsid w:val="00931D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53A32-CF0F-44DA-8F06-C3A9CD346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5B3D7E0A.dotm</Template>
  <TotalTime>0</TotalTime>
  <Pages>2</Pages>
  <Words>295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TU-KAISERSLAUTERN</Company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bneumann</dc:creator>
  <cp:keywords/>
  <dc:description/>
  <cp:lastModifiedBy>Sandra Zepp</cp:lastModifiedBy>
  <cp:revision>4</cp:revision>
  <dcterms:created xsi:type="dcterms:W3CDTF">2020-04-23T07:59:00Z</dcterms:created>
  <dcterms:modified xsi:type="dcterms:W3CDTF">2022-12-13T08:42:00Z</dcterms:modified>
</cp:coreProperties>
</file>