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EEF" w:rsidRPr="00931D54" w:rsidRDefault="00931D54">
      <w:pPr>
        <w:rPr>
          <w:rFonts w:ascii="Arial" w:hAnsi="Arial" w:cs="Arial"/>
          <w:b/>
          <w:sz w:val="26"/>
          <w:szCs w:val="26"/>
          <w:u w:val="single"/>
        </w:rPr>
      </w:pPr>
      <w:r w:rsidRPr="00931D54">
        <w:rPr>
          <w:rFonts w:ascii="Arial" w:hAnsi="Arial" w:cs="Arial"/>
          <w:b/>
          <w:sz w:val="26"/>
          <w:szCs w:val="26"/>
          <w:u w:val="single"/>
        </w:rPr>
        <w:t>Eigenerklärung zur Eignung</w:t>
      </w:r>
    </w:p>
    <w:p w:rsidR="00931D54" w:rsidRDefault="00931D54">
      <w:pPr>
        <w:rPr>
          <w:rFonts w:ascii="Arial" w:hAnsi="Arial" w:cs="Arial"/>
        </w:rPr>
      </w:pPr>
    </w:p>
    <w:tbl>
      <w:tblPr>
        <w:tblStyle w:val="Tabellenraster"/>
        <w:tblW w:w="0" w:type="auto"/>
        <w:tblLook w:val="04A0" w:firstRow="1" w:lastRow="0" w:firstColumn="1" w:lastColumn="0" w:noHBand="0" w:noVBand="1"/>
      </w:tblPr>
      <w:tblGrid>
        <w:gridCol w:w="4526"/>
        <w:gridCol w:w="3087"/>
        <w:gridCol w:w="709"/>
        <w:gridCol w:w="740"/>
      </w:tblGrid>
      <w:tr w:rsidR="00931D54" w:rsidTr="00805A30">
        <w:tc>
          <w:tcPr>
            <w:tcW w:w="9062" w:type="dxa"/>
            <w:gridSpan w:val="4"/>
          </w:tcPr>
          <w:p w:rsidR="00931D54" w:rsidRDefault="00931D54">
            <w:pPr>
              <w:rPr>
                <w:rFonts w:ascii="Arial" w:hAnsi="Arial" w:cs="Arial"/>
              </w:rPr>
            </w:pPr>
            <w:r>
              <w:rPr>
                <w:rFonts w:ascii="Arial" w:hAnsi="Arial" w:cs="Arial"/>
              </w:rPr>
              <w:t xml:space="preserve">Bewerber / Bieter </w:t>
            </w:r>
            <w:r w:rsidRPr="00931D54">
              <w:rPr>
                <w:rFonts w:ascii="Arial" w:hAnsi="Arial" w:cs="Arial"/>
                <w:sz w:val="16"/>
                <w:szCs w:val="16"/>
              </w:rPr>
              <w:t>(Name, Anschrift, Ansprechpartner für die Vergabe, Telefon, Fax, Email)</w:t>
            </w:r>
          </w:p>
          <w:p w:rsidR="00931D54" w:rsidRDefault="00931D54">
            <w:pPr>
              <w:rPr>
                <w:rFonts w:ascii="Arial" w:hAnsi="Arial" w:cs="Arial"/>
              </w:rPr>
            </w:pPr>
          </w:p>
          <w:p w:rsidR="00931D54" w:rsidRDefault="00931D54">
            <w:pPr>
              <w:rPr>
                <w:rFonts w:ascii="Arial" w:hAnsi="Arial" w:cs="Arial"/>
              </w:rPr>
            </w:pPr>
          </w:p>
          <w:p w:rsidR="00931D54" w:rsidRDefault="00931D54">
            <w:pPr>
              <w:rPr>
                <w:rFonts w:ascii="Arial" w:hAnsi="Arial" w:cs="Arial"/>
              </w:rPr>
            </w:pPr>
          </w:p>
          <w:p w:rsidR="00931D54" w:rsidRDefault="00931D54">
            <w:pPr>
              <w:rPr>
                <w:rFonts w:ascii="Arial" w:hAnsi="Arial" w:cs="Arial"/>
              </w:rPr>
            </w:pPr>
          </w:p>
          <w:p w:rsidR="00931D54" w:rsidRDefault="00931D54">
            <w:pPr>
              <w:rPr>
                <w:rFonts w:ascii="Arial" w:hAnsi="Arial" w:cs="Arial"/>
              </w:rPr>
            </w:pPr>
          </w:p>
          <w:p w:rsidR="00931D54" w:rsidRDefault="00931D54">
            <w:pPr>
              <w:rPr>
                <w:rFonts w:ascii="Arial" w:hAnsi="Arial" w:cs="Arial"/>
              </w:rPr>
            </w:pPr>
          </w:p>
          <w:p w:rsidR="00931D54" w:rsidRDefault="00931D54">
            <w:pPr>
              <w:rPr>
                <w:rFonts w:ascii="Arial" w:hAnsi="Arial" w:cs="Arial"/>
              </w:rPr>
            </w:pPr>
          </w:p>
          <w:p w:rsidR="00931D54" w:rsidRDefault="00931D54">
            <w:pPr>
              <w:rPr>
                <w:rFonts w:ascii="Arial" w:hAnsi="Arial" w:cs="Arial"/>
              </w:rPr>
            </w:pPr>
          </w:p>
          <w:p w:rsidR="00931D54" w:rsidRDefault="00931D54">
            <w:pPr>
              <w:rPr>
                <w:rFonts w:ascii="Arial" w:hAnsi="Arial" w:cs="Arial"/>
              </w:rPr>
            </w:pPr>
          </w:p>
          <w:p w:rsidR="00931D54" w:rsidRDefault="00931D54">
            <w:pPr>
              <w:rPr>
                <w:rFonts w:ascii="Arial" w:hAnsi="Arial" w:cs="Arial"/>
              </w:rPr>
            </w:pPr>
          </w:p>
        </w:tc>
      </w:tr>
      <w:tr w:rsidR="00B515A7" w:rsidTr="00805A30">
        <w:tc>
          <w:tcPr>
            <w:tcW w:w="9062" w:type="dxa"/>
            <w:gridSpan w:val="4"/>
          </w:tcPr>
          <w:p w:rsidR="00B515A7" w:rsidRPr="00AE2706" w:rsidRDefault="00AE2706" w:rsidP="00B515A7">
            <w:pPr>
              <w:pStyle w:val="Listenabsatz"/>
              <w:numPr>
                <w:ilvl w:val="0"/>
                <w:numId w:val="1"/>
              </w:numPr>
              <w:rPr>
                <w:rFonts w:ascii="Arial" w:hAnsi="Arial" w:cs="Arial"/>
                <w:b/>
                <w:sz w:val="24"/>
                <w:szCs w:val="24"/>
              </w:rPr>
            </w:pPr>
            <w:r w:rsidRPr="00AE2706">
              <w:rPr>
                <w:rFonts w:ascii="Arial" w:hAnsi="Arial" w:cs="Arial"/>
                <w:b/>
                <w:sz w:val="24"/>
                <w:szCs w:val="24"/>
              </w:rPr>
              <w:t>Eintragung in Berufsregister / Handelsregister</w:t>
            </w:r>
          </w:p>
        </w:tc>
      </w:tr>
      <w:tr w:rsidR="00AE2706" w:rsidTr="00805A30">
        <w:tc>
          <w:tcPr>
            <w:tcW w:w="4526" w:type="dxa"/>
          </w:tcPr>
          <w:p w:rsidR="00AE2706" w:rsidRDefault="00AE2706">
            <w:pPr>
              <w:rPr>
                <w:rFonts w:ascii="Arial" w:hAnsi="Arial" w:cs="Arial"/>
              </w:rPr>
            </w:pPr>
            <w:r>
              <w:rPr>
                <w:rFonts w:ascii="Arial" w:hAnsi="Arial" w:cs="Arial"/>
              </w:rPr>
              <w:t>Eintragung in das Berufsregister ihres Sitzes  oder Wohnsitzes</w:t>
            </w:r>
          </w:p>
        </w:tc>
        <w:tc>
          <w:tcPr>
            <w:tcW w:w="4536" w:type="dxa"/>
            <w:gridSpan w:val="3"/>
          </w:tcPr>
          <w:p w:rsidR="00AE2706" w:rsidRDefault="003D4C47">
            <w:pPr>
              <w:rPr>
                <w:rFonts w:ascii="Arial" w:hAnsi="Arial" w:cs="Arial"/>
              </w:rPr>
            </w:pPr>
            <w:r>
              <w:rPr>
                <w:rFonts w:ascii="Arial" w:hAnsi="Arial" w:cs="Arial"/>
              </w:rPr>
              <w:fldChar w:fldCharType="begin">
                <w:ffData>
                  <w:name w:val="Kontrollkästchen3"/>
                  <w:enabled/>
                  <w:calcOnExit w:val="0"/>
                  <w:checkBox>
                    <w:sizeAuto/>
                    <w:default w:val="0"/>
                  </w:checkBox>
                </w:ffData>
              </w:fldChar>
            </w:r>
            <w:bookmarkStart w:id="0" w:name="Kontrollkästchen3"/>
            <w:r w:rsidR="00AE2706">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bookmarkEnd w:id="0"/>
            <w:r w:rsidR="00AE2706">
              <w:rPr>
                <w:rFonts w:ascii="Arial" w:hAnsi="Arial" w:cs="Arial"/>
              </w:rPr>
              <w:t xml:space="preserve"> Ich bin / wir sind eingetragen im </w:t>
            </w:r>
            <w:r w:rsidR="00AE2706">
              <w:rPr>
                <w:rFonts w:ascii="Arial" w:hAnsi="Arial" w:cs="Arial"/>
              </w:rPr>
              <w:br/>
              <w:t xml:space="preserve">     Handelsregister unter der Nummer:</w:t>
            </w:r>
          </w:p>
          <w:p w:rsidR="00AE2706" w:rsidRDefault="00AE2706">
            <w:pPr>
              <w:rPr>
                <w:rFonts w:ascii="Arial" w:hAnsi="Arial" w:cs="Arial"/>
              </w:rPr>
            </w:pPr>
          </w:p>
          <w:p w:rsidR="00AE2706" w:rsidRDefault="00AE2706">
            <w:pPr>
              <w:rPr>
                <w:rFonts w:ascii="Arial" w:hAnsi="Arial" w:cs="Arial"/>
              </w:rPr>
            </w:pPr>
          </w:p>
          <w:p w:rsidR="00AE2706" w:rsidRDefault="003D4C47">
            <w:pPr>
              <w:rPr>
                <w:rFonts w:ascii="Arial" w:hAnsi="Arial" w:cs="Arial"/>
              </w:rPr>
            </w:pPr>
            <w:r>
              <w:rPr>
                <w:rFonts w:ascii="Arial" w:hAnsi="Arial" w:cs="Arial"/>
              </w:rPr>
              <w:fldChar w:fldCharType="begin">
                <w:ffData>
                  <w:name w:val="Kontrollkästchen4"/>
                  <w:enabled/>
                  <w:calcOnExit w:val="0"/>
                  <w:checkBox>
                    <w:sizeAuto/>
                    <w:default w:val="0"/>
                  </w:checkBox>
                </w:ffData>
              </w:fldChar>
            </w:r>
            <w:bookmarkStart w:id="1" w:name="Kontrollkästchen4"/>
            <w:r w:rsidR="00AE2706">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bookmarkEnd w:id="1"/>
            <w:r w:rsidR="00AE2706">
              <w:rPr>
                <w:rFonts w:ascii="Arial" w:hAnsi="Arial" w:cs="Arial"/>
              </w:rPr>
              <w:t xml:space="preserve"> Ich bin / wir sind </w:t>
            </w:r>
            <w:r w:rsidR="00AE2706" w:rsidRPr="00AE2706">
              <w:rPr>
                <w:rFonts w:ascii="Arial" w:hAnsi="Arial" w:cs="Arial"/>
                <w:b/>
                <w:u w:val="single"/>
              </w:rPr>
              <w:t>nicht</w:t>
            </w:r>
            <w:r w:rsidR="00AE2706">
              <w:rPr>
                <w:rFonts w:ascii="Arial" w:hAnsi="Arial" w:cs="Arial"/>
              </w:rPr>
              <w:t xml:space="preserve"> zur Eintragung in das </w:t>
            </w:r>
            <w:r w:rsidR="00AE2706">
              <w:rPr>
                <w:rFonts w:ascii="Arial" w:hAnsi="Arial" w:cs="Arial"/>
              </w:rPr>
              <w:br/>
              <w:t xml:space="preserve">     Handelsregister verpflichtet.</w:t>
            </w:r>
          </w:p>
        </w:tc>
      </w:tr>
      <w:tr w:rsidR="00AE2706" w:rsidTr="00805A30">
        <w:tc>
          <w:tcPr>
            <w:tcW w:w="4526" w:type="dxa"/>
          </w:tcPr>
          <w:p w:rsidR="00AE2706" w:rsidRDefault="00AE2706">
            <w:pPr>
              <w:rPr>
                <w:rFonts w:ascii="Arial" w:hAnsi="Arial" w:cs="Arial"/>
              </w:rPr>
            </w:pPr>
          </w:p>
        </w:tc>
        <w:tc>
          <w:tcPr>
            <w:tcW w:w="4536" w:type="dxa"/>
            <w:gridSpan w:val="3"/>
          </w:tcPr>
          <w:p w:rsidR="00AE2706" w:rsidRDefault="00AE2706">
            <w:pPr>
              <w:rPr>
                <w:rFonts w:ascii="Arial" w:hAnsi="Arial" w:cs="Arial"/>
              </w:rPr>
            </w:pPr>
            <w:r>
              <w:rPr>
                <w:rFonts w:ascii="Arial" w:hAnsi="Arial" w:cs="Arial"/>
              </w:rPr>
              <w:t>Ich gehöre/ wir gehören zu:</w:t>
            </w:r>
          </w:p>
          <w:p w:rsidR="00AE2706" w:rsidRDefault="003D4C47">
            <w:pPr>
              <w:rPr>
                <w:rFonts w:ascii="Arial" w:hAnsi="Arial" w:cs="Arial"/>
              </w:rPr>
            </w:pPr>
            <w:r>
              <w:rPr>
                <w:rFonts w:ascii="Arial" w:hAnsi="Arial" w:cs="Arial"/>
              </w:rPr>
              <w:fldChar w:fldCharType="begin">
                <w:ffData>
                  <w:name w:val="Kontrollkästchen5"/>
                  <w:enabled/>
                  <w:calcOnExit w:val="0"/>
                  <w:checkBox>
                    <w:sizeAuto/>
                    <w:default w:val="0"/>
                  </w:checkBox>
                </w:ffData>
              </w:fldChar>
            </w:r>
            <w:bookmarkStart w:id="2" w:name="Kontrollkästchen5"/>
            <w:r w:rsidR="00AE2706">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bookmarkEnd w:id="2"/>
            <w:r w:rsidR="00AE2706">
              <w:rPr>
                <w:rFonts w:ascii="Arial" w:hAnsi="Arial" w:cs="Arial"/>
              </w:rPr>
              <w:t xml:space="preserve"> Handwerk</w:t>
            </w:r>
          </w:p>
          <w:p w:rsidR="00AE2706" w:rsidRDefault="003D4C47">
            <w:pPr>
              <w:rPr>
                <w:rFonts w:ascii="Arial" w:hAnsi="Arial" w:cs="Arial"/>
              </w:rPr>
            </w:pPr>
            <w:r>
              <w:rPr>
                <w:rFonts w:ascii="Arial" w:hAnsi="Arial" w:cs="Arial"/>
              </w:rPr>
              <w:fldChar w:fldCharType="begin">
                <w:ffData>
                  <w:name w:val="Kontrollkästchen6"/>
                  <w:enabled/>
                  <w:calcOnExit w:val="0"/>
                  <w:checkBox>
                    <w:sizeAuto/>
                    <w:default w:val="0"/>
                  </w:checkBox>
                </w:ffData>
              </w:fldChar>
            </w:r>
            <w:bookmarkStart w:id="3" w:name="Kontrollkästchen6"/>
            <w:r w:rsidR="00AE2706">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bookmarkEnd w:id="3"/>
            <w:r w:rsidR="00AE2706">
              <w:rPr>
                <w:rFonts w:ascii="Arial" w:hAnsi="Arial" w:cs="Arial"/>
              </w:rPr>
              <w:t xml:space="preserve"> Industrie</w:t>
            </w:r>
          </w:p>
          <w:p w:rsidR="00AE2706" w:rsidRDefault="003D4C47">
            <w:pPr>
              <w:rPr>
                <w:rFonts w:ascii="Arial" w:hAnsi="Arial" w:cs="Arial"/>
              </w:rPr>
            </w:pPr>
            <w:r>
              <w:rPr>
                <w:rFonts w:ascii="Arial" w:hAnsi="Arial" w:cs="Arial"/>
              </w:rPr>
              <w:fldChar w:fldCharType="begin">
                <w:ffData>
                  <w:name w:val="Kontrollkästchen7"/>
                  <w:enabled/>
                  <w:calcOnExit w:val="0"/>
                  <w:checkBox>
                    <w:sizeAuto/>
                    <w:default w:val="0"/>
                  </w:checkBox>
                </w:ffData>
              </w:fldChar>
            </w:r>
            <w:bookmarkStart w:id="4" w:name="Kontrollkästchen7"/>
            <w:r w:rsidR="00AE2706">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bookmarkEnd w:id="4"/>
            <w:r w:rsidR="00AE2706">
              <w:rPr>
                <w:rFonts w:ascii="Arial" w:hAnsi="Arial" w:cs="Arial"/>
              </w:rPr>
              <w:t xml:space="preserve"> Handel</w:t>
            </w:r>
          </w:p>
          <w:p w:rsidR="00AE2706" w:rsidRDefault="003D4C47">
            <w:pPr>
              <w:rPr>
                <w:rFonts w:ascii="Arial" w:hAnsi="Arial" w:cs="Arial"/>
              </w:rPr>
            </w:pPr>
            <w:r>
              <w:rPr>
                <w:rFonts w:ascii="Arial" w:hAnsi="Arial" w:cs="Arial"/>
              </w:rPr>
              <w:fldChar w:fldCharType="begin">
                <w:ffData>
                  <w:name w:val="Kontrollkästchen8"/>
                  <w:enabled/>
                  <w:calcOnExit w:val="0"/>
                  <w:checkBox>
                    <w:sizeAuto/>
                    <w:default w:val="0"/>
                  </w:checkBox>
                </w:ffData>
              </w:fldChar>
            </w:r>
            <w:bookmarkStart w:id="5" w:name="Kontrollkästchen8"/>
            <w:r w:rsidR="00AE2706">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bookmarkEnd w:id="5"/>
            <w:r w:rsidR="00AE2706">
              <w:rPr>
                <w:rFonts w:ascii="Arial" w:hAnsi="Arial" w:cs="Arial"/>
              </w:rPr>
              <w:t xml:space="preserve"> Versorgungsunternehmen</w:t>
            </w:r>
          </w:p>
          <w:p w:rsidR="00AE2706" w:rsidRDefault="003D4C47">
            <w:pPr>
              <w:rPr>
                <w:rFonts w:ascii="Arial" w:hAnsi="Arial" w:cs="Arial"/>
              </w:rPr>
            </w:pPr>
            <w:r>
              <w:rPr>
                <w:rFonts w:ascii="Arial" w:hAnsi="Arial" w:cs="Arial"/>
              </w:rPr>
              <w:fldChar w:fldCharType="begin">
                <w:ffData>
                  <w:name w:val="Kontrollkästchen9"/>
                  <w:enabled/>
                  <w:calcOnExit w:val="0"/>
                  <w:checkBox>
                    <w:sizeAuto/>
                    <w:default w:val="0"/>
                  </w:checkBox>
                </w:ffData>
              </w:fldChar>
            </w:r>
            <w:bookmarkStart w:id="6" w:name="Kontrollkästchen9"/>
            <w:r w:rsidR="00AE2706">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bookmarkEnd w:id="6"/>
            <w:r w:rsidR="00AE2706">
              <w:rPr>
                <w:rFonts w:ascii="Arial" w:hAnsi="Arial" w:cs="Arial"/>
              </w:rPr>
              <w:t xml:space="preserve"> Sonstigem</w:t>
            </w:r>
          </w:p>
        </w:tc>
      </w:tr>
      <w:tr w:rsidR="00AE2706" w:rsidTr="00805A30">
        <w:tc>
          <w:tcPr>
            <w:tcW w:w="9062" w:type="dxa"/>
            <w:gridSpan w:val="4"/>
          </w:tcPr>
          <w:p w:rsidR="00AE2706" w:rsidRDefault="00AE2706">
            <w:pPr>
              <w:rPr>
                <w:rFonts w:ascii="Arial" w:hAnsi="Arial" w:cs="Arial"/>
              </w:rPr>
            </w:pPr>
          </w:p>
        </w:tc>
      </w:tr>
      <w:tr w:rsidR="00AE2706" w:rsidTr="00805A30">
        <w:tc>
          <w:tcPr>
            <w:tcW w:w="9062" w:type="dxa"/>
            <w:gridSpan w:val="4"/>
          </w:tcPr>
          <w:p w:rsidR="00AE2706" w:rsidRPr="00C770D4" w:rsidRDefault="004904FE" w:rsidP="004904FE">
            <w:pPr>
              <w:pStyle w:val="Listenabsatz"/>
              <w:numPr>
                <w:ilvl w:val="0"/>
                <w:numId w:val="1"/>
              </w:numPr>
              <w:rPr>
                <w:rFonts w:ascii="Arial" w:hAnsi="Arial" w:cs="Arial"/>
                <w:b/>
                <w:sz w:val="24"/>
                <w:szCs w:val="24"/>
              </w:rPr>
            </w:pPr>
            <w:r w:rsidRPr="00C770D4">
              <w:rPr>
                <w:rFonts w:ascii="Arial" w:hAnsi="Arial" w:cs="Arial"/>
                <w:b/>
                <w:sz w:val="24"/>
                <w:szCs w:val="24"/>
              </w:rPr>
              <w:t>Insolvenzverfahren</w:t>
            </w:r>
          </w:p>
        </w:tc>
      </w:tr>
      <w:tr w:rsidR="004904FE" w:rsidTr="00805A30">
        <w:tc>
          <w:tcPr>
            <w:tcW w:w="9062" w:type="dxa"/>
            <w:gridSpan w:val="4"/>
          </w:tcPr>
          <w:p w:rsidR="004904FE" w:rsidRPr="00C770D4" w:rsidRDefault="00C770D4" w:rsidP="00C770D4">
            <w:pPr>
              <w:rPr>
                <w:rFonts w:ascii="Arial" w:hAnsi="Arial" w:cs="Arial"/>
              </w:rPr>
            </w:pPr>
            <w:r>
              <w:rPr>
                <w:rFonts w:ascii="Arial" w:hAnsi="Arial" w:cs="Arial"/>
              </w:rPr>
              <w:t>Angaben, ob ein Insolvenzverfahren oder ein vergleichbares gesetzlich geregeltes Verfahren eröffnet oder die Eröffnung beantragt worden ist oder der Antrag mangels Masse abgelehnt wurde oder ein Insolvenzplan rechtskräftigt bestätigt wurde.</w:t>
            </w:r>
          </w:p>
        </w:tc>
      </w:tr>
      <w:tr w:rsidR="00C770D4" w:rsidTr="00805A30">
        <w:tc>
          <w:tcPr>
            <w:tcW w:w="7613" w:type="dxa"/>
            <w:gridSpan w:val="2"/>
          </w:tcPr>
          <w:p w:rsidR="00C770D4" w:rsidRPr="00C770D4" w:rsidRDefault="00C770D4" w:rsidP="00C770D4">
            <w:pPr>
              <w:rPr>
                <w:rFonts w:ascii="Arial" w:hAnsi="Arial" w:cs="Arial"/>
              </w:rPr>
            </w:pPr>
          </w:p>
        </w:tc>
        <w:tc>
          <w:tcPr>
            <w:tcW w:w="709" w:type="dxa"/>
          </w:tcPr>
          <w:p w:rsidR="00C770D4" w:rsidRDefault="00C770D4" w:rsidP="00C770D4">
            <w:pPr>
              <w:jc w:val="center"/>
              <w:rPr>
                <w:rFonts w:ascii="Arial" w:hAnsi="Arial" w:cs="Arial"/>
              </w:rPr>
            </w:pPr>
            <w:r>
              <w:rPr>
                <w:rFonts w:ascii="Arial" w:hAnsi="Arial" w:cs="Arial"/>
              </w:rPr>
              <w:t>ja</w:t>
            </w:r>
          </w:p>
        </w:tc>
        <w:tc>
          <w:tcPr>
            <w:tcW w:w="740" w:type="dxa"/>
          </w:tcPr>
          <w:p w:rsidR="00C770D4" w:rsidRDefault="00C770D4" w:rsidP="00C770D4">
            <w:pPr>
              <w:jc w:val="center"/>
              <w:rPr>
                <w:rFonts w:ascii="Arial" w:hAnsi="Arial" w:cs="Arial"/>
              </w:rPr>
            </w:pPr>
            <w:r>
              <w:rPr>
                <w:rFonts w:ascii="Arial" w:hAnsi="Arial" w:cs="Arial"/>
              </w:rPr>
              <w:t>nein</w:t>
            </w:r>
          </w:p>
        </w:tc>
      </w:tr>
      <w:tr w:rsidR="00C770D4" w:rsidTr="00805A30">
        <w:tc>
          <w:tcPr>
            <w:tcW w:w="7613" w:type="dxa"/>
            <w:gridSpan w:val="2"/>
          </w:tcPr>
          <w:p w:rsidR="00C770D4" w:rsidRPr="00C770D4" w:rsidRDefault="009E56D8" w:rsidP="00C770D4">
            <w:pPr>
              <w:rPr>
                <w:rFonts w:ascii="Arial" w:hAnsi="Arial" w:cs="Arial"/>
              </w:rPr>
            </w:pPr>
            <w:r>
              <w:rPr>
                <w:rFonts w:ascii="Arial" w:hAnsi="Arial" w:cs="Arial"/>
              </w:rPr>
              <w:t>Ein Insolvenzverfahren oder ein vergleichbares gesetzlich geregeltes Verfahren wurde beantragt.</w:t>
            </w:r>
          </w:p>
        </w:tc>
        <w:tc>
          <w:tcPr>
            <w:tcW w:w="709" w:type="dxa"/>
          </w:tcPr>
          <w:p w:rsidR="00C770D4" w:rsidRPr="00C770D4" w:rsidRDefault="003D4C47" w:rsidP="00C770D4">
            <w:pPr>
              <w:jc w:val="center"/>
              <w:rPr>
                <w:rFonts w:ascii="Arial" w:hAnsi="Arial" w:cs="Arial"/>
              </w:rPr>
            </w:pPr>
            <w:r>
              <w:rPr>
                <w:rFonts w:ascii="Arial" w:hAnsi="Arial" w:cs="Arial"/>
              </w:rPr>
              <w:fldChar w:fldCharType="begin">
                <w:ffData>
                  <w:name w:val="Kontrollkästchen10"/>
                  <w:enabled/>
                  <w:calcOnExit w:val="0"/>
                  <w:checkBox>
                    <w:sizeAuto/>
                    <w:default w:val="0"/>
                  </w:checkBox>
                </w:ffData>
              </w:fldChar>
            </w:r>
            <w:bookmarkStart w:id="7" w:name="Kontrollkästchen10"/>
            <w:r w:rsidR="00C770D4">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bookmarkEnd w:id="7"/>
          </w:p>
        </w:tc>
        <w:tc>
          <w:tcPr>
            <w:tcW w:w="740" w:type="dxa"/>
          </w:tcPr>
          <w:p w:rsidR="00C770D4" w:rsidRPr="00C770D4" w:rsidRDefault="003D4C47" w:rsidP="00C770D4">
            <w:pPr>
              <w:jc w:val="center"/>
              <w:rPr>
                <w:rFonts w:ascii="Arial" w:hAnsi="Arial" w:cs="Arial"/>
              </w:rPr>
            </w:pPr>
            <w:r>
              <w:rPr>
                <w:rFonts w:ascii="Arial" w:hAnsi="Arial" w:cs="Arial"/>
              </w:rPr>
              <w:fldChar w:fldCharType="begin">
                <w:ffData>
                  <w:name w:val="Kontrollkästchen11"/>
                  <w:enabled/>
                  <w:calcOnExit w:val="0"/>
                  <w:checkBox>
                    <w:sizeAuto/>
                    <w:default w:val="0"/>
                  </w:checkBox>
                </w:ffData>
              </w:fldChar>
            </w:r>
            <w:bookmarkStart w:id="8" w:name="Kontrollkästchen11"/>
            <w:r w:rsidR="00C770D4">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bookmarkEnd w:id="8"/>
          </w:p>
        </w:tc>
      </w:tr>
      <w:tr w:rsidR="009E56D8" w:rsidTr="00805A30">
        <w:tc>
          <w:tcPr>
            <w:tcW w:w="7613" w:type="dxa"/>
            <w:gridSpan w:val="2"/>
          </w:tcPr>
          <w:p w:rsidR="009E56D8" w:rsidRDefault="009E56D8" w:rsidP="00C770D4">
            <w:pPr>
              <w:rPr>
                <w:rFonts w:ascii="Arial" w:hAnsi="Arial" w:cs="Arial"/>
              </w:rPr>
            </w:pPr>
            <w:r>
              <w:rPr>
                <w:rFonts w:ascii="Arial" w:hAnsi="Arial" w:cs="Arial"/>
              </w:rPr>
              <w:t>Ein Insolvenzverfahren oder ein vergleichbares gesetzlich geregeltes Verfahren wurde eröffnet</w:t>
            </w:r>
          </w:p>
        </w:tc>
        <w:tc>
          <w:tcPr>
            <w:tcW w:w="709" w:type="dxa"/>
          </w:tcPr>
          <w:p w:rsidR="009E56D8" w:rsidRPr="00C770D4" w:rsidRDefault="003D4C47" w:rsidP="008558DE">
            <w:pPr>
              <w:jc w:val="center"/>
              <w:rPr>
                <w:rFonts w:ascii="Arial" w:hAnsi="Arial" w:cs="Arial"/>
              </w:rPr>
            </w:pPr>
            <w:r>
              <w:rPr>
                <w:rFonts w:ascii="Arial" w:hAnsi="Arial" w:cs="Arial"/>
              </w:rPr>
              <w:fldChar w:fldCharType="begin">
                <w:ffData>
                  <w:name w:val="Kontrollkästchen10"/>
                  <w:enabled/>
                  <w:calcOnExit w:val="0"/>
                  <w:checkBox>
                    <w:sizeAuto/>
                    <w:default w:val="0"/>
                  </w:checkBox>
                </w:ffData>
              </w:fldChar>
            </w:r>
            <w:r w:rsidR="009E56D8">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c>
          <w:tcPr>
            <w:tcW w:w="740" w:type="dxa"/>
          </w:tcPr>
          <w:p w:rsidR="009E56D8" w:rsidRPr="00C770D4" w:rsidRDefault="003D4C47" w:rsidP="008558DE">
            <w:pPr>
              <w:jc w:val="center"/>
              <w:rPr>
                <w:rFonts w:ascii="Arial" w:hAnsi="Arial" w:cs="Arial"/>
              </w:rPr>
            </w:pPr>
            <w:r>
              <w:rPr>
                <w:rFonts w:ascii="Arial" w:hAnsi="Arial" w:cs="Arial"/>
              </w:rPr>
              <w:fldChar w:fldCharType="begin">
                <w:ffData>
                  <w:name w:val="Kontrollkästchen11"/>
                  <w:enabled/>
                  <w:calcOnExit w:val="0"/>
                  <w:checkBox>
                    <w:sizeAuto/>
                    <w:default w:val="0"/>
                  </w:checkBox>
                </w:ffData>
              </w:fldChar>
            </w:r>
            <w:r w:rsidR="009E56D8">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r>
      <w:tr w:rsidR="009E56D8" w:rsidTr="00805A30">
        <w:tc>
          <w:tcPr>
            <w:tcW w:w="7613" w:type="dxa"/>
            <w:gridSpan w:val="2"/>
          </w:tcPr>
          <w:p w:rsidR="009E56D8" w:rsidRDefault="009E56D8" w:rsidP="00C770D4">
            <w:pPr>
              <w:rPr>
                <w:rFonts w:ascii="Arial" w:hAnsi="Arial" w:cs="Arial"/>
              </w:rPr>
            </w:pPr>
            <w:r>
              <w:rPr>
                <w:rFonts w:ascii="Arial" w:hAnsi="Arial" w:cs="Arial"/>
              </w:rPr>
              <w:t>Ein Antrag auf Eröffnung eines Insolvenzverfahrens oder eines vergleichbaren gesetzlich geregelten Verfahrens wurde mangels Masse abgelehnt.</w:t>
            </w:r>
          </w:p>
        </w:tc>
        <w:tc>
          <w:tcPr>
            <w:tcW w:w="709" w:type="dxa"/>
          </w:tcPr>
          <w:p w:rsidR="009E56D8" w:rsidRPr="00C770D4" w:rsidRDefault="003D4C47" w:rsidP="008558DE">
            <w:pPr>
              <w:jc w:val="center"/>
              <w:rPr>
                <w:rFonts w:ascii="Arial" w:hAnsi="Arial" w:cs="Arial"/>
              </w:rPr>
            </w:pPr>
            <w:r>
              <w:rPr>
                <w:rFonts w:ascii="Arial" w:hAnsi="Arial" w:cs="Arial"/>
              </w:rPr>
              <w:fldChar w:fldCharType="begin">
                <w:ffData>
                  <w:name w:val="Kontrollkästchen10"/>
                  <w:enabled/>
                  <w:calcOnExit w:val="0"/>
                  <w:checkBox>
                    <w:sizeAuto/>
                    <w:default w:val="0"/>
                  </w:checkBox>
                </w:ffData>
              </w:fldChar>
            </w:r>
            <w:r w:rsidR="009E56D8">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c>
          <w:tcPr>
            <w:tcW w:w="740" w:type="dxa"/>
          </w:tcPr>
          <w:p w:rsidR="009E56D8" w:rsidRPr="00C770D4" w:rsidRDefault="003D4C47" w:rsidP="008558DE">
            <w:pPr>
              <w:jc w:val="center"/>
              <w:rPr>
                <w:rFonts w:ascii="Arial" w:hAnsi="Arial" w:cs="Arial"/>
              </w:rPr>
            </w:pPr>
            <w:r>
              <w:rPr>
                <w:rFonts w:ascii="Arial" w:hAnsi="Arial" w:cs="Arial"/>
              </w:rPr>
              <w:fldChar w:fldCharType="begin">
                <w:ffData>
                  <w:name w:val="Kontrollkästchen11"/>
                  <w:enabled/>
                  <w:calcOnExit w:val="0"/>
                  <w:checkBox>
                    <w:sizeAuto/>
                    <w:default w:val="0"/>
                  </w:checkBox>
                </w:ffData>
              </w:fldChar>
            </w:r>
            <w:r w:rsidR="009E56D8">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r>
      <w:tr w:rsidR="009E56D8" w:rsidTr="00805A30">
        <w:tc>
          <w:tcPr>
            <w:tcW w:w="7613" w:type="dxa"/>
            <w:gridSpan w:val="2"/>
          </w:tcPr>
          <w:p w:rsidR="009E56D8" w:rsidRDefault="009E56D8" w:rsidP="00C770D4">
            <w:pPr>
              <w:rPr>
                <w:rFonts w:ascii="Arial" w:hAnsi="Arial" w:cs="Arial"/>
              </w:rPr>
            </w:pPr>
            <w:r>
              <w:rPr>
                <w:rFonts w:ascii="Arial" w:hAnsi="Arial" w:cs="Arial"/>
              </w:rPr>
              <w:t>Ein Insolvenzplan wurde rechtskräftig bestätigt:</w:t>
            </w:r>
          </w:p>
          <w:p w:rsidR="009E56D8" w:rsidRDefault="009E56D8" w:rsidP="00C770D4">
            <w:pPr>
              <w:rPr>
                <w:rFonts w:ascii="Arial" w:hAnsi="Arial" w:cs="Arial"/>
              </w:rPr>
            </w:pPr>
          </w:p>
          <w:p w:rsidR="009E56D8" w:rsidRDefault="009E56D8" w:rsidP="00C770D4">
            <w:pPr>
              <w:rPr>
                <w:rFonts w:ascii="Arial" w:hAnsi="Arial" w:cs="Arial"/>
              </w:rPr>
            </w:pPr>
            <w:r>
              <w:rPr>
                <w:rFonts w:ascii="Arial" w:hAnsi="Arial" w:cs="Arial"/>
              </w:rPr>
              <w:t>Falls ein Insolvenzplan rechtskräftigt bestätigt wurde, behält sich der Auftraggeber vor, diesen vor der Entscheidung beim Auftragnehmer anzufordern.</w:t>
            </w:r>
          </w:p>
        </w:tc>
        <w:tc>
          <w:tcPr>
            <w:tcW w:w="709" w:type="dxa"/>
          </w:tcPr>
          <w:p w:rsidR="009E56D8" w:rsidRPr="00C770D4" w:rsidRDefault="003D4C47" w:rsidP="008558DE">
            <w:pPr>
              <w:jc w:val="center"/>
              <w:rPr>
                <w:rFonts w:ascii="Arial" w:hAnsi="Arial" w:cs="Arial"/>
              </w:rPr>
            </w:pPr>
            <w:r>
              <w:rPr>
                <w:rFonts w:ascii="Arial" w:hAnsi="Arial" w:cs="Arial"/>
              </w:rPr>
              <w:fldChar w:fldCharType="begin">
                <w:ffData>
                  <w:name w:val="Kontrollkästchen10"/>
                  <w:enabled/>
                  <w:calcOnExit w:val="0"/>
                  <w:checkBox>
                    <w:sizeAuto/>
                    <w:default w:val="0"/>
                  </w:checkBox>
                </w:ffData>
              </w:fldChar>
            </w:r>
            <w:r w:rsidR="009E56D8">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c>
          <w:tcPr>
            <w:tcW w:w="740" w:type="dxa"/>
          </w:tcPr>
          <w:p w:rsidR="009E56D8" w:rsidRPr="00C770D4" w:rsidRDefault="003D4C47" w:rsidP="008558DE">
            <w:pPr>
              <w:jc w:val="center"/>
              <w:rPr>
                <w:rFonts w:ascii="Arial" w:hAnsi="Arial" w:cs="Arial"/>
              </w:rPr>
            </w:pPr>
            <w:r>
              <w:rPr>
                <w:rFonts w:ascii="Arial" w:hAnsi="Arial" w:cs="Arial"/>
              </w:rPr>
              <w:fldChar w:fldCharType="begin">
                <w:ffData>
                  <w:name w:val="Kontrollkästchen11"/>
                  <w:enabled/>
                  <w:calcOnExit w:val="0"/>
                  <w:checkBox>
                    <w:sizeAuto/>
                    <w:default w:val="0"/>
                  </w:checkBox>
                </w:ffData>
              </w:fldChar>
            </w:r>
            <w:r w:rsidR="009E56D8">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r>
      <w:tr w:rsidR="00A34F50" w:rsidTr="00805A30">
        <w:tc>
          <w:tcPr>
            <w:tcW w:w="9062" w:type="dxa"/>
            <w:gridSpan w:val="4"/>
          </w:tcPr>
          <w:p w:rsidR="00A34F50" w:rsidRDefault="00A34F50" w:rsidP="008558DE">
            <w:pPr>
              <w:jc w:val="center"/>
              <w:rPr>
                <w:rFonts w:ascii="Arial" w:hAnsi="Arial" w:cs="Arial"/>
              </w:rPr>
            </w:pPr>
          </w:p>
        </w:tc>
      </w:tr>
      <w:tr w:rsidR="00A34F50" w:rsidTr="00805A30">
        <w:tc>
          <w:tcPr>
            <w:tcW w:w="9062" w:type="dxa"/>
            <w:gridSpan w:val="4"/>
          </w:tcPr>
          <w:p w:rsidR="00A34F50" w:rsidRPr="00C770D4" w:rsidRDefault="00A34F50" w:rsidP="008558DE">
            <w:pPr>
              <w:pStyle w:val="Listenabsatz"/>
              <w:numPr>
                <w:ilvl w:val="0"/>
                <w:numId w:val="1"/>
              </w:numPr>
              <w:rPr>
                <w:rFonts w:ascii="Arial" w:hAnsi="Arial" w:cs="Arial"/>
                <w:b/>
                <w:sz w:val="24"/>
                <w:szCs w:val="24"/>
              </w:rPr>
            </w:pPr>
            <w:r>
              <w:rPr>
                <w:rFonts w:ascii="Arial" w:hAnsi="Arial" w:cs="Arial"/>
                <w:b/>
                <w:sz w:val="24"/>
                <w:szCs w:val="24"/>
              </w:rPr>
              <w:t>Liquidation</w:t>
            </w:r>
          </w:p>
        </w:tc>
      </w:tr>
      <w:tr w:rsidR="00A34F50" w:rsidTr="00805A30">
        <w:tc>
          <w:tcPr>
            <w:tcW w:w="7613" w:type="dxa"/>
            <w:gridSpan w:val="2"/>
          </w:tcPr>
          <w:p w:rsidR="00A34F50" w:rsidRDefault="00A34F50" w:rsidP="00C770D4">
            <w:pPr>
              <w:rPr>
                <w:rFonts w:ascii="Arial" w:hAnsi="Arial" w:cs="Arial"/>
              </w:rPr>
            </w:pPr>
            <w:r>
              <w:rPr>
                <w:rFonts w:ascii="Arial" w:hAnsi="Arial" w:cs="Arial"/>
              </w:rPr>
              <w:t>Angabe, ob sich das Unternehmen in Liquidation befindet.</w:t>
            </w:r>
          </w:p>
        </w:tc>
        <w:tc>
          <w:tcPr>
            <w:tcW w:w="709" w:type="dxa"/>
          </w:tcPr>
          <w:p w:rsidR="00A34F50" w:rsidRDefault="00A34F50" w:rsidP="008558DE">
            <w:pPr>
              <w:jc w:val="center"/>
              <w:rPr>
                <w:rFonts w:ascii="Arial" w:hAnsi="Arial" w:cs="Arial"/>
              </w:rPr>
            </w:pPr>
          </w:p>
        </w:tc>
        <w:tc>
          <w:tcPr>
            <w:tcW w:w="740" w:type="dxa"/>
          </w:tcPr>
          <w:p w:rsidR="00A34F50" w:rsidRDefault="00A34F50" w:rsidP="008558DE">
            <w:pPr>
              <w:jc w:val="center"/>
              <w:rPr>
                <w:rFonts w:ascii="Arial" w:hAnsi="Arial" w:cs="Arial"/>
              </w:rPr>
            </w:pPr>
          </w:p>
        </w:tc>
      </w:tr>
      <w:tr w:rsidR="00A66839" w:rsidTr="00805A30">
        <w:tc>
          <w:tcPr>
            <w:tcW w:w="7613" w:type="dxa"/>
            <w:gridSpan w:val="2"/>
          </w:tcPr>
          <w:p w:rsidR="00A66839" w:rsidRDefault="00A66839" w:rsidP="00C770D4">
            <w:pPr>
              <w:rPr>
                <w:rFonts w:ascii="Arial" w:hAnsi="Arial" w:cs="Arial"/>
              </w:rPr>
            </w:pPr>
          </w:p>
        </w:tc>
        <w:tc>
          <w:tcPr>
            <w:tcW w:w="709" w:type="dxa"/>
          </w:tcPr>
          <w:p w:rsidR="00A66839" w:rsidRDefault="00A66839" w:rsidP="00AC7248">
            <w:pPr>
              <w:jc w:val="center"/>
              <w:rPr>
                <w:rFonts w:ascii="Arial" w:hAnsi="Arial" w:cs="Arial"/>
              </w:rPr>
            </w:pPr>
            <w:r>
              <w:rPr>
                <w:rFonts w:ascii="Arial" w:hAnsi="Arial" w:cs="Arial"/>
              </w:rPr>
              <w:t>ja</w:t>
            </w:r>
          </w:p>
        </w:tc>
        <w:tc>
          <w:tcPr>
            <w:tcW w:w="740" w:type="dxa"/>
          </w:tcPr>
          <w:p w:rsidR="00A66839" w:rsidRDefault="00A66839" w:rsidP="00AC7248">
            <w:pPr>
              <w:jc w:val="center"/>
              <w:rPr>
                <w:rFonts w:ascii="Arial" w:hAnsi="Arial" w:cs="Arial"/>
              </w:rPr>
            </w:pPr>
            <w:r>
              <w:rPr>
                <w:rFonts w:ascii="Arial" w:hAnsi="Arial" w:cs="Arial"/>
              </w:rPr>
              <w:t>nein</w:t>
            </w:r>
          </w:p>
        </w:tc>
      </w:tr>
      <w:tr w:rsidR="00A66839" w:rsidTr="00805A30">
        <w:tc>
          <w:tcPr>
            <w:tcW w:w="7613" w:type="dxa"/>
            <w:gridSpan w:val="2"/>
          </w:tcPr>
          <w:p w:rsidR="00A66839" w:rsidRDefault="00A66839" w:rsidP="00C770D4">
            <w:pPr>
              <w:rPr>
                <w:rFonts w:ascii="Arial" w:hAnsi="Arial" w:cs="Arial"/>
              </w:rPr>
            </w:pPr>
            <w:r>
              <w:rPr>
                <w:rFonts w:ascii="Arial" w:hAnsi="Arial" w:cs="Arial"/>
              </w:rPr>
              <w:t>Mein/ Unser Unternehmen befindet sich in Liquidation.</w:t>
            </w:r>
          </w:p>
          <w:p w:rsidR="00A66839" w:rsidRDefault="00A66839" w:rsidP="00C770D4">
            <w:pPr>
              <w:rPr>
                <w:rFonts w:ascii="Arial" w:hAnsi="Arial" w:cs="Arial"/>
              </w:rPr>
            </w:pPr>
          </w:p>
        </w:tc>
        <w:tc>
          <w:tcPr>
            <w:tcW w:w="709" w:type="dxa"/>
          </w:tcPr>
          <w:p w:rsidR="00A66839" w:rsidRPr="00C770D4" w:rsidRDefault="003D4C47" w:rsidP="008558DE">
            <w:pPr>
              <w:jc w:val="center"/>
              <w:rPr>
                <w:rFonts w:ascii="Arial" w:hAnsi="Arial" w:cs="Arial"/>
              </w:rPr>
            </w:pPr>
            <w:r>
              <w:rPr>
                <w:rFonts w:ascii="Arial" w:hAnsi="Arial" w:cs="Arial"/>
              </w:rPr>
              <w:fldChar w:fldCharType="begin">
                <w:ffData>
                  <w:name w:val="Kontrollkästchen10"/>
                  <w:enabled/>
                  <w:calcOnExit w:val="0"/>
                  <w:checkBox>
                    <w:sizeAuto/>
                    <w:default w:val="0"/>
                  </w:checkBox>
                </w:ffData>
              </w:fldChar>
            </w:r>
            <w:r w:rsidR="00A66839">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c>
          <w:tcPr>
            <w:tcW w:w="740" w:type="dxa"/>
          </w:tcPr>
          <w:p w:rsidR="00A66839" w:rsidRPr="00C770D4" w:rsidRDefault="003D4C47" w:rsidP="008558DE">
            <w:pPr>
              <w:jc w:val="center"/>
              <w:rPr>
                <w:rFonts w:ascii="Arial" w:hAnsi="Arial" w:cs="Arial"/>
              </w:rPr>
            </w:pPr>
            <w:r>
              <w:rPr>
                <w:rFonts w:ascii="Arial" w:hAnsi="Arial" w:cs="Arial"/>
              </w:rPr>
              <w:fldChar w:fldCharType="begin">
                <w:ffData>
                  <w:name w:val="Kontrollkästchen11"/>
                  <w:enabled/>
                  <w:calcOnExit w:val="0"/>
                  <w:checkBox>
                    <w:sizeAuto/>
                    <w:default w:val="0"/>
                  </w:checkBox>
                </w:ffData>
              </w:fldChar>
            </w:r>
            <w:r w:rsidR="00A66839">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r>
      <w:tr w:rsidR="00A66839" w:rsidTr="00805A30">
        <w:tc>
          <w:tcPr>
            <w:tcW w:w="9062" w:type="dxa"/>
            <w:gridSpan w:val="4"/>
          </w:tcPr>
          <w:p w:rsidR="00A66839" w:rsidRDefault="00A66839" w:rsidP="00A34F50">
            <w:pPr>
              <w:rPr>
                <w:rFonts w:ascii="Arial" w:hAnsi="Arial" w:cs="Arial"/>
              </w:rPr>
            </w:pPr>
          </w:p>
        </w:tc>
      </w:tr>
      <w:tr w:rsidR="00A66839" w:rsidTr="00805A30">
        <w:tc>
          <w:tcPr>
            <w:tcW w:w="9062" w:type="dxa"/>
            <w:gridSpan w:val="4"/>
          </w:tcPr>
          <w:p w:rsidR="00A66839" w:rsidRPr="00C770D4" w:rsidRDefault="00A66839" w:rsidP="008558DE">
            <w:pPr>
              <w:pStyle w:val="Listenabsatz"/>
              <w:numPr>
                <w:ilvl w:val="0"/>
                <w:numId w:val="1"/>
              </w:numPr>
              <w:rPr>
                <w:rFonts w:ascii="Arial" w:hAnsi="Arial" w:cs="Arial"/>
                <w:b/>
                <w:sz w:val="24"/>
                <w:szCs w:val="24"/>
              </w:rPr>
            </w:pPr>
            <w:r>
              <w:rPr>
                <w:rFonts w:ascii="Arial" w:hAnsi="Arial" w:cs="Arial"/>
                <w:b/>
                <w:sz w:val="24"/>
                <w:szCs w:val="24"/>
              </w:rPr>
              <w:t>Verfehlungen</w:t>
            </w:r>
          </w:p>
        </w:tc>
      </w:tr>
      <w:tr w:rsidR="00A66839" w:rsidTr="00805A30">
        <w:tc>
          <w:tcPr>
            <w:tcW w:w="9062" w:type="dxa"/>
            <w:gridSpan w:val="4"/>
          </w:tcPr>
          <w:p w:rsidR="00A66839" w:rsidRPr="00240DF5" w:rsidRDefault="00A66839" w:rsidP="00240DF5">
            <w:pPr>
              <w:rPr>
                <w:rFonts w:ascii="Arial" w:hAnsi="Arial" w:cs="Arial"/>
              </w:rPr>
            </w:pPr>
            <w:r>
              <w:rPr>
                <w:rFonts w:ascii="Arial" w:hAnsi="Arial" w:cs="Arial"/>
              </w:rPr>
              <w:t>Angabe, dass nachweislich keine schwere Verfehlung begangen wurde, die die Zuverlässigkeit als Bewerber in Frage stellt.</w:t>
            </w:r>
          </w:p>
        </w:tc>
      </w:tr>
      <w:tr w:rsidR="00A66839" w:rsidTr="00805A30">
        <w:tc>
          <w:tcPr>
            <w:tcW w:w="9062" w:type="dxa"/>
            <w:gridSpan w:val="4"/>
          </w:tcPr>
          <w:p w:rsidR="008A0D4D" w:rsidRDefault="008A0D4D" w:rsidP="008A0D4D">
            <w:pPr>
              <w:overflowPunct/>
              <w:autoSpaceDE/>
              <w:autoSpaceDN/>
              <w:adjustRightInd/>
              <w:jc w:val="both"/>
              <w:textAlignment w:val="auto"/>
              <w:rPr>
                <w:rFonts w:ascii="Arial" w:hAnsi="Arial" w:cs="Arial"/>
              </w:rPr>
            </w:pPr>
            <w:r w:rsidRPr="008A0D4D">
              <w:rPr>
                <w:rFonts w:ascii="Arial" w:hAnsi="Arial" w:cs="Arial"/>
              </w:rPr>
              <w:t>Ich erkläre/ wir erklären, dass keine schwere Verfehlung vorliegt, die meine/unsere Zuverlässigkeit als Bewerber/Bieter in Frage stellt</w:t>
            </w:r>
            <w:r w:rsidR="001B363E">
              <w:rPr>
                <w:rFonts w:ascii="Arial" w:hAnsi="Arial" w:cs="Arial"/>
              </w:rPr>
              <w:t>, z. B. wirksames Berufsverbot (§ 70 StGB), wirksames vorläufiges Berufsverbot (§ 132 StPO), wirksame Gewerbeuntersagung (§ 35 GewO), Verstoß gegen § 81 Abs. 1 Nr. 1 GWB, rechtskräftiges Urteil innerhalb der letzten zwei Jahre gegen mich/ und oder Mitarbeiter mit Leitungsaufgaben einschließlich der Überwachung der Geschäftsführung oder der sonstigen Ausübung von Kontrollbefugnissen in leitender Stellung wegen</w:t>
            </w:r>
          </w:p>
          <w:p w:rsidR="001B363E" w:rsidRDefault="001B363E" w:rsidP="008A0D4D">
            <w:pPr>
              <w:overflowPunct/>
              <w:autoSpaceDE/>
              <w:autoSpaceDN/>
              <w:adjustRightInd/>
              <w:jc w:val="both"/>
              <w:textAlignment w:val="auto"/>
              <w:rPr>
                <w:rFonts w:ascii="Arial" w:hAnsi="Arial" w:cs="Arial"/>
              </w:rPr>
            </w:pPr>
            <w:r>
              <w:rPr>
                <w:rFonts w:ascii="Arial" w:hAnsi="Arial" w:cs="Arial"/>
              </w:rPr>
              <w:lastRenderedPageBreak/>
              <w:t>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 (§89 StGB), Bestechlichkeit und Bestechung von Mandatsträgern (§108e StGB), Artikel 2 § 2 des Gesetzes zur Bekämpfung internationaler Bestechung (Bestechung ausländischer Abgeordneter im Zusammenhang mit internationalem Geschäftsverkehr), Bildung kriminelle Vereinigung (§ 129 StGB), Bildung terroristischer Vereinigungen (§ 129a StGB), kriminelle und terroristische Vereinigungen im Ausland (§129b StGB), Menschenhandel (§§ 232, 233 StGB), Förderung des Menschenhandels (§233a StGB), Diebstahl (§ 242 StGB), Unterschlagung (§ 246 StGB), Erpressung (§ 253</w:t>
            </w:r>
            <w:r w:rsidR="00486ADF">
              <w:rPr>
                <w:rFonts w:ascii="Arial" w:hAnsi="Arial" w:cs="Arial"/>
              </w:rPr>
              <w:t xml:space="preserve"> StGB), Geldwäsche (§ 261 StGB), Betrug (§ 263 StGB), Subventionsbetrug (§ 264 StGB), Kreditbetrug (§ 265b StGB), Untreue (§ 266 StGB), Urkundenfälschung (§ 267 StGB), Fälschung technischer Aufzeichnungen (§ 268 StGB), Delitkte im Zusammenhange mit Insolvenzverfahren (§ 283 ff StGB), wettbewerbsbeschränkende Absprachen bei Ausschreibungen (§ 298 StGB), Bestechung im geschäftlichen Verkehr (§ 299 StGB), Brandstiftung (§ 306 StGB), Baugefährdung (§ 319 StGB), Gewässer- und Bodenverunreinigung (§§ 324, 324 a StGB), unerlaubter Umgang mit gefährlichen Abfällen (§ 326 StGB), Vorteilsgewährung (§ 333 StGB), Bestechung (§ 334 StGB), jeweils auch in Verbindung mit § 335a  StGB</w:t>
            </w:r>
          </w:p>
          <w:p w:rsidR="00486ADF" w:rsidRDefault="00486ADF" w:rsidP="008A0D4D">
            <w:pPr>
              <w:overflowPunct/>
              <w:autoSpaceDE/>
              <w:autoSpaceDN/>
              <w:adjustRightInd/>
              <w:jc w:val="both"/>
              <w:textAlignment w:val="auto"/>
              <w:rPr>
                <w:rFonts w:ascii="Arial" w:hAnsi="Arial" w:cs="Arial"/>
              </w:rPr>
            </w:pPr>
            <w:r>
              <w:rPr>
                <w:rFonts w:ascii="Arial" w:hAnsi="Arial" w:cs="Arial"/>
              </w:rPr>
              <w:t>die mit Freiheitsstrafe von mehr als 3 Monaten oder Geldstrafen von mehr als 90 Tagessätzen geahndet wurde.</w:t>
            </w:r>
          </w:p>
          <w:p w:rsidR="00486ADF" w:rsidRDefault="00486ADF" w:rsidP="008A0D4D">
            <w:pPr>
              <w:overflowPunct/>
              <w:autoSpaceDE/>
              <w:autoSpaceDN/>
              <w:adjustRightInd/>
              <w:jc w:val="both"/>
              <w:textAlignment w:val="auto"/>
              <w:rPr>
                <w:rFonts w:ascii="Arial" w:hAnsi="Arial" w:cs="Arial"/>
              </w:rPr>
            </w:pPr>
          </w:p>
          <w:p w:rsidR="00486ADF" w:rsidRPr="008A0D4D" w:rsidRDefault="00486ADF" w:rsidP="008A0D4D">
            <w:pPr>
              <w:overflowPunct/>
              <w:autoSpaceDE/>
              <w:autoSpaceDN/>
              <w:adjustRightInd/>
              <w:jc w:val="both"/>
              <w:textAlignment w:val="auto"/>
              <w:rPr>
                <w:rFonts w:ascii="Arial" w:hAnsi="Arial" w:cs="Arial"/>
              </w:rPr>
            </w:pPr>
            <w:r>
              <w:rPr>
                <w:rFonts w:ascii="Arial" w:hAnsi="Arial" w:cs="Arial"/>
              </w:rPr>
              <w:t>Einer Verurteilung oder der Festsetzung einer Geldbuße im Sinne der genannten Vorschriften stehen eine Verurteilung oder die Festsetzung einer Geldbuße nach den vergleichbaren Vorschriften anderer Staaten gleich.</w:t>
            </w:r>
          </w:p>
          <w:p w:rsidR="008A0D4D" w:rsidRPr="008A0D4D" w:rsidRDefault="008A0D4D" w:rsidP="008A0D4D">
            <w:pPr>
              <w:overflowPunct/>
              <w:autoSpaceDE/>
              <w:autoSpaceDN/>
              <w:adjustRightInd/>
              <w:jc w:val="both"/>
              <w:textAlignment w:val="auto"/>
              <w:rPr>
                <w:rFonts w:ascii="Arial" w:hAnsi="Arial" w:cs="Arial"/>
              </w:rPr>
            </w:pPr>
          </w:p>
          <w:p w:rsidR="00A66839" w:rsidRPr="008A0D4D" w:rsidRDefault="00A66839" w:rsidP="001C1291">
            <w:pPr>
              <w:jc w:val="both"/>
              <w:rPr>
                <w:rFonts w:ascii="Arial" w:hAnsi="Arial" w:cs="Arial"/>
              </w:rPr>
            </w:pPr>
          </w:p>
        </w:tc>
      </w:tr>
      <w:tr w:rsidR="00A66839" w:rsidTr="00805A30">
        <w:tc>
          <w:tcPr>
            <w:tcW w:w="9062" w:type="dxa"/>
            <w:gridSpan w:val="4"/>
          </w:tcPr>
          <w:p w:rsidR="00A66839" w:rsidRPr="00C770D4" w:rsidRDefault="00A66839" w:rsidP="008558DE">
            <w:pPr>
              <w:pStyle w:val="Listenabsatz"/>
              <w:numPr>
                <w:ilvl w:val="0"/>
                <w:numId w:val="1"/>
              </w:numPr>
              <w:rPr>
                <w:rFonts w:ascii="Arial" w:hAnsi="Arial" w:cs="Arial"/>
                <w:b/>
                <w:sz w:val="24"/>
                <w:szCs w:val="24"/>
              </w:rPr>
            </w:pPr>
            <w:r>
              <w:rPr>
                <w:rFonts w:ascii="Arial" w:hAnsi="Arial" w:cs="Arial"/>
                <w:b/>
                <w:sz w:val="24"/>
                <w:szCs w:val="24"/>
              </w:rPr>
              <w:lastRenderedPageBreak/>
              <w:t>Gewerbezentralregisterauszug</w:t>
            </w:r>
          </w:p>
        </w:tc>
      </w:tr>
      <w:tr w:rsidR="00A66839" w:rsidTr="00805A30">
        <w:tc>
          <w:tcPr>
            <w:tcW w:w="9062" w:type="dxa"/>
            <w:gridSpan w:val="4"/>
          </w:tcPr>
          <w:p w:rsidR="00A66839" w:rsidRDefault="00A66839" w:rsidP="006C594E">
            <w:pPr>
              <w:rPr>
                <w:rFonts w:ascii="Arial" w:hAnsi="Arial" w:cs="Arial"/>
              </w:rPr>
            </w:pPr>
            <w:r>
              <w:rPr>
                <w:rFonts w:ascii="Arial" w:hAnsi="Arial" w:cs="Arial"/>
              </w:rPr>
              <w:t>Ab einer Auftragssumme von 30.000 Euro wird der Auftraggeber für den Bieter, auf dessen Angebot der Zuschlag erteilt werden soll, einen Auszug aus dem Gewerbezentralregister gem. § 150a GewO beim Bundesamt für Justiz anfordern.</w:t>
            </w:r>
          </w:p>
          <w:p w:rsidR="00EA56F2" w:rsidRDefault="00EA56F2" w:rsidP="006C594E">
            <w:pPr>
              <w:rPr>
                <w:rFonts w:ascii="Arial" w:hAnsi="Arial" w:cs="Arial"/>
              </w:rPr>
            </w:pPr>
          </w:p>
          <w:p w:rsidR="00EA56F2" w:rsidRDefault="00EA56F2" w:rsidP="006C594E">
            <w:pPr>
              <w:rPr>
                <w:rFonts w:ascii="Arial" w:hAnsi="Arial" w:cs="Arial"/>
              </w:rPr>
            </w:pPr>
            <w:r>
              <w:rPr>
                <w:rFonts w:ascii="Arial" w:hAnsi="Arial" w:cs="Arial"/>
              </w:rPr>
              <w:t>Ich/ wir erklären, 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tc>
      </w:tr>
      <w:tr w:rsidR="00A66839" w:rsidTr="00805A30">
        <w:tc>
          <w:tcPr>
            <w:tcW w:w="9062" w:type="dxa"/>
            <w:gridSpan w:val="4"/>
          </w:tcPr>
          <w:p w:rsidR="00A66839" w:rsidRDefault="00A66839" w:rsidP="00240DF5">
            <w:pPr>
              <w:rPr>
                <w:rFonts w:ascii="Arial" w:hAnsi="Arial" w:cs="Arial"/>
              </w:rPr>
            </w:pPr>
          </w:p>
        </w:tc>
      </w:tr>
      <w:tr w:rsidR="00A66839" w:rsidTr="00805A30">
        <w:tc>
          <w:tcPr>
            <w:tcW w:w="9062" w:type="dxa"/>
            <w:gridSpan w:val="4"/>
          </w:tcPr>
          <w:p w:rsidR="00A66839" w:rsidRPr="00C770D4" w:rsidRDefault="00A66839" w:rsidP="008558DE">
            <w:pPr>
              <w:pStyle w:val="Listenabsatz"/>
              <w:numPr>
                <w:ilvl w:val="0"/>
                <w:numId w:val="1"/>
              </w:numPr>
              <w:rPr>
                <w:rFonts w:ascii="Arial" w:hAnsi="Arial" w:cs="Arial"/>
                <w:b/>
                <w:sz w:val="24"/>
                <w:szCs w:val="24"/>
              </w:rPr>
            </w:pPr>
            <w:r>
              <w:rPr>
                <w:rFonts w:ascii="Arial" w:hAnsi="Arial" w:cs="Arial"/>
                <w:b/>
                <w:sz w:val="24"/>
                <w:szCs w:val="24"/>
              </w:rPr>
              <w:t>Zahlung von Steuern und Abgaben</w:t>
            </w:r>
          </w:p>
        </w:tc>
      </w:tr>
      <w:tr w:rsidR="00A66839" w:rsidTr="00805A30">
        <w:tc>
          <w:tcPr>
            <w:tcW w:w="9062" w:type="dxa"/>
            <w:gridSpan w:val="4"/>
          </w:tcPr>
          <w:p w:rsidR="00A66839" w:rsidRDefault="00A66839" w:rsidP="00240DF5">
            <w:pPr>
              <w:rPr>
                <w:rFonts w:ascii="Arial" w:hAnsi="Arial" w:cs="Arial"/>
              </w:rPr>
            </w:pPr>
            <w:r>
              <w:rPr>
                <w:rFonts w:ascii="Arial" w:hAnsi="Arial" w:cs="Arial"/>
              </w:rPr>
              <w:t>Angaben, dass die Verpflichtung zur Zahlung von Steuern und Abgaben sowie der Beiträge zur gesetzlichen Sozialversicherung ordnungsgemäß erfüllt ist, soweit sie der Pflicht zur Beitragszahlung unterfallen.</w:t>
            </w:r>
          </w:p>
          <w:p w:rsidR="00A66839" w:rsidRDefault="00A66839" w:rsidP="00240DF5">
            <w:pPr>
              <w:rPr>
                <w:rFonts w:ascii="Arial" w:hAnsi="Arial" w:cs="Arial"/>
              </w:rPr>
            </w:pPr>
          </w:p>
        </w:tc>
      </w:tr>
      <w:tr w:rsidR="00A66839" w:rsidTr="00805A30">
        <w:tc>
          <w:tcPr>
            <w:tcW w:w="7613" w:type="dxa"/>
            <w:gridSpan w:val="2"/>
          </w:tcPr>
          <w:p w:rsidR="00A66839" w:rsidRDefault="00A66839" w:rsidP="00240DF5">
            <w:pPr>
              <w:rPr>
                <w:rFonts w:ascii="Arial" w:hAnsi="Arial" w:cs="Arial"/>
              </w:rPr>
            </w:pPr>
          </w:p>
        </w:tc>
        <w:tc>
          <w:tcPr>
            <w:tcW w:w="709" w:type="dxa"/>
          </w:tcPr>
          <w:p w:rsidR="00A66839" w:rsidRDefault="00A66839" w:rsidP="008558DE">
            <w:pPr>
              <w:jc w:val="center"/>
              <w:rPr>
                <w:rFonts w:ascii="Arial" w:hAnsi="Arial" w:cs="Arial"/>
              </w:rPr>
            </w:pPr>
            <w:r>
              <w:rPr>
                <w:rFonts w:ascii="Arial" w:hAnsi="Arial" w:cs="Arial"/>
              </w:rPr>
              <w:t>ja</w:t>
            </w:r>
          </w:p>
        </w:tc>
        <w:tc>
          <w:tcPr>
            <w:tcW w:w="740" w:type="dxa"/>
          </w:tcPr>
          <w:p w:rsidR="00A66839" w:rsidRDefault="00A66839" w:rsidP="008558DE">
            <w:pPr>
              <w:jc w:val="center"/>
              <w:rPr>
                <w:rFonts w:ascii="Arial" w:hAnsi="Arial" w:cs="Arial"/>
              </w:rPr>
            </w:pPr>
            <w:r>
              <w:rPr>
                <w:rFonts w:ascii="Arial" w:hAnsi="Arial" w:cs="Arial"/>
              </w:rPr>
              <w:t>nein</w:t>
            </w:r>
          </w:p>
        </w:tc>
      </w:tr>
      <w:tr w:rsidR="00A66839" w:rsidTr="00805A30">
        <w:tc>
          <w:tcPr>
            <w:tcW w:w="7613" w:type="dxa"/>
            <w:gridSpan w:val="2"/>
          </w:tcPr>
          <w:p w:rsidR="00A66839" w:rsidRDefault="00A66839" w:rsidP="00EA56F2">
            <w:pPr>
              <w:rPr>
                <w:rFonts w:ascii="Arial" w:hAnsi="Arial" w:cs="Arial"/>
              </w:rPr>
            </w:pPr>
            <w:r>
              <w:rPr>
                <w:rFonts w:ascii="Arial" w:hAnsi="Arial" w:cs="Arial"/>
              </w:rPr>
              <w:t>Ich erkläre/ wir erklären, dass ich/ wir meine/ unsere Verpflichtung zur Zahlung von Steuern und Abgaben sowie der Beiträge zur gesetzlichen Sozialversicherung, soweit sie der Pflicht zur Beitragszahlung unterliegen, ordnungsgemäß erfüllt habe/habe</w:t>
            </w:r>
            <w:r w:rsidR="00EA56F2">
              <w:rPr>
                <w:rFonts w:ascii="Arial" w:hAnsi="Arial" w:cs="Arial"/>
              </w:rPr>
              <w:t>n</w:t>
            </w:r>
            <w:r>
              <w:rPr>
                <w:rFonts w:ascii="Arial" w:hAnsi="Arial" w:cs="Arial"/>
              </w:rPr>
              <w:t>.</w:t>
            </w:r>
          </w:p>
        </w:tc>
        <w:tc>
          <w:tcPr>
            <w:tcW w:w="709" w:type="dxa"/>
          </w:tcPr>
          <w:p w:rsidR="00A66839" w:rsidRPr="00C770D4" w:rsidRDefault="003D4C47" w:rsidP="008558DE">
            <w:pPr>
              <w:jc w:val="center"/>
              <w:rPr>
                <w:rFonts w:ascii="Arial" w:hAnsi="Arial" w:cs="Arial"/>
              </w:rPr>
            </w:pPr>
            <w:r>
              <w:rPr>
                <w:rFonts w:ascii="Arial" w:hAnsi="Arial" w:cs="Arial"/>
              </w:rPr>
              <w:fldChar w:fldCharType="begin">
                <w:ffData>
                  <w:name w:val="Kontrollkästchen10"/>
                  <w:enabled/>
                  <w:calcOnExit w:val="0"/>
                  <w:checkBox>
                    <w:sizeAuto/>
                    <w:default w:val="0"/>
                  </w:checkBox>
                </w:ffData>
              </w:fldChar>
            </w:r>
            <w:r w:rsidR="00A66839">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c>
          <w:tcPr>
            <w:tcW w:w="740" w:type="dxa"/>
          </w:tcPr>
          <w:p w:rsidR="00A66839" w:rsidRPr="00C770D4" w:rsidRDefault="003D4C47" w:rsidP="008558DE">
            <w:pPr>
              <w:jc w:val="center"/>
              <w:rPr>
                <w:rFonts w:ascii="Arial" w:hAnsi="Arial" w:cs="Arial"/>
              </w:rPr>
            </w:pPr>
            <w:r>
              <w:rPr>
                <w:rFonts w:ascii="Arial" w:hAnsi="Arial" w:cs="Arial"/>
              </w:rPr>
              <w:fldChar w:fldCharType="begin">
                <w:ffData>
                  <w:name w:val="Kontrollkästchen11"/>
                  <w:enabled/>
                  <w:calcOnExit w:val="0"/>
                  <w:checkBox>
                    <w:sizeAuto/>
                    <w:default w:val="0"/>
                  </w:checkBox>
                </w:ffData>
              </w:fldChar>
            </w:r>
            <w:r w:rsidR="00A66839">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r>
      <w:tr w:rsidR="00A66839" w:rsidTr="00805A30">
        <w:tc>
          <w:tcPr>
            <w:tcW w:w="7613" w:type="dxa"/>
            <w:gridSpan w:val="2"/>
          </w:tcPr>
          <w:p w:rsidR="00A66839" w:rsidRDefault="00A66839" w:rsidP="00240DF5">
            <w:pPr>
              <w:rPr>
                <w:rFonts w:ascii="Arial" w:hAnsi="Arial" w:cs="Arial"/>
              </w:rPr>
            </w:pPr>
            <w:r>
              <w:rPr>
                <w:rFonts w:ascii="Arial" w:hAnsi="Arial" w:cs="Arial"/>
              </w:rPr>
              <w:t>Ich unterliege/ wir unterliegen der Pflicht zur Beitragszahlung zur gesetzlichen Sozialversicherung</w:t>
            </w:r>
          </w:p>
        </w:tc>
        <w:tc>
          <w:tcPr>
            <w:tcW w:w="709" w:type="dxa"/>
          </w:tcPr>
          <w:p w:rsidR="00A66839" w:rsidRPr="00C770D4" w:rsidRDefault="003D4C47" w:rsidP="008558DE">
            <w:pPr>
              <w:jc w:val="center"/>
              <w:rPr>
                <w:rFonts w:ascii="Arial" w:hAnsi="Arial" w:cs="Arial"/>
              </w:rPr>
            </w:pPr>
            <w:r>
              <w:rPr>
                <w:rFonts w:ascii="Arial" w:hAnsi="Arial" w:cs="Arial"/>
              </w:rPr>
              <w:fldChar w:fldCharType="begin">
                <w:ffData>
                  <w:name w:val="Kontrollkästchen10"/>
                  <w:enabled/>
                  <w:calcOnExit w:val="0"/>
                  <w:checkBox>
                    <w:sizeAuto/>
                    <w:default w:val="0"/>
                  </w:checkBox>
                </w:ffData>
              </w:fldChar>
            </w:r>
            <w:r w:rsidR="00A66839">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c>
          <w:tcPr>
            <w:tcW w:w="740" w:type="dxa"/>
          </w:tcPr>
          <w:p w:rsidR="00A66839" w:rsidRPr="00C770D4" w:rsidRDefault="003D4C47" w:rsidP="008558DE">
            <w:pPr>
              <w:jc w:val="center"/>
              <w:rPr>
                <w:rFonts w:ascii="Arial" w:hAnsi="Arial" w:cs="Arial"/>
              </w:rPr>
            </w:pPr>
            <w:r>
              <w:rPr>
                <w:rFonts w:ascii="Arial" w:hAnsi="Arial" w:cs="Arial"/>
              </w:rPr>
              <w:fldChar w:fldCharType="begin">
                <w:ffData>
                  <w:name w:val="Kontrollkästchen11"/>
                  <w:enabled/>
                  <w:calcOnExit w:val="0"/>
                  <w:checkBox>
                    <w:sizeAuto/>
                    <w:default w:val="0"/>
                  </w:checkBox>
                </w:ffData>
              </w:fldChar>
            </w:r>
            <w:r w:rsidR="00A66839">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r>
      <w:tr w:rsidR="00A66839" w:rsidTr="00805A30">
        <w:tc>
          <w:tcPr>
            <w:tcW w:w="7613" w:type="dxa"/>
            <w:gridSpan w:val="2"/>
          </w:tcPr>
          <w:p w:rsidR="00A66839" w:rsidRDefault="00A66839" w:rsidP="00240DF5">
            <w:pPr>
              <w:rPr>
                <w:rFonts w:ascii="Arial" w:hAnsi="Arial" w:cs="Arial"/>
              </w:rPr>
            </w:pPr>
          </w:p>
        </w:tc>
        <w:tc>
          <w:tcPr>
            <w:tcW w:w="709" w:type="dxa"/>
          </w:tcPr>
          <w:p w:rsidR="00A66839" w:rsidRDefault="00A66839" w:rsidP="008558DE">
            <w:pPr>
              <w:jc w:val="center"/>
              <w:rPr>
                <w:rFonts w:ascii="Arial" w:hAnsi="Arial" w:cs="Arial"/>
              </w:rPr>
            </w:pPr>
          </w:p>
        </w:tc>
        <w:tc>
          <w:tcPr>
            <w:tcW w:w="740" w:type="dxa"/>
          </w:tcPr>
          <w:p w:rsidR="00A66839" w:rsidRDefault="00A66839" w:rsidP="008558DE">
            <w:pPr>
              <w:jc w:val="center"/>
              <w:rPr>
                <w:rFonts w:ascii="Arial" w:hAnsi="Arial" w:cs="Arial"/>
              </w:rPr>
            </w:pPr>
          </w:p>
        </w:tc>
      </w:tr>
      <w:tr w:rsidR="00A66839" w:rsidTr="00805A30">
        <w:tc>
          <w:tcPr>
            <w:tcW w:w="7613" w:type="dxa"/>
            <w:gridSpan w:val="2"/>
          </w:tcPr>
          <w:p w:rsidR="00A66839" w:rsidRPr="00BC7387" w:rsidRDefault="00BC7387" w:rsidP="00BC7387">
            <w:pPr>
              <w:pStyle w:val="Listenabsatz"/>
              <w:numPr>
                <w:ilvl w:val="0"/>
                <w:numId w:val="1"/>
              </w:numPr>
              <w:rPr>
                <w:rFonts w:ascii="Arial" w:hAnsi="Arial" w:cs="Arial"/>
                <w:b/>
                <w:sz w:val="24"/>
                <w:szCs w:val="24"/>
              </w:rPr>
            </w:pPr>
            <w:r w:rsidRPr="00BC7387">
              <w:rPr>
                <w:rFonts w:ascii="Arial" w:hAnsi="Arial" w:cs="Arial"/>
                <w:b/>
                <w:sz w:val="24"/>
                <w:szCs w:val="24"/>
              </w:rPr>
              <w:t>Berufsgenossenschaft</w:t>
            </w:r>
          </w:p>
        </w:tc>
        <w:tc>
          <w:tcPr>
            <w:tcW w:w="709" w:type="dxa"/>
          </w:tcPr>
          <w:p w:rsidR="00A66839" w:rsidRDefault="00A66839" w:rsidP="008558DE">
            <w:pPr>
              <w:jc w:val="center"/>
              <w:rPr>
                <w:rFonts w:ascii="Arial" w:hAnsi="Arial" w:cs="Arial"/>
              </w:rPr>
            </w:pPr>
          </w:p>
        </w:tc>
        <w:tc>
          <w:tcPr>
            <w:tcW w:w="740" w:type="dxa"/>
          </w:tcPr>
          <w:p w:rsidR="00A66839" w:rsidRDefault="00A66839" w:rsidP="008558DE">
            <w:pPr>
              <w:jc w:val="center"/>
              <w:rPr>
                <w:rFonts w:ascii="Arial" w:hAnsi="Arial" w:cs="Arial"/>
              </w:rPr>
            </w:pPr>
          </w:p>
        </w:tc>
      </w:tr>
      <w:tr w:rsidR="00BC7387" w:rsidTr="00805A30">
        <w:tc>
          <w:tcPr>
            <w:tcW w:w="7613" w:type="dxa"/>
            <w:gridSpan w:val="2"/>
          </w:tcPr>
          <w:p w:rsidR="00BC7387" w:rsidRPr="00BC7387" w:rsidRDefault="00BC7387" w:rsidP="00BC7387">
            <w:pPr>
              <w:rPr>
                <w:rFonts w:ascii="Arial" w:hAnsi="Arial" w:cs="Arial"/>
                <w:b/>
                <w:sz w:val="24"/>
                <w:szCs w:val="24"/>
              </w:rPr>
            </w:pPr>
            <w:r w:rsidRPr="00BC7387">
              <w:rPr>
                <w:rFonts w:ascii="Arial" w:hAnsi="Arial" w:cs="Arial"/>
              </w:rPr>
              <w:t>Angaben, dass sich das Unternehmen bei der Berufsgenossenschaft angemeldet hat.</w:t>
            </w:r>
          </w:p>
        </w:tc>
        <w:tc>
          <w:tcPr>
            <w:tcW w:w="709" w:type="dxa"/>
          </w:tcPr>
          <w:p w:rsidR="00BC7387" w:rsidRDefault="00BC7387" w:rsidP="008558DE">
            <w:pPr>
              <w:jc w:val="center"/>
              <w:rPr>
                <w:rFonts w:ascii="Arial" w:hAnsi="Arial" w:cs="Arial"/>
              </w:rPr>
            </w:pPr>
          </w:p>
        </w:tc>
        <w:tc>
          <w:tcPr>
            <w:tcW w:w="740" w:type="dxa"/>
          </w:tcPr>
          <w:p w:rsidR="00BC7387" w:rsidRDefault="00BC7387" w:rsidP="008558DE">
            <w:pPr>
              <w:jc w:val="center"/>
              <w:rPr>
                <w:rFonts w:ascii="Arial" w:hAnsi="Arial" w:cs="Arial"/>
              </w:rPr>
            </w:pPr>
          </w:p>
        </w:tc>
      </w:tr>
      <w:tr w:rsidR="00BC7387" w:rsidTr="00805A30">
        <w:tc>
          <w:tcPr>
            <w:tcW w:w="7613" w:type="dxa"/>
            <w:gridSpan w:val="2"/>
          </w:tcPr>
          <w:p w:rsidR="00BC7387" w:rsidRPr="00BC7387" w:rsidRDefault="00BC7387" w:rsidP="00BC7387">
            <w:pPr>
              <w:rPr>
                <w:rFonts w:ascii="Arial" w:hAnsi="Arial" w:cs="Arial"/>
              </w:rPr>
            </w:pPr>
          </w:p>
        </w:tc>
        <w:tc>
          <w:tcPr>
            <w:tcW w:w="709" w:type="dxa"/>
          </w:tcPr>
          <w:p w:rsidR="00BC7387" w:rsidRDefault="00BC7387" w:rsidP="004E2E8E">
            <w:pPr>
              <w:jc w:val="center"/>
              <w:rPr>
                <w:rFonts w:ascii="Arial" w:hAnsi="Arial" w:cs="Arial"/>
              </w:rPr>
            </w:pPr>
            <w:r>
              <w:rPr>
                <w:rFonts w:ascii="Arial" w:hAnsi="Arial" w:cs="Arial"/>
              </w:rPr>
              <w:t>ja</w:t>
            </w:r>
          </w:p>
        </w:tc>
        <w:tc>
          <w:tcPr>
            <w:tcW w:w="740" w:type="dxa"/>
          </w:tcPr>
          <w:p w:rsidR="00BC7387" w:rsidRDefault="00BC7387" w:rsidP="004E2E8E">
            <w:pPr>
              <w:jc w:val="center"/>
              <w:rPr>
                <w:rFonts w:ascii="Arial" w:hAnsi="Arial" w:cs="Arial"/>
              </w:rPr>
            </w:pPr>
            <w:r>
              <w:rPr>
                <w:rFonts w:ascii="Arial" w:hAnsi="Arial" w:cs="Arial"/>
              </w:rPr>
              <w:t>nein</w:t>
            </w:r>
          </w:p>
        </w:tc>
      </w:tr>
      <w:tr w:rsidR="00BC7387" w:rsidTr="00805A30">
        <w:tc>
          <w:tcPr>
            <w:tcW w:w="7613" w:type="dxa"/>
            <w:gridSpan w:val="2"/>
          </w:tcPr>
          <w:p w:rsidR="00BC7387" w:rsidRDefault="00BC7387" w:rsidP="00BC7387">
            <w:pPr>
              <w:rPr>
                <w:rFonts w:ascii="Arial" w:hAnsi="Arial" w:cs="Arial"/>
              </w:rPr>
            </w:pPr>
            <w:r>
              <w:rPr>
                <w:rFonts w:ascii="Arial" w:hAnsi="Arial" w:cs="Arial"/>
              </w:rPr>
              <w:t>Ich bin/ Wir sind Mitglied der Berufsgenossenschaft</w:t>
            </w:r>
          </w:p>
          <w:p w:rsidR="00BC7387" w:rsidRDefault="00BC7387" w:rsidP="00BC7387">
            <w:pPr>
              <w:rPr>
                <w:rFonts w:ascii="Arial" w:hAnsi="Arial" w:cs="Arial"/>
              </w:rPr>
            </w:pPr>
          </w:p>
          <w:p w:rsidR="00BC7387" w:rsidRPr="00BC7387" w:rsidRDefault="00BC7387" w:rsidP="00BC7387">
            <w:pPr>
              <w:rPr>
                <w:rFonts w:ascii="Arial" w:hAnsi="Arial" w:cs="Arial"/>
              </w:rPr>
            </w:pPr>
            <w:r>
              <w:rPr>
                <w:rFonts w:ascii="Arial" w:hAnsi="Arial" w:cs="Arial"/>
              </w:rPr>
              <w:t>Wenn ja, bitte Nr. hier eintragen:</w:t>
            </w:r>
          </w:p>
        </w:tc>
        <w:tc>
          <w:tcPr>
            <w:tcW w:w="709" w:type="dxa"/>
          </w:tcPr>
          <w:p w:rsidR="00BC7387" w:rsidRDefault="00F80A74" w:rsidP="008558DE">
            <w:pPr>
              <w:jc w:val="center"/>
              <w:rPr>
                <w:rFonts w:ascii="Arial" w:hAnsi="Arial" w:cs="Arial"/>
              </w:rPr>
            </w:pPr>
            <w:r>
              <w:rPr>
                <w:rFonts w:ascii="Arial" w:hAnsi="Arial" w:cs="Arial"/>
              </w:rPr>
              <w:fldChar w:fldCharType="begin">
                <w:ffData>
                  <w:name w:val="Kontrollkästchen10"/>
                  <w:enabled/>
                  <w:calcOnExit w:val="0"/>
                  <w:checkBox>
                    <w:sizeAuto/>
                    <w:default w:val="0"/>
                  </w:checkBox>
                </w:ffData>
              </w:fldChar>
            </w:r>
            <w:r>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c>
          <w:tcPr>
            <w:tcW w:w="740" w:type="dxa"/>
          </w:tcPr>
          <w:p w:rsidR="00BC7387" w:rsidRDefault="00F80A74" w:rsidP="008558DE">
            <w:pPr>
              <w:jc w:val="center"/>
              <w:rPr>
                <w:rFonts w:ascii="Arial" w:hAnsi="Arial" w:cs="Arial"/>
              </w:rPr>
            </w:pPr>
            <w:r>
              <w:rPr>
                <w:rFonts w:ascii="Arial" w:hAnsi="Arial" w:cs="Arial"/>
              </w:rPr>
              <w:fldChar w:fldCharType="begin">
                <w:ffData>
                  <w:name w:val="Kontrollkästchen10"/>
                  <w:enabled/>
                  <w:calcOnExit w:val="0"/>
                  <w:checkBox>
                    <w:sizeAuto/>
                    <w:default w:val="0"/>
                  </w:checkBox>
                </w:ffData>
              </w:fldChar>
            </w:r>
            <w:r>
              <w:rPr>
                <w:rFonts w:ascii="Arial" w:hAnsi="Arial" w:cs="Arial"/>
              </w:rPr>
              <w:instrText xml:space="preserve"> FORMCHECKBOX </w:instrText>
            </w:r>
            <w:r w:rsidR="00682EFC">
              <w:rPr>
                <w:rFonts w:ascii="Arial" w:hAnsi="Arial" w:cs="Arial"/>
              </w:rPr>
            </w:r>
            <w:r w:rsidR="00682EFC">
              <w:rPr>
                <w:rFonts w:ascii="Arial" w:hAnsi="Arial" w:cs="Arial"/>
              </w:rPr>
              <w:fldChar w:fldCharType="separate"/>
            </w:r>
            <w:r>
              <w:rPr>
                <w:rFonts w:ascii="Arial" w:hAnsi="Arial" w:cs="Arial"/>
              </w:rPr>
              <w:fldChar w:fldCharType="end"/>
            </w:r>
          </w:p>
        </w:tc>
      </w:tr>
      <w:tr w:rsidR="00BC7387" w:rsidTr="00805A30">
        <w:tc>
          <w:tcPr>
            <w:tcW w:w="9062" w:type="dxa"/>
            <w:gridSpan w:val="4"/>
          </w:tcPr>
          <w:p w:rsidR="00BC7387" w:rsidRDefault="00BC7387" w:rsidP="008558DE">
            <w:pPr>
              <w:jc w:val="center"/>
              <w:rPr>
                <w:rFonts w:ascii="Arial" w:hAnsi="Arial" w:cs="Arial"/>
              </w:rPr>
            </w:pPr>
          </w:p>
        </w:tc>
      </w:tr>
      <w:tr w:rsidR="00BC7387" w:rsidTr="00805A30">
        <w:tc>
          <w:tcPr>
            <w:tcW w:w="9062" w:type="dxa"/>
            <w:gridSpan w:val="4"/>
          </w:tcPr>
          <w:p w:rsidR="00BC7387" w:rsidRDefault="00BC7387" w:rsidP="00BC7387">
            <w:pPr>
              <w:rPr>
                <w:rFonts w:ascii="Arial" w:hAnsi="Arial" w:cs="Arial"/>
              </w:rPr>
            </w:pPr>
            <w:r>
              <w:rPr>
                <w:rFonts w:ascii="Arial" w:hAnsi="Arial" w:cs="Arial"/>
              </w:rPr>
              <w:t>Mir/ uns ist bekannt, dass die jeweils genannten Bestätigungen der Eigenerklärungen innerhalb von 6 Kalendertagen nach Aufforderung durch die Vergabestelle vorgelegt werden müssen</w:t>
            </w:r>
            <w:r w:rsidR="00C024C9">
              <w:rPr>
                <w:rFonts w:ascii="Arial" w:hAnsi="Arial" w:cs="Arial"/>
              </w:rPr>
              <w:t xml:space="preserve"> und mein/ </w:t>
            </w:r>
            <w:r w:rsidR="00C024C9">
              <w:rPr>
                <w:rFonts w:ascii="Arial" w:hAnsi="Arial" w:cs="Arial"/>
              </w:rPr>
              <w:lastRenderedPageBreak/>
              <w:t>unser Teilnahmeantrag ausgeschlossen wird, wenn die Unterlagen nicht vollständig innerhalb dieser Frist vorgelegt werden</w:t>
            </w:r>
          </w:p>
        </w:tc>
      </w:tr>
    </w:tbl>
    <w:p w:rsidR="00931D54" w:rsidRDefault="00931D54">
      <w:pPr>
        <w:rPr>
          <w:rFonts w:ascii="Arial" w:hAnsi="Arial" w:cs="Arial"/>
        </w:rPr>
      </w:pPr>
    </w:p>
    <w:p w:rsidR="00DE09DB" w:rsidRPr="00DE09DB" w:rsidRDefault="00DE09DB" w:rsidP="00DE09DB">
      <w:pPr>
        <w:jc w:val="both"/>
        <w:rPr>
          <w:rFonts w:ascii="Arial" w:hAnsi="Arial" w:cs="Arial"/>
        </w:rPr>
      </w:pPr>
      <w:r w:rsidRPr="00DE09DB">
        <w:rPr>
          <w:rFonts w:ascii="Arial" w:hAnsi="Arial" w:cs="Arial"/>
        </w:rPr>
        <w:t>Ich versichere die Richtigkeit meiner Angaben.</w:t>
      </w:r>
    </w:p>
    <w:p w:rsidR="00DE09DB" w:rsidRPr="00DE09DB" w:rsidRDefault="00DE09DB" w:rsidP="00DE09DB">
      <w:pPr>
        <w:jc w:val="both"/>
        <w:rPr>
          <w:rFonts w:ascii="Arial" w:hAnsi="Arial" w:cs="Arial"/>
        </w:rPr>
      </w:pPr>
    </w:p>
    <w:p w:rsidR="00DE09DB" w:rsidRPr="00DE09DB" w:rsidRDefault="00DE09DB" w:rsidP="00DE09DB">
      <w:pPr>
        <w:jc w:val="both"/>
        <w:rPr>
          <w:rFonts w:ascii="Arial" w:hAnsi="Arial" w:cs="Arial"/>
        </w:rPr>
      </w:pPr>
      <w:r w:rsidRPr="00DE09DB">
        <w:rPr>
          <w:rFonts w:ascii="Arial" w:hAnsi="Arial" w:cs="Arial"/>
        </w:rPr>
        <w:t>Ich bin mir bewusst, dass eine wissentlich falsche Angabe in der vorstehenden Erklärung</w:t>
      </w:r>
    </w:p>
    <w:p w:rsidR="00DE09DB" w:rsidRPr="00DE09DB" w:rsidRDefault="00DE09DB" w:rsidP="00DE09DB">
      <w:pPr>
        <w:jc w:val="both"/>
        <w:rPr>
          <w:rFonts w:ascii="Arial" w:hAnsi="Arial" w:cs="Arial"/>
        </w:rPr>
      </w:pPr>
      <w:r w:rsidRPr="00DE09DB">
        <w:rPr>
          <w:rFonts w:ascii="Arial" w:hAnsi="Arial" w:cs="Arial"/>
        </w:rPr>
        <w:t>1. den Ausschluss von diese</w:t>
      </w:r>
      <w:r w:rsidR="00EA56F2">
        <w:rPr>
          <w:rFonts w:ascii="Arial" w:hAnsi="Arial" w:cs="Arial"/>
        </w:rPr>
        <w:t>m</w:t>
      </w:r>
      <w:r w:rsidRPr="00DE09DB">
        <w:rPr>
          <w:rFonts w:ascii="Arial" w:hAnsi="Arial" w:cs="Arial"/>
        </w:rPr>
        <w:t xml:space="preserve"> Vergabeverfahren zur Folge hat.</w:t>
      </w:r>
    </w:p>
    <w:p w:rsidR="00DE09DB" w:rsidRPr="00DE09DB" w:rsidRDefault="00DE09DB" w:rsidP="00DE09DB">
      <w:pPr>
        <w:jc w:val="both"/>
        <w:rPr>
          <w:rFonts w:ascii="Arial" w:hAnsi="Arial" w:cs="Arial"/>
        </w:rPr>
      </w:pPr>
      <w:r w:rsidRPr="00DE09DB">
        <w:rPr>
          <w:rFonts w:ascii="Arial" w:hAnsi="Arial" w:cs="Arial"/>
        </w:rPr>
        <w:t>2. den Ausschluss von weiteren Auftragserteilungen zur Folge haben kann.</w:t>
      </w:r>
    </w:p>
    <w:p w:rsidR="00DE09DB" w:rsidRPr="00DE09DB" w:rsidRDefault="00DE09DB" w:rsidP="00DE09DB">
      <w:pPr>
        <w:jc w:val="both"/>
        <w:rPr>
          <w:rFonts w:ascii="Arial" w:hAnsi="Arial" w:cs="Arial"/>
        </w:rPr>
      </w:pPr>
    </w:p>
    <w:p w:rsidR="00DE09DB" w:rsidRPr="00DE09DB" w:rsidRDefault="00DE09DB" w:rsidP="00DE09DB">
      <w:pPr>
        <w:jc w:val="both"/>
        <w:rPr>
          <w:rFonts w:ascii="Arial" w:hAnsi="Arial" w:cs="Arial"/>
        </w:rPr>
      </w:pPr>
    </w:p>
    <w:p w:rsidR="00DE09DB" w:rsidRPr="00DE09DB" w:rsidRDefault="00DE09DB" w:rsidP="00DE09DB">
      <w:pPr>
        <w:jc w:val="both"/>
        <w:rPr>
          <w:rFonts w:ascii="Arial" w:hAnsi="Arial" w:cs="Arial"/>
        </w:rPr>
      </w:pPr>
      <w:r w:rsidRPr="00DE09DB">
        <w:rPr>
          <w:rFonts w:ascii="Arial" w:hAnsi="Arial" w:cs="Arial"/>
        </w:rPr>
        <w:t>__________________________________________________</w:t>
      </w:r>
    </w:p>
    <w:p w:rsidR="00DE09DB" w:rsidRPr="00DE09DB" w:rsidRDefault="00DE09DB" w:rsidP="00DE09DB">
      <w:pPr>
        <w:jc w:val="both"/>
        <w:rPr>
          <w:rFonts w:ascii="Arial" w:hAnsi="Arial" w:cs="Arial"/>
        </w:rPr>
      </w:pPr>
      <w:r w:rsidRPr="00DE09DB">
        <w:rPr>
          <w:rFonts w:ascii="Arial" w:hAnsi="Arial" w:cs="Arial"/>
        </w:rPr>
        <w:t>Name in Druckbuchstaben</w:t>
      </w:r>
    </w:p>
    <w:p w:rsidR="00DE09DB" w:rsidRPr="00DE09DB" w:rsidRDefault="00DE09DB" w:rsidP="00DE09DB">
      <w:pPr>
        <w:jc w:val="both"/>
        <w:rPr>
          <w:rFonts w:ascii="Arial" w:hAnsi="Arial" w:cs="Arial"/>
        </w:rPr>
      </w:pPr>
    </w:p>
    <w:p w:rsidR="00DE09DB" w:rsidRPr="00DE09DB" w:rsidRDefault="00DE09DB" w:rsidP="00DE09DB">
      <w:pPr>
        <w:jc w:val="both"/>
        <w:rPr>
          <w:rFonts w:ascii="Arial" w:hAnsi="Arial" w:cs="Arial"/>
        </w:rPr>
      </w:pPr>
    </w:p>
    <w:p w:rsidR="00DE09DB" w:rsidRPr="00DE09DB" w:rsidRDefault="00DE09DB" w:rsidP="00DE09DB">
      <w:pPr>
        <w:rPr>
          <w:rFonts w:ascii="Arial" w:hAnsi="Arial" w:cs="Arial"/>
        </w:rPr>
      </w:pPr>
    </w:p>
    <w:p w:rsidR="00DE09DB" w:rsidRPr="00DE09DB" w:rsidRDefault="00DE09DB" w:rsidP="00DE09DB">
      <w:pPr>
        <w:rPr>
          <w:rFonts w:ascii="Arial" w:hAnsi="Arial" w:cs="Arial"/>
        </w:rPr>
      </w:pPr>
      <w:r w:rsidRPr="00DE09DB">
        <w:rPr>
          <w:rFonts w:ascii="Arial" w:hAnsi="Arial" w:cs="Arial"/>
        </w:rPr>
        <w:t>____________________________</w:t>
      </w:r>
      <w:r w:rsidRPr="00DE09DB">
        <w:rPr>
          <w:rFonts w:ascii="Arial" w:hAnsi="Arial" w:cs="Arial"/>
        </w:rPr>
        <w:tab/>
      </w:r>
      <w:r w:rsidRPr="00DE09DB">
        <w:rPr>
          <w:rFonts w:ascii="Arial" w:hAnsi="Arial" w:cs="Arial"/>
        </w:rPr>
        <w:tab/>
        <w:t>__________________________________________</w:t>
      </w:r>
    </w:p>
    <w:p w:rsidR="00DE09DB" w:rsidRPr="00DE09DB" w:rsidRDefault="00DE09DB" w:rsidP="00DE09DB">
      <w:pPr>
        <w:rPr>
          <w:rFonts w:ascii="Arial" w:hAnsi="Arial" w:cs="Arial"/>
        </w:rPr>
      </w:pPr>
      <w:r w:rsidRPr="00DE09DB">
        <w:rPr>
          <w:rFonts w:ascii="Arial" w:hAnsi="Arial" w:cs="Arial"/>
        </w:rPr>
        <w:t>(Ort, Datum)</w:t>
      </w:r>
      <w:r w:rsidRPr="00DE09DB">
        <w:rPr>
          <w:rFonts w:ascii="Arial" w:hAnsi="Arial" w:cs="Arial"/>
        </w:rPr>
        <w:tab/>
      </w:r>
      <w:r w:rsidRPr="00DE09DB">
        <w:rPr>
          <w:rFonts w:ascii="Arial" w:hAnsi="Arial" w:cs="Arial"/>
        </w:rPr>
        <w:tab/>
      </w:r>
      <w:r w:rsidRPr="00DE09DB">
        <w:rPr>
          <w:rFonts w:ascii="Arial" w:hAnsi="Arial" w:cs="Arial"/>
        </w:rPr>
        <w:tab/>
      </w:r>
      <w:r w:rsidRPr="00DE09DB">
        <w:rPr>
          <w:rFonts w:ascii="Arial" w:hAnsi="Arial" w:cs="Arial"/>
        </w:rPr>
        <w:tab/>
      </w:r>
      <w:r w:rsidRPr="00DE09DB">
        <w:rPr>
          <w:rFonts w:ascii="Arial" w:hAnsi="Arial" w:cs="Arial"/>
        </w:rPr>
        <w:tab/>
        <w:t>(Stempel und Unterschrift</w:t>
      </w:r>
      <w:r w:rsidR="00682EFC">
        <w:rPr>
          <w:rFonts w:ascii="Arial" w:hAnsi="Arial" w:cs="Arial"/>
        </w:rPr>
        <w:t xml:space="preserve"> oder Signatur</w:t>
      </w:r>
      <w:bookmarkStart w:id="9" w:name="_GoBack"/>
      <w:bookmarkEnd w:id="9"/>
      <w:r w:rsidRPr="00DE09DB">
        <w:rPr>
          <w:rFonts w:ascii="Arial" w:hAnsi="Arial" w:cs="Arial"/>
        </w:rPr>
        <w:t>)</w:t>
      </w:r>
      <w:r w:rsidR="00D3182C" w:rsidRPr="00455B61">
        <w:rPr>
          <w:rFonts w:ascii="Arial" w:hAnsi="Arial" w:cs="Arial"/>
          <w:vertAlign w:val="superscript"/>
        </w:rPr>
        <w:t>1</w:t>
      </w:r>
    </w:p>
    <w:p w:rsidR="00931D54" w:rsidRDefault="00931D54">
      <w:pPr>
        <w:rPr>
          <w:rFonts w:ascii="Arial" w:hAnsi="Arial" w:cs="Arial"/>
        </w:rPr>
      </w:pPr>
    </w:p>
    <w:p w:rsidR="00D3182C" w:rsidRDefault="00D3182C">
      <w:pPr>
        <w:rPr>
          <w:rFonts w:ascii="Arial" w:hAnsi="Arial" w:cs="Arial"/>
        </w:rPr>
      </w:pPr>
    </w:p>
    <w:p w:rsidR="00D3182C" w:rsidRPr="001E4AC1" w:rsidRDefault="00D3182C" w:rsidP="00D3182C">
      <w:pPr>
        <w:rPr>
          <w:rFonts w:ascii="Arial" w:hAnsi="Arial" w:cs="Arial"/>
          <w:b/>
        </w:rPr>
      </w:pPr>
      <w:r w:rsidRPr="001E4AC1">
        <w:rPr>
          <w:rFonts w:ascii="Arial" w:hAnsi="Arial" w:cs="Arial"/>
          <w:vertAlign w:val="superscript"/>
        </w:rPr>
        <w:t xml:space="preserve">1 </w:t>
      </w:r>
      <w:r w:rsidRPr="001E4AC1">
        <w:rPr>
          <w:rFonts w:ascii="Arial" w:hAnsi="Arial" w:cs="Arial"/>
          <w:b/>
        </w:rPr>
        <w:t>Ist</w:t>
      </w:r>
    </w:p>
    <w:p w:rsidR="00D3182C" w:rsidRPr="001E4AC1" w:rsidRDefault="00D3182C" w:rsidP="00D3182C">
      <w:pPr>
        <w:pStyle w:val="Listenabsatz"/>
        <w:numPr>
          <w:ilvl w:val="0"/>
          <w:numId w:val="4"/>
        </w:numPr>
        <w:rPr>
          <w:rFonts w:ascii="Arial" w:hAnsi="Arial" w:cs="Arial"/>
          <w:b/>
        </w:rPr>
      </w:pPr>
      <w:r w:rsidRPr="001E4AC1">
        <w:rPr>
          <w:rFonts w:ascii="Arial" w:hAnsi="Arial" w:cs="Arial"/>
          <w:b/>
        </w:rPr>
        <w:t>Bei elektronisch übermittelten Teilnahmeanträgen in Textform der Name der natürlichen Persone</w:t>
      </w:r>
      <w:r w:rsidR="00455B61">
        <w:rPr>
          <w:rFonts w:ascii="Arial" w:hAnsi="Arial" w:cs="Arial"/>
          <w:b/>
        </w:rPr>
        <w:t>n</w:t>
      </w:r>
      <w:r w:rsidRPr="001E4AC1">
        <w:rPr>
          <w:rFonts w:ascii="Arial" w:hAnsi="Arial" w:cs="Arial"/>
          <w:b/>
        </w:rPr>
        <w:t>, die die Erk</w:t>
      </w:r>
      <w:r w:rsidR="00455B61">
        <w:rPr>
          <w:rFonts w:ascii="Arial" w:hAnsi="Arial" w:cs="Arial"/>
          <w:b/>
        </w:rPr>
        <w:t>l</w:t>
      </w:r>
      <w:r w:rsidRPr="001E4AC1">
        <w:rPr>
          <w:rFonts w:ascii="Arial" w:hAnsi="Arial" w:cs="Arial"/>
          <w:b/>
        </w:rPr>
        <w:t>ärung abgibt, nicht angegeben,</w:t>
      </w:r>
    </w:p>
    <w:p w:rsidR="00D3182C" w:rsidRPr="001E4AC1" w:rsidRDefault="00D3182C" w:rsidP="00D3182C">
      <w:pPr>
        <w:pStyle w:val="Listenabsatz"/>
        <w:numPr>
          <w:ilvl w:val="0"/>
          <w:numId w:val="4"/>
        </w:numPr>
        <w:rPr>
          <w:rFonts w:ascii="Arial" w:hAnsi="Arial" w:cs="Arial"/>
          <w:b/>
        </w:rPr>
      </w:pPr>
      <w:r w:rsidRPr="001E4AC1">
        <w:rPr>
          <w:rFonts w:ascii="Arial" w:hAnsi="Arial" w:cs="Arial"/>
          <w:b/>
        </w:rPr>
        <w:t>Ein schriftlicher Teilnahmeantrag nicht an dieser Stelle unterschrieben oder</w:t>
      </w:r>
    </w:p>
    <w:p w:rsidR="00D3182C" w:rsidRPr="001E4AC1" w:rsidRDefault="00D3182C" w:rsidP="00D3182C">
      <w:pPr>
        <w:pStyle w:val="Listenabsatz"/>
        <w:numPr>
          <w:ilvl w:val="0"/>
          <w:numId w:val="4"/>
        </w:numPr>
        <w:rPr>
          <w:rFonts w:ascii="Arial" w:hAnsi="Arial" w:cs="Arial"/>
          <w:b/>
        </w:rPr>
      </w:pPr>
      <w:r w:rsidRPr="001E4AC1">
        <w:rPr>
          <w:rFonts w:ascii="Arial" w:hAnsi="Arial" w:cs="Arial"/>
          <w:b/>
        </w:rPr>
        <w:t>Ein elektronischer Teilnahmeantrag, der signiert werden muss, nicht wie vorgegeben signiert,</w:t>
      </w:r>
    </w:p>
    <w:p w:rsidR="00D3182C" w:rsidRPr="001E4AC1" w:rsidRDefault="00D3182C" w:rsidP="00D3182C">
      <w:pPr>
        <w:rPr>
          <w:rFonts w:ascii="Arial" w:hAnsi="Arial" w:cs="Arial"/>
          <w:b/>
        </w:rPr>
      </w:pPr>
      <w:r w:rsidRPr="001E4AC1">
        <w:rPr>
          <w:rFonts w:ascii="Arial" w:hAnsi="Arial" w:cs="Arial"/>
          <w:b/>
        </w:rPr>
        <w:t>führt dies zum Ausschluss des Teilnahmeantrages.</w:t>
      </w:r>
    </w:p>
    <w:p w:rsidR="00D3182C" w:rsidRPr="00931D54" w:rsidRDefault="00D3182C">
      <w:pPr>
        <w:rPr>
          <w:rFonts w:ascii="Arial" w:hAnsi="Arial" w:cs="Arial"/>
        </w:rPr>
      </w:pPr>
    </w:p>
    <w:sectPr w:rsidR="00D3182C" w:rsidRPr="00931D54" w:rsidSect="00931D54">
      <w:headerReference w:type="default" r:id="rId8"/>
      <w:footerReference w:type="default" r:id="rId9"/>
      <w:pgSz w:w="11906" w:h="16838"/>
      <w:pgMar w:top="1417" w:right="1417" w:bottom="1134" w:left="141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B99" w:rsidRDefault="00A47B99" w:rsidP="00931D54">
      <w:r>
        <w:separator/>
      </w:r>
    </w:p>
  </w:endnote>
  <w:endnote w:type="continuationSeparator" w:id="0">
    <w:p w:rsidR="00A47B99" w:rsidRDefault="00A47B99" w:rsidP="0093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523014123"/>
      <w:docPartObj>
        <w:docPartGallery w:val="Page Numbers (Bottom of Page)"/>
        <w:docPartUnique/>
      </w:docPartObj>
    </w:sdtPr>
    <w:sdtEndPr/>
    <w:sdtContent>
      <w:p w:rsidR="004904FE" w:rsidRPr="00931D54" w:rsidRDefault="00184C16">
        <w:pPr>
          <w:pStyle w:val="Fuzeile"/>
          <w:jc w:val="center"/>
          <w:rPr>
            <w:rFonts w:ascii="Arial" w:hAnsi="Arial" w:cs="Arial"/>
          </w:rPr>
        </w:pPr>
        <w:r>
          <w:rPr>
            <w:rFonts w:ascii="Arial" w:hAnsi="Arial" w:cs="Arial"/>
            <w:noProof/>
          </w:rPr>
          <mc:AlternateContent>
            <mc:Choice Requires="wps">
              <w:drawing>
                <wp:inline distT="0" distB="0" distL="0" distR="0">
                  <wp:extent cx="5943600" cy="45085"/>
                  <wp:effectExtent l="0" t="9525" r="0" b="2540"/>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60720"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w:pict>
                <v:shapetype w14:anchorId="2CEF2141" id="_x0000_t110" coordsize="21600,21600" o:spt="110" path="m10800,l,10800,10800,21600,21600,10800xe">
                  <v:stroke joinstyle="miter"/>
                  <v:path gradientshapeok="t" o:connecttype="rect" textboxrect="5400,5400,16200,16200"/>
                </v:shapetype>
                <v:shape id="AutoShape 1"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" fillcolor="black [3213]" stroked="f" strokecolor="black [3213]">
                  <v:fill r:id="rId1" o:title="" type="pattern"/>
                  <w10:anchorlock/>
                </v:shape>
              </w:pict>
            </mc:Fallback>
          </mc:AlternateContent>
        </w:r>
      </w:p>
      <w:p w:rsidR="004904FE" w:rsidRPr="00931D54" w:rsidRDefault="003D4C47">
        <w:pPr>
          <w:pStyle w:val="Fuzeile"/>
          <w:jc w:val="center"/>
          <w:rPr>
            <w:rFonts w:ascii="Arial" w:hAnsi="Arial" w:cs="Arial"/>
          </w:rPr>
        </w:pPr>
        <w:r w:rsidRPr="00931D54">
          <w:rPr>
            <w:rFonts w:ascii="Arial" w:hAnsi="Arial" w:cs="Arial"/>
          </w:rPr>
          <w:fldChar w:fldCharType="begin"/>
        </w:r>
        <w:r w:rsidR="004904FE" w:rsidRPr="00931D54">
          <w:rPr>
            <w:rFonts w:ascii="Arial" w:hAnsi="Arial" w:cs="Arial"/>
          </w:rPr>
          <w:instrText xml:space="preserve"> PAGE    \* MERGEFORMAT </w:instrText>
        </w:r>
        <w:r w:rsidRPr="00931D54">
          <w:rPr>
            <w:rFonts w:ascii="Arial" w:hAnsi="Arial" w:cs="Arial"/>
          </w:rPr>
          <w:fldChar w:fldCharType="separate"/>
        </w:r>
        <w:r w:rsidR="00682EFC">
          <w:rPr>
            <w:rFonts w:ascii="Arial" w:hAnsi="Arial" w:cs="Arial"/>
            <w:noProof/>
          </w:rPr>
          <w:t>2</w:t>
        </w:r>
        <w:r w:rsidRPr="00931D54">
          <w:rPr>
            <w:rFonts w:ascii="Arial" w:hAnsi="Arial" w:cs="Arial"/>
          </w:rPr>
          <w:fldChar w:fldCharType="end"/>
        </w:r>
      </w:p>
    </w:sdtContent>
  </w:sdt>
  <w:p w:rsidR="004904FE" w:rsidRDefault="004904FE">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B99" w:rsidRDefault="00A47B99" w:rsidP="00931D54">
      <w:r>
        <w:separator/>
      </w:r>
    </w:p>
  </w:footnote>
  <w:footnote w:type="continuationSeparator" w:id="0">
    <w:p w:rsidR="00A47B99" w:rsidRDefault="00A47B99" w:rsidP="00931D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76D" w:rsidRPr="00FE5DC6" w:rsidRDefault="0016795D" w:rsidP="00455B61">
    <w:pPr>
      <w:pStyle w:val="Kopfzeile"/>
      <w:jc w:val="right"/>
      <w:rPr>
        <w:rFonts w:ascii="Arial" w:hAnsi="Arial" w:cs="Arial"/>
        <w:b/>
        <w:sz w:val="24"/>
        <w:szCs w:val="24"/>
      </w:rPr>
    </w:pPr>
    <w:r w:rsidRPr="00FE5DC6">
      <w:rPr>
        <w:rFonts w:ascii="Arial" w:hAnsi="Arial" w:cs="Arial"/>
        <w:noProof/>
        <w:sz w:val="16"/>
      </w:rPr>
      <w:drawing>
        <wp:anchor distT="0" distB="0" distL="114300" distR="114300" simplePos="0" relativeHeight="251658240" behindDoc="1" locked="0" layoutInCell="1" allowOverlap="1" wp14:anchorId="7063433D" wp14:editId="2B1780FC">
          <wp:simplePos x="0" y="0"/>
          <wp:positionH relativeFrom="column">
            <wp:posOffset>-223520</wp:posOffset>
          </wp:positionH>
          <wp:positionV relativeFrom="paragraph">
            <wp:posOffset>-156403</wp:posOffset>
          </wp:positionV>
          <wp:extent cx="1900362" cy="755239"/>
          <wp:effectExtent l="0" t="0" r="5080" b="6985"/>
          <wp:wrapNone/>
          <wp:docPr id="2" name="Grafik 2" descr="C:\Users\benecale\AppData\Local\Microsoft\Windows\INetCache\Content.Word\RPTU_Logo_1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enecale\AppData\Local\Microsoft\Windows\INetCache\Content.Word\RPTU_Logo_1c-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0362" cy="755239"/>
                  </a:xfrm>
                  <a:prstGeom prst="rect">
                    <a:avLst/>
                  </a:prstGeom>
                  <a:noFill/>
                  <a:ln>
                    <a:noFill/>
                  </a:ln>
                </pic:spPr>
              </pic:pic>
            </a:graphicData>
          </a:graphic>
          <wp14:sizeRelH relativeFrom="page">
            <wp14:pctWidth>0</wp14:pctWidth>
          </wp14:sizeRelH>
          <wp14:sizeRelV relativeFrom="page">
            <wp14:pctHeight>0</wp14:pctHeight>
          </wp14:sizeRelV>
        </wp:anchor>
      </w:drawing>
    </w:r>
    <w:r w:rsidR="002F576D" w:rsidRPr="00FE5DC6">
      <w:rPr>
        <w:rFonts w:ascii="Arial" w:hAnsi="Arial" w:cs="Arial"/>
        <w:b/>
        <w:szCs w:val="24"/>
      </w:rPr>
      <w:t>Anlage</w:t>
    </w:r>
    <w:r w:rsidR="008C6766" w:rsidRPr="00FE5DC6">
      <w:rPr>
        <w:rFonts w:ascii="Arial" w:hAnsi="Arial" w:cs="Arial"/>
        <w:b/>
        <w:szCs w:val="24"/>
      </w:rPr>
      <w:t>_</w:t>
    </w:r>
    <w:r w:rsidR="00990C0D" w:rsidRPr="00FE5DC6">
      <w:rPr>
        <w:rFonts w:ascii="Arial" w:hAnsi="Arial" w:cs="Arial"/>
        <w:b/>
        <w:szCs w:val="24"/>
      </w:rPr>
      <w:t>Eigenerklärung</w:t>
    </w:r>
  </w:p>
  <w:p w:rsidR="002F576D" w:rsidRDefault="002F576D">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074E"/>
    <w:multiLevelType w:val="hybridMultilevel"/>
    <w:tmpl w:val="F24AB3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17C6AC2"/>
    <w:multiLevelType w:val="hybridMultilevel"/>
    <w:tmpl w:val="2054924A"/>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9788E85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4DC54FEC"/>
    <w:multiLevelType w:val="hybridMultilevel"/>
    <w:tmpl w:val="D5606B1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68152BBA"/>
    <w:multiLevelType w:val="hybridMultilevel"/>
    <w:tmpl w:val="68C852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efaultTabStop w:val="708"/>
  <w:hyphenationZone w:val="425"/>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EF"/>
    <w:rsid w:val="000006E9"/>
    <w:rsid w:val="00004390"/>
    <w:rsid w:val="000128AD"/>
    <w:rsid w:val="00015956"/>
    <w:rsid w:val="00015CE7"/>
    <w:rsid w:val="00016FF4"/>
    <w:rsid w:val="0002594F"/>
    <w:rsid w:val="0003200E"/>
    <w:rsid w:val="000325E8"/>
    <w:rsid w:val="0003383E"/>
    <w:rsid w:val="000558A9"/>
    <w:rsid w:val="00060782"/>
    <w:rsid w:val="0006307B"/>
    <w:rsid w:val="00063255"/>
    <w:rsid w:val="00064C7B"/>
    <w:rsid w:val="000662AC"/>
    <w:rsid w:val="00074154"/>
    <w:rsid w:val="00085BEF"/>
    <w:rsid w:val="0008674C"/>
    <w:rsid w:val="00090CC2"/>
    <w:rsid w:val="000965BE"/>
    <w:rsid w:val="000969AD"/>
    <w:rsid w:val="000A2A9C"/>
    <w:rsid w:val="000A364F"/>
    <w:rsid w:val="000A695E"/>
    <w:rsid w:val="000A7E1B"/>
    <w:rsid w:val="000A7E66"/>
    <w:rsid w:val="000B19EC"/>
    <w:rsid w:val="000C1E18"/>
    <w:rsid w:val="000C40CA"/>
    <w:rsid w:val="000D34C4"/>
    <w:rsid w:val="000D4DFB"/>
    <w:rsid w:val="000E0AA4"/>
    <w:rsid w:val="000E0D17"/>
    <w:rsid w:val="000E66BB"/>
    <w:rsid w:val="000F014D"/>
    <w:rsid w:val="000F4817"/>
    <w:rsid w:val="0010010C"/>
    <w:rsid w:val="00112FA0"/>
    <w:rsid w:val="001159AA"/>
    <w:rsid w:val="001163E3"/>
    <w:rsid w:val="00124C59"/>
    <w:rsid w:val="001310E4"/>
    <w:rsid w:val="0013468C"/>
    <w:rsid w:val="001440F0"/>
    <w:rsid w:val="00146856"/>
    <w:rsid w:val="001531B5"/>
    <w:rsid w:val="001534BE"/>
    <w:rsid w:val="00161293"/>
    <w:rsid w:val="00161513"/>
    <w:rsid w:val="0016245C"/>
    <w:rsid w:val="00165FAF"/>
    <w:rsid w:val="0016721C"/>
    <w:rsid w:val="0016795D"/>
    <w:rsid w:val="00172E70"/>
    <w:rsid w:val="001747EF"/>
    <w:rsid w:val="0017605A"/>
    <w:rsid w:val="00176C37"/>
    <w:rsid w:val="00184C16"/>
    <w:rsid w:val="001852FB"/>
    <w:rsid w:val="001910BD"/>
    <w:rsid w:val="00195A35"/>
    <w:rsid w:val="001A4F89"/>
    <w:rsid w:val="001B2474"/>
    <w:rsid w:val="001B363E"/>
    <w:rsid w:val="001B5AE4"/>
    <w:rsid w:val="001B6C92"/>
    <w:rsid w:val="001C1291"/>
    <w:rsid w:val="001C25D8"/>
    <w:rsid w:val="001C2FD2"/>
    <w:rsid w:val="001D0BA0"/>
    <w:rsid w:val="001D1E6E"/>
    <w:rsid w:val="001D619C"/>
    <w:rsid w:val="001D6B7B"/>
    <w:rsid w:val="001D7587"/>
    <w:rsid w:val="001E4BB7"/>
    <w:rsid w:val="001F0691"/>
    <w:rsid w:val="001F783A"/>
    <w:rsid w:val="00205B19"/>
    <w:rsid w:val="00210B68"/>
    <w:rsid w:val="00214C11"/>
    <w:rsid w:val="00216998"/>
    <w:rsid w:val="0022310B"/>
    <w:rsid w:val="00226537"/>
    <w:rsid w:val="0022725C"/>
    <w:rsid w:val="002341F3"/>
    <w:rsid w:val="0023791F"/>
    <w:rsid w:val="00240DF5"/>
    <w:rsid w:val="0024204D"/>
    <w:rsid w:val="002433C0"/>
    <w:rsid w:val="00246076"/>
    <w:rsid w:val="00255B19"/>
    <w:rsid w:val="002569DC"/>
    <w:rsid w:val="002574DA"/>
    <w:rsid w:val="00257888"/>
    <w:rsid w:val="00260629"/>
    <w:rsid w:val="00260C78"/>
    <w:rsid w:val="00261EA9"/>
    <w:rsid w:val="002659F6"/>
    <w:rsid w:val="00280E06"/>
    <w:rsid w:val="0028471B"/>
    <w:rsid w:val="002852FB"/>
    <w:rsid w:val="00287A21"/>
    <w:rsid w:val="00287CD5"/>
    <w:rsid w:val="0029005A"/>
    <w:rsid w:val="00296E99"/>
    <w:rsid w:val="002A12A6"/>
    <w:rsid w:val="002A196C"/>
    <w:rsid w:val="002A2E81"/>
    <w:rsid w:val="002A3141"/>
    <w:rsid w:val="002A321C"/>
    <w:rsid w:val="002A3F07"/>
    <w:rsid w:val="002A53F7"/>
    <w:rsid w:val="002C3B94"/>
    <w:rsid w:val="002C4B28"/>
    <w:rsid w:val="002D1342"/>
    <w:rsid w:val="002D2FE9"/>
    <w:rsid w:val="002D40FC"/>
    <w:rsid w:val="002E797C"/>
    <w:rsid w:val="002F2499"/>
    <w:rsid w:val="002F576D"/>
    <w:rsid w:val="00303220"/>
    <w:rsid w:val="00304036"/>
    <w:rsid w:val="003053F9"/>
    <w:rsid w:val="003067E1"/>
    <w:rsid w:val="00326D61"/>
    <w:rsid w:val="00327DAF"/>
    <w:rsid w:val="00331276"/>
    <w:rsid w:val="0033500D"/>
    <w:rsid w:val="003423ED"/>
    <w:rsid w:val="00344E6A"/>
    <w:rsid w:val="00345B56"/>
    <w:rsid w:val="0034777D"/>
    <w:rsid w:val="0035239C"/>
    <w:rsid w:val="00353C51"/>
    <w:rsid w:val="0035430C"/>
    <w:rsid w:val="00360B4B"/>
    <w:rsid w:val="00361539"/>
    <w:rsid w:val="00373B23"/>
    <w:rsid w:val="00383AED"/>
    <w:rsid w:val="003847BA"/>
    <w:rsid w:val="00391CA6"/>
    <w:rsid w:val="003947D7"/>
    <w:rsid w:val="00394BF4"/>
    <w:rsid w:val="003A15D5"/>
    <w:rsid w:val="003A34E0"/>
    <w:rsid w:val="003A4655"/>
    <w:rsid w:val="003A6B5F"/>
    <w:rsid w:val="003A7658"/>
    <w:rsid w:val="003B2CC9"/>
    <w:rsid w:val="003B636E"/>
    <w:rsid w:val="003B75AE"/>
    <w:rsid w:val="003C30C4"/>
    <w:rsid w:val="003C66DB"/>
    <w:rsid w:val="003D205F"/>
    <w:rsid w:val="003D4C47"/>
    <w:rsid w:val="003E1570"/>
    <w:rsid w:val="003E2513"/>
    <w:rsid w:val="003F1A3D"/>
    <w:rsid w:val="00401DD6"/>
    <w:rsid w:val="00404534"/>
    <w:rsid w:val="00404EC8"/>
    <w:rsid w:val="00416AB7"/>
    <w:rsid w:val="00416D91"/>
    <w:rsid w:val="004301EB"/>
    <w:rsid w:val="00432310"/>
    <w:rsid w:val="00434C73"/>
    <w:rsid w:val="00437D1F"/>
    <w:rsid w:val="00442EF7"/>
    <w:rsid w:val="004459A2"/>
    <w:rsid w:val="00446A0B"/>
    <w:rsid w:val="00454EB2"/>
    <w:rsid w:val="00455B61"/>
    <w:rsid w:val="00456F48"/>
    <w:rsid w:val="00457711"/>
    <w:rsid w:val="004612CC"/>
    <w:rsid w:val="004636F3"/>
    <w:rsid w:val="0046651A"/>
    <w:rsid w:val="00467399"/>
    <w:rsid w:val="00467A37"/>
    <w:rsid w:val="004702A1"/>
    <w:rsid w:val="00473465"/>
    <w:rsid w:val="00476187"/>
    <w:rsid w:val="0048447C"/>
    <w:rsid w:val="00484B86"/>
    <w:rsid w:val="00486ADF"/>
    <w:rsid w:val="004904FE"/>
    <w:rsid w:val="0049551A"/>
    <w:rsid w:val="004A11C2"/>
    <w:rsid w:val="004A2669"/>
    <w:rsid w:val="004B0941"/>
    <w:rsid w:val="004B27A4"/>
    <w:rsid w:val="004B2A3C"/>
    <w:rsid w:val="004B3B21"/>
    <w:rsid w:val="004B4749"/>
    <w:rsid w:val="004B5AC9"/>
    <w:rsid w:val="004D4625"/>
    <w:rsid w:val="004D59F4"/>
    <w:rsid w:val="004D5CB2"/>
    <w:rsid w:val="004E3379"/>
    <w:rsid w:val="004E5247"/>
    <w:rsid w:val="004E7A45"/>
    <w:rsid w:val="004F6CFC"/>
    <w:rsid w:val="0050600E"/>
    <w:rsid w:val="0050647A"/>
    <w:rsid w:val="005073DB"/>
    <w:rsid w:val="005119DE"/>
    <w:rsid w:val="00512678"/>
    <w:rsid w:val="005127E0"/>
    <w:rsid w:val="00512A77"/>
    <w:rsid w:val="00513555"/>
    <w:rsid w:val="0051560A"/>
    <w:rsid w:val="00515EEF"/>
    <w:rsid w:val="005230CC"/>
    <w:rsid w:val="0053247F"/>
    <w:rsid w:val="005331BE"/>
    <w:rsid w:val="00537536"/>
    <w:rsid w:val="00541B7A"/>
    <w:rsid w:val="00544340"/>
    <w:rsid w:val="00544B11"/>
    <w:rsid w:val="00545718"/>
    <w:rsid w:val="005460A9"/>
    <w:rsid w:val="005474D8"/>
    <w:rsid w:val="00555FD6"/>
    <w:rsid w:val="005578B2"/>
    <w:rsid w:val="00560B14"/>
    <w:rsid w:val="00566F11"/>
    <w:rsid w:val="00570630"/>
    <w:rsid w:val="0057181B"/>
    <w:rsid w:val="00597782"/>
    <w:rsid w:val="005B57F9"/>
    <w:rsid w:val="005B7672"/>
    <w:rsid w:val="005C2FF2"/>
    <w:rsid w:val="005C4D0B"/>
    <w:rsid w:val="005C7C34"/>
    <w:rsid w:val="005D0AC0"/>
    <w:rsid w:val="005D3A50"/>
    <w:rsid w:val="005E6CF8"/>
    <w:rsid w:val="005F3B83"/>
    <w:rsid w:val="005F4058"/>
    <w:rsid w:val="0060021C"/>
    <w:rsid w:val="00600668"/>
    <w:rsid w:val="00601C89"/>
    <w:rsid w:val="00607007"/>
    <w:rsid w:val="00610CAB"/>
    <w:rsid w:val="006125AC"/>
    <w:rsid w:val="00620953"/>
    <w:rsid w:val="00626C4B"/>
    <w:rsid w:val="00633549"/>
    <w:rsid w:val="006337B0"/>
    <w:rsid w:val="00637931"/>
    <w:rsid w:val="00640CF8"/>
    <w:rsid w:val="00641C3D"/>
    <w:rsid w:val="00642F38"/>
    <w:rsid w:val="00644897"/>
    <w:rsid w:val="00646208"/>
    <w:rsid w:val="00647366"/>
    <w:rsid w:val="00647E35"/>
    <w:rsid w:val="00651C75"/>
    <w:rsid w:val="00663422"/>
    <w:rsid w:val="00663CB5"/>
    <w:rsid w:val="00664BCE"/>
    <w:rsid w:val="00665E6B"/>
    <w:rsid w:val="006708C6"/>
    <w:rsid w:val="00670EBC"/>
    <w:rsid w:val="00671967"/>
    <w:rsid w:val="00672808"/>
    <w:rsid w:val="006755F9"/>
    <w:rsid w:val="006809A3"/>
    <w:rsid w:val="00682EFC"/>
    <w:rsid w:val="006832F3"/>
    <w:rsid w:val="00685F1A"/>
    <w:rsid w:val="006A42A0"/>
    <w:rsid w:val="006A7790"/>
    <w:rsid w:val="006B1320"/>
    <w:rsid w:val="006B291D"/>
    <w:rsid w:val="006B3BC9"/>
    <w:rsid w:val="006B642B"/>
    <w:rsid w:val="006C0064"/>
    <w:rsid w:val="006C201D"/>
    <w:rsid w:val="006D2850"/>
    <w:rsid w:val="006D2DD0"/>
    <w:rsid w:val="006D7D36"/>
    <w:rsid w:val="006E030C"/>
    <w:rsid w:val="006E16BF"/>
    <w:rsid w:val="006E37C4"/>
    <w:rsid w:val="006E3D5D"/>
    <w:rsid w:val="006E4D65"/>
    <w:rsid w:val="006F556D"/>
    <w:rsid w:val="006F5E83"/>
    <w:rsid w:val="007049C9"/>
    <w:rsid w:val="00704BAE"/>
    <w:rsid w:val="00715612"/>
    <w:rsid w:val="00715AA1"/>
    <w:rsid w:val="00716D4A"/>
    <w:rsid w:val="0072481C"/>
    <w:rsid w:val="00731588"/>
    <w:rsid w:val="00733925"/>
    <w:rsid w:val="0073482B"/>
    <w:rsid w:val="00737B15"/>
    <w:rsid w:val="00740B58"/>
    <w:rsid w:val="00740C60"/>
    <w:rsid w:val="007429F6"/>
    <w:rsid w:val="007463B0"/>
    <w:rsid w:val="00746ECE"/>
    <w:rsid w:val="00761FCF"/>
    <w:rsid w:val="00766794"/>
    <w:rsid w:val="00767EED"/>
    <w:rsid w:val="00770C5B"/>
    <w:rsid w:val="007854BF"/>
    <w:rsid w:val="007855A9"/>
    <w:rsid w:val="0078706F"/>
    <w:rsid w:val="00792BB7"/>
    <w:rsid w:val="007946AB"/>
    <w:rsid w:val="007A4259"/>
    <w:rsid w:val="007A4E9D"/>
    <w:rsid w:val="007A5E6D"/>
    <w:rsid w:val="007A6FA4"/>
    <w:rsid w:val="007B5BCE"/>
    <w:rsid w:val="007B5E71"/>
    <w:rsid w:val="007C2351"/>
    <w:rsid w:val="007C381A"/>
    <w:rsid w:val="007C5B2A"/>
    <w:rsid w:val="007E3E4C"/>
    <w:rsid w:val="007E55DB"/>
    <w:rsid w:val="007E6C00"/>
    <w:rsid w:val="007E7F21"/>
    <w:rsid w:val="007F478A"/>
    <w:rsid w:val="007F4F9C"/>
    <w:rsid w:val="007F525D"/>
    <w:rsid w:val="00805A30"/>
    <w:rsid w:val="00820670"/>
    <w:rsid w:val="00820DE7"/>
    <w:rsid w:val="00823E4B"/>
    <w:rsid w:val="00831B98"/>
    <w:rsid w:val="008336D5"/>
    <w:rsid w:val="00834620"/>
    <w:rsid w:val="008467AE"/>
    <w:rsid w:val="008535CD"/>
    <w:rsid w:val="00853732"/>
    <w:rsid w:val="00856A4C"/>
    <w:rsid w:val="008575B5"/>
    <w:rsid w:val="00861689"/>
    <w:rsid w:val="008742C2"/>
    <w:rsid w:val="0087716E"/>
    <w:rsid w:val="00877B5E"/>
    <w:rsid w:val="008870A5"/>
    <w:rsid w:val="0089256C"/>
    <w:rsid w:val="00893579"/>
    <w:rsid w:val="00895395"/>
    <w:rsid w:val="00896506"/>
    <w:rsid w:val="008A0D4D"/>
    <w:rsid w:val="008A7129"/>
    <w:rsid w:val="008B6596"/>
    <w:rsid w:val="008B683E"/>
    <w:rsid w:val="008C6766"/>
    <w:rsid w:val="008C7039"/>
    <w:rsid w:val="008E5F97"/>
    <w:rsid w:val="008E7499"/>
    <w:rsid w:val="008F0AD7"/>
    <w:rsid w:val="008F4735"/>
    <w:rsid w:val="009003CA"/>
    <w:rsid w:val="009012D4"/>
    <w:rsid w:val="00903E0C"/>
    <w:rsid w:val="009057FD"/>
    <w:rsid w:val="00910CA2"/>
    <w:rsid w:val="00911456"/>
    <w:rsid w:val="00911C73"/>
    <w:rsid w:val="0091469C"/>
    <w:rsid w:val="0092036D"/>
    <w:rsid w:val="009265FF"/>
    <w:rsid w:val="00930D4B"/>
    <w:rsid w:val="00931D54"/>
    <w:rsid w:val="009336EE"/>
    <w:rsid w:val="00936F3A"/>
    <w:rsid w:val="00940AD3"/>
    <w:rsid w:val="009455E3"/>
    <w:rsid w:val="0094744F"/>
    <w:rsid w:val="00952A74"/>
    <w:rsid w:val="0095661E"/>
    <w:rsid w:val="0096214C"/>
    <w:rsid w:val="00970B41"/>
    <w:rsid w:val="00970DDD"/>
    <w:rsid w:val="00990C0D"/>
    <w:rsid w:val="009A2ECF"/>
    <w:rsid w:val="009A6458"/>
    <w:rsid w:val="009B2832"/>
    <w:rsid w:val="009B3E7E"/>
    <w:rsid w:val="009B7AFE"/>
    <w:rsid w:val="009C443C"/>
    <w:rsid w:val="009C4C0B"/>
    <w:rsid w:val="009C550D"/>
    <w:rsid w:val="009C6738"/>
    <w:rsid w:val="009D2BA5"/>
    <w:rsid w:val="009D5352"/>
    <w:rsid w:val="009D6412"/>
    <w:rsid w:val="009E165C"/>
    <w:rsid w:val="009E56D8"/>
    <w:rsid w:val="009E73A4"/>
    <w:rsid w:val="009F69B5"/>
    <w:rsid w:val="009F7120"/>
    <w:rsid w:val="00A01289"/>
    <w:rsid w:val="00A04248"/>
    <w:rsid w:val="00A07AC0"/>
    <w:rsid w:val="00A07CA6"/>
    <w:rsid w:val="00A12ED1"/>
    <w:rsid w:val="00A34F50"/>
    <w:rsid w:val="00A47B99"/>
    <w:rsid w:val="00A504F3"/>
    <w:rsid w:val="00A545A7"/>
    <w:rsid w:val="00A57ECA"/>
    <w:rsid w:val="00A642C8"/>
    <w:rsid w:val="00A65DC9"/>
    <w:rsid w:val="00A66839"/>
    <w:rsid w:val="00A75914"/>
    <w:rsid w:val="00A75F98"/>
    <w:rsid w:val="00A84550"/>
    <w:rsid w:val="00A93516"/>
    <w:rsid w:val="00A9421F"/>
    <w:rsid w:val="00A94E1B"/>
    <w:rsid w:val="00A95241"/>
    <w:rsid w:val="00AA243C"/>
    <w:rsid w:val="00AA428B"/>
    <w:rsid w:val="00AA4B85"/>
    <w:rsid w:val="00AA543A"/>
    <w:rsid w:val="00AA686B"/>
    <w:rsid w:val="00AA6B9C"/>
    <w:rsid w:val="00AA76FC"/>
    <w:rsid w:val="00AB157B"/>
    <w:rsid w:val="00AB3491"/>
    <w:rsid w:val="00AB457F"/>
    <w:rsid w:val="00AB4E1B"/>
    <w:rsid w:val="00AB60A1"/>
    <w:rsid w:val="00AC32DA"/>
    <w:rsid w:val="00AC61BC"/>
    <w:rsid w:val="00AC7CBB"/>
    <w:rsid w:val="00AD3A22"/>
    <w:rsid w:val="00AD74CD"/>
    <w:rsid w:val="00AE2706"/>
    <w:rsid w:val="00B0471E"/>
    <w:rsid w:val="00B24863"/>
    <w:rsid w:val="00B31494"/>
    <w:rsid w:val="00B34FD2"/>
    <w:rsid w:val="00B3767A"/>
    <w:rsid w:val="00B41FA8"/>
    <w:rsid w:val="00B50758"/>
    <w:rsid w:val="00B515A7"/>
    <w:rsid w:val="00B55033"/>
    <w:rsid w:val="00B55B6D"/>
    <w:rsid w:val="00B60CA9"/>
    <w:rsid w:val="00B7360F"/>
    <w:rsid w:val="00B73B41"/>
    <w:rsid w:val="00B80F47"/>
    <w:rsid w:val="00B92B28"/>
    <w:rsid w:val="00B92C81"/>
    <w:rsid w:val="00B94AE2"/>
    <w:rsid w:val="00BA0550"/>
    <w:rsid w:val="00BA305D"/>
    <w:rsid w:val="00BA7CEC"/>
    <w:rsid w:val="00BB3002"/>
    <w:rsid w:val="00BC0526"/>
    <w:rsid w:val="00BC087D"/>
    <w:rsid w:val="00BC0A4E"/>
    <w:rsid w:val="00BC398B"/>
    <w:rsid w:val="00BC3DF6"/>
    <w:rsid w:val="00BC5613"/>
    <w:rsid w:val="00BC7387"/>
    <w:rsid w:val="00BE4B9C"/>
    <w:rsid w:val="00BE4DB8"/>
    <w:rsid w:val="00BE63EB"/>
    <w:rsid w:val="00BF1F0F"/>
    <w:rsid w:val="00BF3936"/>
    <w:rsid w:val="00BF5D97"/>
    <w:rsid w:val="00C0048C"/>
    <w:rsid w:val="00C01459"/>
    <w:rsid w:val="00C024C9"/>
    <w:rsid w:val="00C04DB8"/>
    <w:rsid w:val="00C05F56"/>
    <w:rsid w:val="00C06E24"/>
    <w:rsid w:val="00C07F92"/>
    <w:rsid w:val="00C14643"/>
    <w:rsid w:val="00C1630B"/>
    <w:rsid w:val="00C24F1E"/>
    <w:rsid w:val="00C25FD1"/>
    <w:rsid w:val="00C341BF"/>
    <w:rsid w:val="00C42FF7"/>
    <w:rsid w:val="00C4746A"/>
    <w:rsid w:val="00C53613"/>
    <w:rsid w:val="00C536BE"/>
    <w:rsid w:val="00C57632"/>
    <w:rsid w:val="00C57BA9"/>
    <w:rsid w:val="00C770D4"/>
    <w:rsid w:val="00C80353"/>
    <w:rsid w:val="00C905B5"/>
    <w:rsid w:val="00C92247"/>
    <w:rsid w:val="00C942F6"/>
    <w:rsid w:val="00C953B2"/>
    <w:rsid w:val="00C97651"/>
    <w:rsid w:val="00C97775"/>
    <w:rsid w:val="00CB084A"/>
    <w:rsid w:val="00CB7760"/>
    <w:rsid w:val="00CC0B26"/>
    <w:rsid w:val="00CC26CA"/>
    <w:rsid w:val="00CC720E"/>
    <w:rsid w:val="00CC78A1"/>
    <w:rsid w:val="00CD026E"/>
    <w:rsid w:val="00CD2DFB"/>
    <w:rsid w:val="00CE4AC2"/>
    <w:rsid w:val="00CF00E1"/>
    <w:rsid w:val="00CF3D02"/>
    <w:rsid w:val="00CF43F6"/>
    <w:rsid w:val="00CF558E"/>
    <w:rsid w:val="00CF55A9"/>
    <w:rsid w:val="00CF59B2"/>
    <w:rsid w:val="00CF6EBB"/>
    <w:rsid w:val="00D038AF"/>
    <w:rsid w:val="00D108F5"/>
    <w:rsid w:val="00D20060"/>
    <w:rsid w:val="00D2191D"/>
    <w:rsid w:val="00D21CC0"/>
    <w:rsid w:val="00D23032"/>
    <w:rsid w:val="00D27B48"/>
    <w:rsid w:val="00D3182C"/>
    <w:rsid w:val="00D4427D"/>
    <w:rsid w:val="00D506C5"/>
    <w:rsid w:val="00D60956"/>
    <w:rsid w:val="00D632C3"/>
    <w:rsid w:val="00D63673"/>
    <w:rsid w:val="00D67AAE"/>
    <w:rsid w:val="00D70665"/>
    <w:rsid w:val="00D709E1"/>
    <w:rsid w:val="00D71644"/>
    <w:rsid w:val="00D734D8"/>
    <w:rsid w:val="00D76BA0"/>
    <w:rsid w:val="00D819C8"/>
    <w:rsid w:val="00D86B3E"/>
    <w:rsid w:val="00D945AB"/>
    <w:rsid w:val="00D95210"/>
    <w:rsid w:val="00D97F6C"/>
    <w:rsid w:val="00DA1859"/>
    <w:rsid w:val="00DA6AF3"/>
    <w:rsid w:val="00DB02FE"/>
    <w:rsid w:val="00DB13C1"/>
    <w:rsid w:val="00DB337E"/>
    <w:rsid w:val="00DB6329"/>
    <w:rsid w:val="00DC2D5E"/>
    <w:rsid w:val="00DC6A58"/>
    <w:rsid w:val="00DD0E22"/>
    <w:rsid w:val="00DD21F0"/>
    <w:rsid w:val="00DE09DB"/>
    <w:rsid w:val="00DE1517"/>
    <w:rsid w:val="00DE51AB"/>
    <w:rsid w:val="00DE5341"/>
    <w:rsid w:val="00DF517A"/>
    <w:rsid w:val="00DF5F50"/>
    <w:rsid w:val="00DF6F57"/>
    <w:rsid w:val="00E0440D"/>
    <w:rsid w:val="00E05B72"/>
    <w:rsid w:val="00E060D2"/>
    <w:rsid w:val="00E07C0E"/>
    <w:rsid w:val="00E13DC1"/>
    <w:rsid w:val="00E178E4"/>
    <w:rsid w:val="00E205C3"/>
    <w:rsid w:val="00E30C26"/>
    <w:rsid w:val="00E30C84"/>
    <w:rsid w:val="00E40BF4"/>
    <w:rsid w:val="00E5276C"/>
    <w:rsid w:val="00E56B83"/>
    <w:rsid w:val="00E647B7"/>
    <w:rsid w:val="00E96FF9"/>
    <w:rsid w:val="00EA1CDE"/>
    <w:rsid w:val="00EA56F2"/>
    <w:rsid w:val="00EA77F5"/>
    <w:rsid w:val="00EB3CC8"/>
    <w:rsid w:val="00EB4465"/>
    <w:rsid w:val="00EB6E38"/>
    <w:rsid w:val="00EC36E7"/>
    <w:rsid w:val="00EC5CE5"/>
    <w:rsid w:val="00EC702A"/>
    <w:rsid w:val="00ED036F"/>
    <w:rsid w:val="00ED1D17"/>
    <w:rsid w:val="00ED21B8"/>
    <w:rsid w:val="00ED2259"/>
    <w:rsid w:val="00ED3068"/>
    <w:rsid w:val="00ED553C"/>
    <w:rsid w:val="00EE04B3"/>
    <w:rsid w:val="00EE1B95"/>
    <w:rsid w:val="00EE3B9A"/>
    <w:rsid w:val="00EE542B"/>
    <w:rsid w:val="00EE566D"/>
    <w:rsid w:val="00EE7477"/>
    <w:rsid w:val="00EF5686"/>
    <w:rsid w:val="00F00BAA"/>
    <w:rsid w:val="00F0179E"/>
    <w:rsid w:val="00F02BDE"/>
    <w:rsid w:val="00F14094"/>
    <w:rsid w:val="00F2280D"/>
    <w:rsid w:val="00F22BC8"/>
    <w:rsid w:val="00F261DD"/>
    <w:rsid w:val="00F2674A"/>
    <w:rsid w:val="00F30BBD"/>
    <w:rsid w:val="00F4103A"/>
    <w:rsid w:val="00F42609"/>
    <w:rsid w:val="00F510EE"/>
    <w:rsid w:val="00F52B70"/>
    <w:rsid w:val="00F55375"/>
    <w:rsid w:val="00F56B81"/>
    <w:rsid w:val="00F56CCA"/>
    <w:rsid w:val="00F60CF5"/>
    <w:rsid w:val="00F62092"/>
    <w:rsid w:val="00F62C33"/>
    <w:rsid w:val="00F63CA5"/>
    <w:rsid w:val="00F71BA5"/>
    <w:rsid w:val="00F72154"/>
    <w:rsid w:val="00F74B94"/>
    <w:rsid w:val="00F76313"/>
    <w:rsid w:val="00F765C5"/>
    <w:rsid w:val="00F80A74"/>
    <w:rsid w:val="00F843D0"/>
    <w:rsid w:val="00F93A96"/>
    <w:rsid w:val="00F95C65"/>
    <w:rsid w:val="00F962AA"/>
    <w:rsid w:val="00F97675"/>
    <w:rsid w:val="00FA151F"/>
    <w:rsid w:val="00FA58B5"/>
    <w:rsid w:val="00FB578A"/>
    <w:rsid w:val="00FD330F"/>
    <w:rsid w:val="00FE1AAE"/>
    <w:rsid w:val="00FE2023"/>
    <w:rsid w:val="00FE51CB"/>
    <w:rsid w:val="00FE5DC6"/>
    <w:rsid w:val="00FF3EC0"/>
    <w:rsid w:val="00FF3F80"/>
    <w:rsid w:val="00FF4108"/>
    <w:rsid w:val="00FF44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5BA72E1"/>
  <w15:docId w15:val="{14403FB2-A05B-4F92-B925-FBC77CE1F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E4AC2"/>
    <w:pPr>
      <w:overflowPunct w:val="0"/>
      <w:autoSpaceDE w:val="0"/>
      <w:autoSpaceDN w:val="0"/>
      <w:adjustRightInd w:val="0"/>
      <w:spacing w:after="0" w:line="240" w:lineRule="auto"/>
      <w:textAlignment w:val="baseline"/>
    </w:pPr>
    <w:rPr>
      <w:rFonts w:ascii="Times New Roman" w:hAnsi="Times New Roman" w:cs="Times New Roman"/>
      <w:sz w:val="20"/>
      <w:szCs w:val="20"/>
      <w:lang w:eastAsia="de-DE"/>
    </w:rPr>
  </w:style>
  <w:style w:type="paragraph" w:styleId="berschrift3">
    <w:name w:val="heading 3"/>
    <w:basedOn w:val="Standard"/>
    <w:next w:val="Standard"/>
    <w:link w:val="berschrift3Zchn"/>
    <w:qFormat/>
    <w:rsid w:val="003947D7"/>
    <w:pPr>
      <w:keepNext/>
      <w:tabs>
        <w:tab w:val="left" w:pos="6300"/>
      </w:tabs>
      <w:spacing w:before="120" w:after="240"/>
      <w:outlineLvl w:val="2"/>
    </w:pPr>
    <w:rPr>
      <w:rFonts w:ascii="Arial" w:hAnsi="Arial" w:cs="Arial"/>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3947D7"/>
    <w:rPr>
      <w:rFonts w:ascii="Arial" w:eastAsia="Times New Roman" w:hAnsi="Arial" w:cs="Arial"/>
      <w:b/>
      <w:bCs/>
      <w:sz w:val="28"/>
      <w:szCs w:val="24"/>
      <w:lang w:eastAsia="de-DE"/>
    </w:rPr>
  </w:style>
  <w:style w:type="paragraph" w:styleId="Kopfzeile">
    <w:name w:val="header"/>
    <w:basedOn w:val="Standard"/>
    <w:link w:val="KopfzeileZchn"/>
    <w:uiPriority w:val="99"/>
    <w:unhideWhenUsed/>
    <w:rsid w:val="00931D54"/>
    <w:pPr>
      <w:tabs>
        <w:tab w:val="center" w:pos="4536"/>
        <w:tab w:val="right" w:pos="9072"/>
      </w:tabs>
    </w:pPr>
  </w:style>
  <w:style w:type="character" w:customStyle="1" w:styleId="KopfzeileZchn">
    <w:name w:val="Kopfzeile Zchn"/>
    <w:basedOn w:val="Absatz-Standardschriftart"/>
    <w:link w:val="Kopfzeile"/>
    <w:uiPriority w:val="99"/>
    <w:rsid w:val="00931D54"/>
    <w:rPr>
      <w:rFonts w:ascii="Times New Roman" w:hAnsi="Times New Roman" w:cs="Times New Roman"/>
      <w:sz w:val="20"/>
      <w:szCs w:val="20"/>
      <w:lang w:eastAsia="de-DE"/>
    </w:rPr>
  </w:style>
  <w:style w:type="paragraph" w:styleId="Fuzeile">
    <w:name w:val="footer"/>
    <w:basedOn w:val="Standard"/>
    <w:link w:val="FuzeileZchn"/>
    <w:uiPriority w:val="99"/>
    <w:unhideWhenUsed/>
    <w:rsid w:val="00931D54"/>
    <w:pPr>
      <w:tabs>
        <w:tab w:val="center" w:pos="4536"/>
        <w:tab w:val="right" w:pos="9072"/>
      </w:tabs>
    </w:pPr>
  </w:style>
  <w:style w:type="character" w:customStyle="1" w:styleId="FuzeileZchn">
    <w:name w:val="Fußzeile Zchn"/>
    <w:basedOn w:val="Absatz-Standardschriftart"/>
    <w:link w:val="Fuzeile"/>
    <w:uiPriority w:val="99"/>
    <w:rsid w:val="00931D54"/>
    <w:rPr>
      <w:rFonts w:ascii="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931D5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31D54"/>
    <w:rPr>
      <w:rFonts w:ascii="Tahoma" w:hAnsi="Tahoma" w:cs="Tahoma"/>
      <w:sz w:val="16"/>
      <w:szCs w:val="16"/>
      <w:lang w:eastAsia="de-DE"/>
    </w:rPr>
  </w:style>
  <w:style w:type="table" w:styleId="Tabellenraster">
    <w:name w:val="Table Grid"/>
    <w:basedOn w:val="NormaleTabelle"/>
    <w:uiPriority w:val="59"/>
    <w:rsid w:val="00931D5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931D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8C8EE-75C2-402E-A665-404F2A4E0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61B29FF1.dotm</Template>
  <TotalTime>0</TotalTime>
  <Pages>3</Pages>
  <Words>959</Words>
  <Characters>6047</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TU-KAISERSLAUTERN</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bneumann</dc:creator>
  <cp:keywords/>
  <dc:description/>
  <cp:lastModifiedBy>Sandra Zepp</cp:lastModifiedBy>
  <cp:revision>5</cp:revision>
  <dcterms:created xsi:type="dcterms:W3CDTF">2020-04-23T08:01:00Z</dcterms:created>
  <dcterms:modified xsi:type="dcterms:W3CDTF">2022-12-13T08:39:00Z</dcterms:modified>
</cp:coreProperties>
</file>