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1AC22" w14:textId="77777777" w:rsidR="000260B2" w:rsidRDefault="00B56FC0" w:rsidP="00096F6A">
      <w:pPr>
        <w:spacing w:after="0" w:line="240" w:lineRule="auto"/>
        <w:ind w:left="-709" w:right="-685"/>
        <w:rPr>
          <w:sz w:val="16"/>
          <w:szCs w:val="21"/>
        </w:rPr>
      </w:pPr>
      <w:r>
        <w:rPr>
          <w:noProof/>
          <w:sz w:val="16"/>
          <w:szCs w:val="21"/>
          <w:lang w:eastAsia="de-DE"/>
        </w:rPr>
        <mc:AlternateContent>
          <mc:Choice Requires="wpg">
            <w:drawing>
              <wp:anchor distT="0" distB="0" distL="114300" distR="114300" simplePos="0" relativeHeight="251842560" behindDoc="0" locked="0" layoutInCell="1" allowOverlap="1" wp14:anchorId="091B2972" wp14:editId="72119D54">
                <wp:simplePos x="0" y="0"/>
                <wp:positionH relativeFrom="column">
                  <wp:posOffset>-504190</wp:posOffset>
                </wp:positionH>
                <wp:positionV relativeFrom="page">
                  <wp:posOffset>431800</wp:posOffset>
                </wp:positionV>
                <wp:extent cx="2851200" cy="1602000"/>
                <wp:effectExtent l="0" t="0" r="0" b="0"/>
                <wp:wrapNone/>
                <wp:docPr id="79" name="Gruppieren 79"/>
                <wp:cNvGraphicFramePr/>
                <a:graphic xmlns:a="http://schemas.openxmlformats.org/drawingml/2006/main">
                  <a:graphicData uri="http://schemas.microsoft.com/office/word/2010/wordprocessingGroup">
                    <wpg:wgp>
                      <wpg:cNvGrpSpPr/>
                      <wpg:grpSpPr>
                        <a:xfrm>
                          <a:off x="0" y="0"/>
                          <a:ext cx="2851200" cy="1602000"/>
                          <a:chOff x="-176" y="-74"/>
                          <a:chExt cx="2850769" cy="1601600"/>
                        </a:xfrm>
                      </wpg:grpSpPr>
                      <wps:wsp>
                        <wps:cNvPr id="24" name="Textfeld 24"/>
                        <wps:cNvSpPr txBox="1">
                          <a:spLocks noChangeAspect="1"/>
                        </wps:cNvSpPr>
                        <wps:spPr>
                          <a:xfrm>
                            <a:off x="5024" y="301450"/>
                            <a:ext cx="1997277" cy="6440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2C5E56" w14:textId="77777777" w:rsidR="00B56FC0" w:rsidRPr="00D344E6" w:rsidRDefault="00B56FC0" w:rsidP="00B56FC0">
                              <w:pPr>
                                <w:spacing w:after="0" w:line="240" w:lineRule="auto"/>
                                <w:ind w:left="-70" w:right="-164"/>
                                <w:rPr>
                                  <w:rFonts w:ascii="Arial Narrow" w:hAnsi="Arial Narrow"/>
                                </w:rPr>
                              </w:pPr>
                              <w:permStart w:id="1282106382" w:edGrp="everyone"/>
                              <w:permEnd w:id="128210638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feld 25"/>
                        <wps:cNvSpPr txBox="1">
                          <a:spLocks noChangeAspect="1"/>
                        </wps:cNvSpPr>
                        <wps:spPr>
                          <a:xfrm>
                            <a:off x="2115417" y="527173"/>
                            <a:ext cx="735176" cy="390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8BB2A4" w14:textId="77777777" w:rsidR="00B56FC0" w:rsidRPr="00D344E6" w:rsidRDefault="00B56FC0" w:rsidP="00B56FC0">
                              <w:pPr>
                                <w:spacing w:after="0" w:line="240" w:lineRule="auto"/>
                                <w:rPr>
                                  <w:rFonts w:ascii="Arial Narrow" w:hAnsi="Arial Narrow"/>
                                </w:rPr>
                              </w:pPr>
                              <w:permStart w:id="1443522338" w:edGrp="everyone"/>
                              <w:permEnd w:id="144352233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feld 26"/>
                        <wps:cNvSpPr txBox="1">
                          <a:spLocks noChangeAspect="1"/>
                        </wps:cNvSpPr>
                        <wps:spPr>
                          <a:xfrm>
                            <a:off x="-176" y="1029433"/>
                            <a:ext cx="788739" cy="2624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FC0A09" w14:textId="77777777" w:rsidR="00B56FC0" w:rsidRPr="00D344E6" w:rsidRDefault="00B56FC0" w:rsidP="00B56FC0">
                              <w:pPr>
                                <w:spacing w:after="0" w:line="240" w:lineRule="auto"/>
                                <w:ind w:left="-70" w:right="-262"/>
                                <w:rPr>
                                  <w:rFonts w:ascii="Arial Narrow" w:hAnsi="Arial Narrow"/>
                                </w:rPr>
                              </w:pPr>
                              <w:permStart w:id="1764034168" w:edGrp="everyone"/>
                              <w:permEnd w:id="176403416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feld 28"/>
                        <wps:cNvSpPr txBox="1">
                          <a:spLocks noChangeAspect="1"/>
                        </wps:cNvSpPr>
                        <wps:spPr>
                          <a:xfrm>
                            <a:off x="969471" y="1029583"/>
                            <a:ext cx="973702" cy="254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C72ABD" w14:textId="77777777" w:rsidR="00B56FC0" w:rsidRPr="00D344E6" w:rsidRDefault="00B56FC0" w:rsidP="00B56FC0">
                              <w:pPr>
                                <w:spacing w:after="0" w:line="240" w:lineRule="auto"/>
                                <w:ind w:left="-70" w:right="-370"/>
                                <w:rPr>
                                  <w:rFonts w:ascii="Arial Narrow" w:hAnsi="Arial Narrow"/>
                                </w:rPr>
                              </w:pPr>
                              <w:permStart w:id="1949724698" w:edGrp="everyone"/>
                              <w:permEnd w:id="194972469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feld 29"/>
                        <wps:cNvSpPr txBox="1">
                          <a:spLocks noChangeAspect="1"/>
                        </wps:cNvSpPr>
                        <wps:spPr>
                          <a:xfrm>
                            <a:off x="2190814" y="1029433"/>
                            <a:ext cx="657051" cy="2552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E879BC" w14:textId="77777777" w:rsidR="00B56FC0" w:rsidRPr="00D344E6" w:rsidRDefault="00B56FC0" w:rsidP="00B56FC0">
                              <w:pPr>
                                <w:spacing w:after="0" w:line="240" w:lineRule="auto"/>
                                <w:ind w:left="-70" w:right="-239"/>
                                <w:rPr>
                                  <w:rFonts w:ascii="Arial Narrow" w:hAnsi="Arial Narrow"/>
                                </w:rPr>
                              </w:pPr>
                              <w:permStart w:id="1762662006" w:edGrp="everyone"/>
                              <w:permEnd w:id="176266200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feld 30"/>
                        <wps:cNvSpPr txBox="1">
                          <a:spLocks noChangeAspect="1"/>
                        </wps:cNvSpPr>
                        <wps:spPr>
                          <a:xfrm>
                            <a:off x="-88" y="1336108"/>
                            <a:ext cx="1007110" cy="2582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C71C35" w14:textId="77777777" w:rsidR="00B56FC0" w:rsidRPr="00D344E6" w:rsidRDefault="00B56FC0" w:rsidP="00B56FC0">
                              <w:pPr>
                                <w:spacing w:after="0" w:line="240" w:lineRule="auto"/>
                                <w:ind w:left="-70" w:right="-328"/>
                                <w:rPr>
                                  <w:rFonts w:ascii="Arial Narrow" w:hAnsi="Arial Narrow"/>
                                </w:rPr>
                              </w:pPr>
                              <w:permStart w:id="196830428" w:edGrp="everyone"/>
                              <w:permEnd w:id="19683042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Textfeld 66"/>
                        <wps:cNvSpPr txBox="1">
                          <a:spLocks noChangeAspect="1"/>
                        </wps:cNvSpPr>
                        <wps:spPr>
                          <a:xfrm>
                            <a:off x="976083" y="1336270"/>
                            <a:ext cx="989642" cy="2652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2DB270" w14:textId="77777777" w:rsidR="00B56FC0" w:rsidRPr="00D344E6" w:rsidRDefault="00B56FC0" w:rsidP="00B56FC0">
                              <w:pPr>
                                <w:spacing w:after="0" w:line="240" w:lineRule="auto"/>
                                <w:ind w:left="-70" w:right="-361"/>
                                <w:rPr>
                                  <w:rFonts w:ascii="Arial Narrow" w:hAnsi="Arial Narrow"/>
                                </w:rPr>
                              </w:pPr>
                              <w:permStart w:id="1936603936" w:edGrp="everyone"/>
                              <w:permEnd w:id="1936603936"/>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feld 69"/>
                        <wps:cNvSpPr txBox="1">
                          <a:spLocks noChangeAspect="1"/>
                        </wps:cNvSpPr>
                        <wps:spPr>
                          <a:xfrm>
                            <a:off x="2008767" y="1319684"/>
                            <a:ext cx="838496" cy="2742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4D3EF6" w14:textId="77777777" w:rsidR="00B56FC0" w:rsidRPr="00D344E6" w:rsidRDefault="00B56FC0" w:rsidP="00B56FC0">
                              <w:pPr>
                                <w:spacing w:after="0" w:line="240" w:lineRule="auto"/>
                                <w:ind w:left="-70" w:right="-419"/>
                                <w:rPr>
                                  <w:rFonts w:ascii="Arial Narrow" w:hAnsi="Arial Narrow"/>
                                </w:rPr>
                              </w:pPr>
                              <w:permStart w:id="1566973592" w:edGrp="everyone"/>
                              <w:permEnd w:id="156697359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Textfeld 120"/>
                        <wps:cNvSpPr txBox="1"/>
                        <wps:spPr>
                          <a:xfrm>
                            <a:off x="10002" y="-74"/>
                            <a:ext cx="2836800" cy="2623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64F5D" w14:textId="77777777" w:rsidR="00B56FC0" w:rsidRPr="00D344E6" w:rsidRDefault="00B56FC0" w:rsidP="00B56FC0">
                              <w:pPr>
                                <w:spacing w:after="0" w:line="240" w:lineRule="auto"/>
                                <w:ind w:left="-70" w:right="-304"/>
                                <w:rPr>
                                  <w:rFonts w:ascii="Arial Narrow" w:hAnsi="Arial Narrow"/>
                                </w:rPr>
                              </w:pPr>
                              <w:permStart w:id="436033912" w:edGrp="everyone"/>
                              <w:permEnd w:id="43603391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91B2972" id="Gruppieren 79" o:spid="_x0000_s1026" style="position:absolute;left:0;text-align:left;margin-left:-39.7pt;margin-top:34pt;width:224.5pt;height:126.15pt;z-index:251842560;mso-position-vertical-relative:page;mso-width-relative:margin;mso-height-relative:margin" coordorigin="-1" coordsize="28507,16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">
                <v:shapetype id="_x0000_t202" coordsize="21600,21600" o:spt="202" path="m,l,21600r21600,l21600,xe">
                  <v:stroke joinstyle="miter"/>
                  <v:path gradientshapeok="t" o:connecttype="rect"/>
                </v:shapetype>
                <v:shape id="Textfeld 24" o:spid="_x0000_s1027" type="#_x0000_t202" style="position:absolute;left:50;top:3014;width:19973;height:6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o:lock v:ext="edit" aspectratio="t"/>
                  <v:textbox>
                    <w:txbxContent>
                      <w:p w14:paraId="332C5E56" w14:textId="77777777" w:rsidR="00B56FC0" w:rsidRPr="00D344E6" w:rsidRDefault="00B56FC0" w:rsidP="00B56FC0">
                        <w:pPr>
                          <w:spacing w:after="0" w:line="240" w:lineRule="auto"/>
                          <w:ind w:left="-70" w:right="-164"/>
                          <w:rPr>
                            <w:rFonts w:ascii="Arial Narrow" w:hAnsi="Arial Narrow"/>
                          </w:rPr>
                        </w:pPr>
                        <w:permStart w:id="1282106382" w:edGrp="everyone"/>
                        <w:permEnd w:id="1282106382"/>
                      </w:p>
                    </w:txbxContent>
                  </v:textbox>
                </v:shape>
                <v:shape id="Textfeld 25" o:spid="_x0000_s1028" type="#_x0000_t202" style="position:absolute;left:21154;top:5271;width:7351;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o:lock v:ext="edit" aspectratio="t"/>
                  <v:textbox>
                    <w:txbxContent>
                      <w:p w14:paraId="538BB2A4" w14:textId="77777777" w:rsidR="00B56FC0" w:rsidRPr="00D344E6" w:rsidRDefault="00B56FC0" w:rsidP="00B56FC0">
                        <w:pPr>
                          <w:spacing w:after="0" w:line="240" w:lineRule="auto"/>
                          <w:rPr>
                            <w:rFonts w:ascii="Arial Narrow" w:hAnsi="Arial Narrow"/>
                          </w:rPr>
                        </w:pPr>
                        <w:permStart w:id="1443522338" w:edGrp="everyone"/>
                        <w:permEnd w:id="1443522338"/>
                      </w:p>
                    </w:txbxContent>
                  </v:textbox>
                </v:shape>
                <v:shape id="Textfeld 26" o:spid="_x0000_s1029" type="#_x0000_t202" style="position:absolute;left:-1;top:10294;width:7886;height:2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o:lock v:ext="edit" aspectratio="t"/>
                  <v:textbox>
                    <w:txbxContent>
                      <w:p w14:paraId="0FFC0A09" w14:textId="77777777" w:rsidR="00B56FC0" w:rsidRPr="00D344E6" w:rsidRDefault="00B56FC0" w:rsidP="00B56FC0">
                        <w:pPr>
                          <w:spacing w:after="0" w:line="240" w:lineRule="auto"/>
                          <w:ind w:left="-70" w:right="-262"/>
                          <w:rPr>
                            <w:rFonts w:ascii="Arial Narrow" w:hAnsi="Arial Narrow"/>
                          </w:rPr>
                        </w:pPr>
                        <w:permStart w:id="1764034168" w:edGrp="everyone"/>
                        <w:permEnd w:id="1764034168"/>
                      </w:p>
                    </w:txbxContent>
                  </v:textbox>
                </v:shape>
                <v:shape id="Textfeld 28" o:spid="_x0000_s1030" type="#_x0000_t202" style="position:absolute;left:9694;top:10295;width:9737;height:2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o:lock v:ext="edit" aspectratio="t"/>
                  <v:textbox>
                    <w:txbxContent>
                      <w:p w14:paraId="1DC72ABD" w14:textId="77777777" w:rsidR="00B56FC0" w:rsidRPr="00D344E6" w:rsidRDefault="00B56FC0" w:rsidP="00B56FC0">
                        <w:pPr>
                          <w:spacing w:after="0" w:line="240" w:lineRule="auto"/>
                          <w:ind w:left="-70" w:right="-370"/>
                          <w:rPr>
                            <w:rFonts w:ascii="Arial Narrow" w:hAnsi="Arial Narrow"/>
                          </w:rPr>
                        </w:pPr>
                        <w:permStart w:id="1949724698" w:edGrp="everyone"/>
                        <w:permEnd w:id="1949724698"/>
                      </w:p>
                    </w:txbxContent>
                  </v:textbox>
                </v:shape>
                <v:shape id="Textfeld 29" o:spid="_x0000_s1031" type="#_x0000_t202" style="position:absolute;left:21908;top:10294;width:6570;height: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o:lock v:ext="edit" aspectratio="t"/>
                  <v:textbox>
                    <w:txbxContent>
                      <w:p w14:paraId="53E879BC" w14:textId="77777777" w:rsidR="00B56FC0" w:rsidRPr="00D344E6" w:rsidRDefault="00B56FC0" w:rsidP="00B56FC0">
                        <w:pPr>
                          <w:spacing w:after="0" w:line="240" w:lineRule="auto"/>
                          <w:ind w:left="-70" w:right="-239"/>
                          <w:rPr>
                            <w:rFonts w:ascii="Arial Narrow" w:hAnsi="Arial Narrow"/>
                          </w:rPr>
                        </w:pPr>
                        <w:permStart w:id="1762662006" w:edGrp="everyone"/>
                        <w:permEnd w:id="1762662006"/>
                      </w:p>
                    </w:txbxContent>
                  </v:textbox>
                </v:shape>
                <v:shape id="Textfeld 30" o:spid="_x0000_s1032" type="#_x0000_t202" style="position:absolute;top:13361;width:10070;height:2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o:lock v:ext="edit" aspectratio="t"/>
                  <v:textbox>
                    <w:txbxContent>
                      <w:p w14:paraId="5CC71C35" w14:textId="77777777" w:rsidR="00B56FC0" w:rsidRPr="00D344E6" w:rsidRDefault="00B56FC0" w:rsidP="00B56FC0">
                        <w:pPr>
                          <w:spacing w:after="0" w:line="240" w:lineRule="auto"/>
                          <w:ind w:left="-70" w:right="-328"/>
                          <w:rPr>
                            <w:rFonts w:ascii="Arial Narrow" w:hAnsi="Arial Narrow"/>
                          </w:rPr>
                        </w:pPr>
                        <w:permStart w:id="196830428" w:edGrp="everyone"/>
                        <w:permEnd w:id="196830428"/>
                      </w:p>
                    </w:txbxContent>
                  </v:textbox>
                </v:shape>
                <v:shape id="Textfeld 66" o:spid="_x0000_s1033" type="#_x0000_t202" style="position:absolute;left:9760;top:13362;width:9897;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o:lock v:ext="edit" aspectratio="t"/>
                  <v:textbox>
                    <w:txbxContent>
                      <w:p w14:paraId="482DB270" w14:textId="77777777" w:rsidR="00B56FC0" w:rsidRPr="00D344E6" w:rsidRDefault="00B56FC0" w:rsidP="00B56FC0">
                        <w:pPr>
                          <w:spacing w:after="0" w:line="240" w:lineRule="auto"/>
                          <w:ind w:left="-70" w:right="-361"/>
                          <w:rPr>
                            <w:rFonts w:ascii="Arial Narrow" w:hAnsi="Arial Narrow"/>
                          </w:rPr>
                        </w:pPr>
                        <w:permStart w:id="1936603936" w:edGrp="everyone"/>
                        <w:permEnd w:id="1936603936"/>
                      </w:p>
                    </w:txbxContent>
                  </v:textbox>
                </v:shape>
                <v:shape id="Textfeld 69" o:spid="_x0000_s1034" type="#_x0000_t202" style="position:absolute;left:20087;top:13196;width:8385;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o:lock v:ext="edit" aspectratio="t"/>
                  <v:textbox>
                    <w:txbxContent>
                      <w:p w14:paraId="0F4D3EF6" w14:textId="77777777" w:rsidR="00B56FC0" w:rsidRPr="00D344E6" w:rsidRDefault="00B56FC0" w:rsidP="00B56FC0">
                        <w:pPr>
                          <w:spacing w:after="0" w:line="240" w:lineRule="auto"/>
                          <w:ind w:left="-70" w:right="-419"/>
                          <w:rPr>
                            <w:rFonts w:ascii="Arial Narrow" w:hAnsi="Arial Narrow"/>
                          </w:rPr>
                        </w:pPr>
                        <w:permStart w:id="1566973592" w:edGrp="everyone"/>
                        <w:permEnd w:id="1566973592"/>
                      </w:p>
                    </w:txbxContent>
                  </v:textbox>
                </v:shape>
                <v:shape id="Textfeld 120" o:spid="_x0000_s1035" type="#_x0000_t202" style="position:absolute;left:100;width:28368;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14:paraId="26A64F5D" w14:textId="77777777" w:rsidR="00B56FC0" w:rsidRPr="00D344E6" w:rsidRDefault="00B56FC0" w:rsidP="00B56FC0">
                        <w:pPr>
                          <w:spacing w:after="0" w:line="240" w:lineRule="auto"/>
                          <w:ind w:left="-70" w:right="-304"/>
                          <w:rPr>
                            <w:rFonts w:ascii="Arial Narrow" w:hAnsi="Arial Narrow"/>
                          </w:rPr>
                        </w:pPr>
                        <w:permStart w:id="436033912" w:edGrp="everyone"/>
                        <w:permEnd w:id="436033912"/>
                      </w:p>
                    </w:txbxContent>
                  </v:textbox>
                </v:shape>
                <w10:wrap anchory="page"/>
              </v:group>
            </w:pict>
          </mc:Fallback>
        </mc:AlternateContent>
      </w:r>
      <w:r>
        <w:rPr>
          <w:noProof/>
          <w:sz w:val="16"/>
          <w:szCs w:val="21"/>
          <w:lang w:eastAsia="de-DE"/>
        </w:rPr>
        <w:drawing>
          <wp:anchor distT="0" distB="0" distL="114300" distR="114300" simplePos="0" relativeHeight="251840512" behindDoc="1" locked="0" layoutInCell="1" allowOverlap="1" wp14:anchorId="28CD9215" wp14:editId="7169FF20">
            <wp:simplePos x="0" y="0"/>
            <wp:positionH relativeFrom="page">
              <wp:posOffset>0</wp:posOffset>
            </wp:positionH>
            <wp:positionV relativeFrom="page">
              <wp:posOffset>17780</wp:posOffset>
            </wp:positionV>
            <wp:extent cx="3243600" cy="1976400"/>
            <wp:effectExtent l="0" t="0" r="0" b="508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43600" cy="1976400"/>
                    </a:xfrm>
                    <a:prstGeom prst="rect">
                      <a:avLst/>
                    </a:prstGeom>
                  </pic:spPr>
                </pic:pic>
              </a:graphicData>
            </a:graphic>
            <wp14:sizeRelH relativeFrom="margin">
              <wp14:pctWidth>0</wp14:pctWidth>
            </wp14:sizeRelH>
            <wp14:sizeRelV relativeFrom="margin">
              <wp14:pctHeight>0</wp14:pctHeight>
            </wp14:sizeRelV>
          </wp:anchor>
        </w:drawing>
      </w:r>
    </w:p>
    <w:p w14:paraId="26C560A1" w14:textId="77777777" w:rsidR="0070227E" w:rsidRDefault="002267D1" w:rsidP="00096F6A">
      <w:pPr>
        <w:spacing w:after="0" w:line="240" w:lineRule="auto"/>
        <w:ind w:left="-709" w:right="-685"/>
        <w:rPr>
          <w:sz w:val="16"/>
          <w:szCs w:val="21"/>
        </w:rPr>
      </w:pPr>
      <w:r>
        <w:rPr>
          <w:noProof/>
          <w:sz w:val="16"/>
          <w:szCs w:val="21"/>
          <w:lang w:eastAsia="de-DE"/>
        </w:rPr>
        <w:drawing>
          <wp:anchor distT="0" distB="0" distL="114300" distR="114300" simplePos="0" relativeHeight="251751424" behindDoc="0" locked="0" layoutInCell="1" allowOverlap="1" wp14:anchorId="0A6D641E" wp14:editId="21A67F2F">
            <wp:simplePos x="0" y="0"/>
            <wp:positionH relativeFrom="column">
              <wp:posOffset>4985511</wp:posOffset>
            </wp:positionH>
            <wp:positionV relativeFrom="paragraph">
              <wp:posOffset>47625</wp:posOffset>
            </wp:positionV>
            <wp:extent cx="1278000" cy="889200"/>
            <wp:effectExtent l="0" t="0" r="0" b="6350"/>
            <wp:wrapNone/>
            <wp:docPr id="86" name="Grafik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K_GesKra_Logo.jpg"/>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278000" cy="889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D18D6E1" w14:textId="77777777" w:rsidR="0070227E" w:rsidRDefault="0070227E" w:rsidP="00096F6A">
      <w:pPr>
        <w:spacing w:after="0" w:line="240" w:lineRule="auto"/>
        <w:ind w:left="-709" w:right="-685"/>
        <w:rPr>
          <w:sz w:val="16"/>
          <w:szCs w:val="21"/>
        </w:rPr>
      </w:pPr>
    </w:p>
    <w:p w14:paraId="3CF86023" w14:textId="77777777" w:rsidR="0070227E" w:rsidRDefault="0070227E" w:rsidP="00096F6A">
      <w:pPr>
        <w:spacing w:after="0" w:line="240" w:lineRule="auto"/>
        <w:ind w:left="-709" w:right="-685"/>
        <w:rPr>
          <w:sz w:val="16"/>
          <w:szCs w:val="21"/>
        </w:rPr>
      </w:pPr>
    </w:p>
    <w:p w14:paraId="1F8CF5DC" w14:textId="77777777" w:rsidR="0070227E" w:rsidRDefault="0070227E" w:rsidP="00096F6A">
      <w:pPr>
        <w:spacing w:after="0" w:line="240" w:lineRule="auto"/>
        <w:ind w:left="-709" w:right="-685"/>
        <w:rPr>
          <w:sz w:val="16"/>
          <w:szCs w:val="21"/>
        </w:rPr>
      </w:pPr>
    </w:p>
    <w:p w14:paraId="7DC0B5E9" w14:textId="77777777" w:rsidR="0070227E" w:rsidRDefault="0070227E" w:rsidP="00096F6A">
      <w:pPr>
        <w:spacing w:after="0" w:line="240" w:lineRule="auto"/>
        <w:ind w:left="-709" w:right="-685"/>
        <w:rPr>
          <w:sz w:val="16"/>
          <w:szCs w:val="21"/>
        </w:rPr>
      </w:pPr>
    </w:p>
    <w:p w14:paraId="650FA64D" w14:textId="77777777" w:rsidR="008C404E" w:rsidRDefault="008C404E" w:rsidP="008C404E">
      <w:pPr>
        <w:spacing w:after="0" w:line="240" w:lineRule="auto"/>
        <w:ind w:left="-709" w:right="-685"/>
        <w:rPr>
          <w:sz w:val="16"/>
          <w:szCs w:val="21"/>
        </w:rPr>
      </w:pPr>
    </w:p>
    <w:p w14:paraId="246BBF27" w14:textId="77777777" w:rsidR="0070227E" w:rsidRDefault="0070227E" w:rsidP="00096F6A">
      <w:pPr>
        <w:spacing w:after="0" w:line="240" w:lineRule="auto"/>
        <w:ind w:left="-709" w:right="-685"/>
        <w:rPr>
          <w:sz w:val="16"/>
          <w:szCs w:val="21"/>
        </w:rPr>
      </w:pPr>
    </w:p>
    <w:p w14:paraId="5490F337" w14:textId="77777777" w:rsidR="0070227E" w:rsidRDefault="00D625D8" w:rsidP="00096F6A">
      <w:pPr>
        <w:spacing w:after="0" w:line="240" w:lineRule="auto"/>
        <w:ind w:left="-709" w:right="-685"/>
        <w:rPr>
          <w:sz w:val="16"/>
          <w:szCs w:val="21"/>
        </w:rPr>
      </w:pPr>
      <w:r>
        <w:rPr>
          <w:noProof/>
          <w:sz w:val="16"/>
          <w:szCs w:val="21"/>
          <w:lang w:eastAsia="de-DE"/>
        </w:rPr>
        <mc:AlternateContent>
          <mc:Choice Requires="wpg">
            <w:drawing>
              <wp:anchor distT="0" distB="0" distL="114300" distR="114300" simplePos="0" relativeHeight="251747328" behindDoc="0" locked="1" layoutInCell="1" allowOverlap="1" wp14:anchorId="0B69EEF7" wp14:editId="7A0138BE">
                <wp:simplePos x="0" y="0"/>
                <wp:positionH relativeFrom="column">
                  <wp:posOffset>2418715</wp:posOffset>
                </wp:positionH>
                <wp:positionV relativeFrom="page">
                  <wp:posOffset>534035</wp:posOffset>
                </wp:positionV>
                <wp:extent cx="3787775" cy="1519555"/>
                <wp:effectExtent l="0" t="0" r="0" b="4445"/>
                <wp:wrapNone/>
                <wp:docPr id="10" name="Gruppieren 10"/>
                <wp:cNvGraphicFramePr/>
                <a:graphic xmlns:a="http://schemas.openxmlformats.org/drawingml/2006/main">
                  <a:graphicData uri="http://schemas.microsoft.com/office/word/2010/wordprocessingGroup">
                    <wpg:wgp>
                      <wpg:cNvGrpSpPr/>
                      <wpg:grpSpPr>
                        <a:xfrm>
                          <a:off x="0" y="0"/>
                          <a:ext cx="3787775" cy="1519555"/>
                          <a:chOff x="39932" y="-898206"/>
                          <a:chExt cx="3970840" cy="1526641"/>
                        </a:xfrm>
                      </wpg:grpSpPr>
                      <wps:wsp>
                        <wps:cNvPr id="7" name="Textfeld 7"/>
                        <wps:cNvSpPr txBox="1"/>
                        <wps:spPr>
                          <a:xfrm>
                            <a:off x="39932" y="-898206"/>
                            <a:ext cx="2506021" cy="6609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49FE13" w14:textId="77777777" w:rsidR="00E213C9" w:rsidRPr="00CE4E17" w:rsidRDefault="00EB49E9" w:rsidP="00D625D8">
                              <w:pPr>
                                <w:autoSpaceDE w:val="0"/>
                                <w:autoSpaceDN w:val="0"/>
                                <w:adjustRightInd w:val="0"/>
                                <w:spacing w:after="0" w:line="240" w:lineRule="auto"/>
                                <w:rPr>
                                  <w:rFonts w:ascii="Arial Narrow" w:hAnsi="Arial Narrow" w:cs="Arial"/>
                                  <w:b/>
                                  <w:bCs/>
                                  <w:sz w:val="36"/>
                                  <w:szCs w:val="36"/>
                                </w:rPr>
                              </w:pPr>
                              <w:r w:rsidRPr="00CE4E17">
                                <w:rPr>
                                  <w:rFonts w:ascii="Arial Narrow" w:hAnsi="Arial Narrow" w:cs="Arial"/>
                                  <w:b/>
                                  <w:bCs/>
                                  <w:sz w:val="36"/>
                                  <w:szCs w:val="36"/>
                                </w:rPr>
                                <w:t>Besondere</w:t>
                              </w:r>
                              <w:r w:rsidR="00AB7CDC" w:rsidRPr="00CE4E17">
                                <w:rPr>
                                  <w:rFonts w:ascii="Arial Narrow" w:hAnsi="Arial Narrow" w:cs="Arial"/>
                                  <w:b/>
                                  <w:bCs/>
                                  <w:sz w:val="36"/>
                                  <w:szCs w:val="36"/>
                                </w:rPr>
                                <w:t xml:space="preserve"> Versorgung</w:t>
                              </w:r>
                            </w:p>
                            <w:p w14:paraId="3DA516DD" w14:textId="77777777" w:rsidR="00B85EEA" w:rsidRPr="00CE4E17" w:rsidRDefault="000D6B1F" w:rsidP="00D625D8">
                              <w:pPr>
                                <w:autoSpaceDE w:val="0"/>
                                <w:autoSpaceDN w:val="0"/>
                                <w:adjustRightInd w:val="0"/>
                                <w:spacing w:after="0" w:line="240" w:lineRule="auto"/>
                                <w:rPr>
                                  <w:rFonts w:ascii="Arial Narrow" w:hAnsi="Arial Narrow" w:cs="Arial"/>
                                  <w:b/>
                                  <w:bCs/>
                                  <w:sz w:val="32"/>
                                  <w:szCs w:val="32"/>
                                </w:rPr>
                              </w:pPr>
                              <w:r w:rsidRPr="00CE4E17">
                                <w:rPr>
                                  <w:rFonts w:ascii="Arial Narrow" w:hAnsi="Arial Narrow" w:cs="Arial"/>
                                  <w:b/>
                                  <w:bCs/>
                                  <w:sz w:val="32"/>
                                  <w:szCs w:val="32"/>
                                </w:rPr>
                                <w:t>Teilnahmeerklärung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feld 9"/>
                        <wps:cNvSpPr txBox="1"/>
                        <wps:spPr>
                          <a:xfrm>
                            <a:off x="69875" y="43135"/>
                            <a:ext cx="3940897" cy="58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5747F8" w14:textId="2BEDA7A5" w:rsidR="009F1AD3" w:rsidRPr="00F558E0" w:rsidRDefault="00F558E0" w:rsidP="00F558E0">
                              <w:pPr>
                                <w:rPr>
                                  <w:rFonts w:ascii="Arial Narrow" w:hAnsi="Arial Narrow"/>
                                  <w:b/>
                                </w:rPr>
                              </w:pPr>
                              <w:permStart w:id="759574031" w:edGrp="everyone"/>
                              <w:r w:rsidRPr="00F558E0">
                                <w:rPr>
                                  <w:rFonts w:ascii="Arial Narrow" w:eastAsia="Arial Narrow" w:hAnsi="Arial Narrow" w:cs="Arial Narrow"/>
                                  <w:b/>
                                  <w:bCs/>
                                </w:rPr>
                                <w:t>Vertrag zur Besonderen Versorgung nach § 140a SGB V Ärztliches Zweitmeinungsverfahren be</w:t>
                              </w:r>
                              <w:r>
                                <w:rPr>
                                  <w:rFonts w:ascii="Arial Narrow" w:eastAsia="Arial Narrow" w:hAnsi="Arial Narrow" w:cs="Arial Narrow"/>
                                  <w:b/>
                                  <w:bCs/>
                                </w:rPr>
                                <w:t>i</w:t>
                              </w:r>
                              <w:r w:rsidRPr="00F558E0">
                                <w:rPr>
                                  <w:rFonts w:ascii="Arial Narrow" w:eastAsia="Arial Narrow" w:hAnsi="Arial Narrow" w:cs="Arial Narrow"/>
                                  <w:b/>
                                  <w:bCs/>
                                </w:rPr>
                                <w:t xml:space="preserve"> orthopädischen Erkrankungen</w:t>
                              </w:r>
                              <w:permEnd w:id="75957403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69EEF7" id="Gruppieren 10" o:spid="_x0000_s1036" style="position:absolute;left:0;text-align:left;margin-left:190.45pt;margin-top:42.05pt;width:298.25pt;height:119.65pt;z-index:251747328;mso-position-vertical-relative:page;mso-width-relative:margin;mso-height-relative:margin" coordorigin="399,-8982" coordsize="39708,15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">
                <v:shape id="Textfeld 7" o:spid="_x0000_s1037" type="#_x0000_t202" style="position:absolute;left:399;top:-8982;width:25060;height:6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" filled="f" stroked="f" strokeweight=".5pt">
                  <v:textbox>
                    <w:txbxContent>
                      <w:p w14:paraId="7C49FE13" w14:textId="77777777" w:rsidR="00E213C9" w:rsidRPr="00CE4E17" w:rsidRDefault="00EB49E9" w:rsidP="00D625D8">
                        <w:pPr>
                          <w:autoSpaceDE w:val="0"/>
                          <w:autoSpaceDN w:val="0"/>
                          <w:adjustRightInd w:val="0"/>
                          <w:spacing w:after="0" w:line="240" w:lineRule="auto"/>
                          <w:rPr>
                            <w:rFonts w:ascii="Arial Narrow" w:hAnsi="Arial Narrow" w:cs="Arial"/>
                            <w:b/>
                            <w:bCs/>
                            <w:sz w:val="36"/>
                            <w:szCs w:val="36"/>
                          </w:rPr>
                        </w:pPr>
                        <w:r w:rsidRPr="00CE4E17">
                          <w:rPr>
                            <w:rFonts w:ascii="Arial Narrow" w:hAnsi="Arial Narrow" w:cs="Arial"/>
                            <w:b/>
                            <w:bCs/>
                            <w:sz w:val="36"/>
                            <w:szCs w:val="36"/>
                          </w:rPr>
                          <w:t>Besondere</w:t>
                        </w:r>
                        <w:r w:rsidR="00AB7CDC" w:rsidRPr="00CE4E17">
                          <w:rPr>
                            <w:rFonts w:ascii="Arial Narrow" w:hAnsi="Arial Narrow" w:cs="Arial"/>
                            <w:b/>
                            <w:bCs/>
                            <w:sz w:val="36"/>
                            <w:szCs w:val="36"/>
                          </w:rPr>
                          <w:t xml:space="preserve"> Versorgung</w:t>
                        </w:r>
                      </w:p>
                      <w:p w14:paraId="3DA516DD" w14:textId="77777777" w:rsidR="00B85EEA" w:rsidRPr="00CE4E17" w:rsidRDefault="000D6B1F" w:rsidP="00D625D8">
                        <w:pPr>
                          <w:autoSpaceDE w:val="0"/>
                          <w:autoSpaceDN w:val="0"/>
                          <w:adjustRightInd w:val="0"/>
                          <w:spacing w:after="0" w:line="240" w:lineRule="auto"/>
                          <w:rPr>
                            <w:rFonts w:ascii="Arial Narrow" w:hAnsi="Arial Narrow" w:cs="Arial"/>
                            <w:b/>
                            <w:bCs/>
                            <w:sz w:val="32"/>
                            <w:szCs w:val="32"/>
                          </w:rPr>
                        </w:pPr>
                        <w:r w:rsidRPr="00CE4E17">
                          <w:rPr>
                            <w:rFonts w:ascii="Arial Narrow" w:hAnsi="Arial Narrow" w:cs="Arial"/>
                            <w:b/>
                            <w:bCs/>
                            <w:sz w:val="32"/>
                            <w:szCs w:val="32"/>
                          </w:rPr>
                          <w:t>Teilnahmeerklärung</w:t>
                        </w:r>
                      </w:p>
                    </w:txbxContent>
                  </v:textbox>
                </v:shape>
                <v:shape id="Textfeld 9" o:spid="_x0000_s1038" type="#_x0000_t202" style="position:absolute;left:698;top:431;width:39409;height:5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E5747F8" w14:textId="2BEDA7A5" w:rsidR="009F1AD3" w:rsidRPr="00F558E0" w:rsidRDefault="00F558E0" w:rsidP="00F558E0">
                        <w:pPr>
                          <w:rPr>
                            <w:rFonts w:ascii="Arial Narrow" w:hAnsi="Arial Narrow"/>
                            <w:b/>
                          </w:rPr>
                        </w:pPr>
                        <w:permStart w:id="759574031" w:edGrp="everyone"/>
                        <w:r w:rsidRPr="00F558E0">
                          <w:rPr>
                            <w:rFonts w:ascii="Arial Narrow" w:eastAsia="Arial Narrow" w:hAnsi="Arial Narrow" w:cs="Arial Narrow"/>
                            <w:b/>
                            <w:bCs/>
                          </w:rPr>
                          <w:t>Vertrag zur Besonderen Versorgung nach § 140a SGB V Ärztliches Zweitmeinungsverfahren be</w:t>
                        </w:r>
                        <w:r>
                          <w:rPr>
                            <w:rFonts w:ascii="Arial Narrow" w:eastAsia="Arial Narrow" w:hAnsi="Arial Narrow" w:cs="Arial Narrow"/>
                            <w:b/>
                            <w:bCs/>
                          </w:rPr>
                          <w:t>i</w:t>
                        </w:r>
                        <w:r w:rsidRPr="00F558E0">
                          <w:rPr>
                            <w:rFonts w:ascii="Arial Narrow" w:eastAsia="Arial Narrow" w:hAnsi="Arial Narrow" w:cs="Arial Narrow"/>
                            <w:b/>
                            <w:bCs/>
                          </w:rPr>
                          <w:t xml:space="preserve"> orthopädischen Erkrankungen</w:t>
                        </w:r>
                        <w:permEnd w:id="759574031"/>
                      </w:p>
                    </w:txbxContent>
                  </v:textbox>
                </v:shape>
                <w10:wrap anchory="page"/>
                <w10:anchorlock/>
              </v:group>
            </w:pict>
          </mc:Fallback>
        </mc:AlternateContent>
      </w:r>
    </w:p>
    <w:p w14:paraId="57CF59B9" w14:textId="77777777" w:rsidR="0070227E" w:rsidRDefault="0070227E" w:rsidP="00096F6A">
      <w:pPr>
        <w:spacing w:after="0" w:line="240" w:lineRule="auto"/>
        <w:ind w:left="-709" w:right="-685"/>
        <w:rPr>
          <w:sz w:val="16"/>
          <w:szCs w:val="21"/>
        </w:rPr>
      </w:pPr>
    </w:p>
    <w:p w14:paraId="48B1F8C1" w14:textId="77777777" w:rsidR="0070227E" w:rsidRDefault="0070227E" w:rsidP="00096F6A">
      <w:pPr>
        <w:spacing w:after="0" w:line="240" w:lineRule="auto"/>
        <w:ind w:left="-709" w:right="-685"/>
        <w:rPr>
          <w:sz w:val="16"/>
          <w:szCs w:val="21"/>
        </w:rPr>
      </w:pPr>
    </w:p>
    <w:p w14:paraId="6EA0E930" w14:textId="77777777" w:rsidR="0070227E" w:rsidRDefault="0070227E" w:rsidP="00096F6A">
      <w:pPr>
        <w:spacing w:after="0" w:line="240" w:lineRule="auto"/>
        <w:ind w:left="-709" w:right="-685"/>
        <w:rPr>
          <w:sz w:val="16"/>
          <w:szCs w:val="21"/>
        </w:rPr>
      </w:pPr>
    </w:p>
    <w:p w14:paraId="2E1ED7EA" w14:textId="77777777" w:rsidR="0070227E" w:rsidRDefault="0070227E" w:rsidP="00096F6A">
      <w:pPr>
        <w:spacing w:after="0" w:line="240" w:lineRule="auto"/>
        <w:ind w:left="-709" w:right="-685"/>
        <w:rPr>
          <w:sz w:val="16"/>
          <w:szCs w:val="21"/>
        </w:rPr>
      </w:pPr>
    </w:p>
    <w:p w14:paraId="704E010C" w14:textId="77777777" w:rsidR="0070227E" w:rsidRDefault="00B42828" w:rsidP="001021C4">
      <w:pPr>
        <w:spacing w:after="0" w:line="240" w:lineRule="auto"/>
        <w:ind w:left="-709" w:right="-685"/>
        <w:rPr>
          <w:sz w:val="16"/>
          <w:szCs w:val="21"/>
        </w:rPr>
      </w:pPr>
      <w:r w:rsidRPr="00860ACE">
        <w:rPr>
          <w:rFonts w:ascii="Arial" w:hAnsi="Arial" w:cs="Arial"/>
          <w:noProof/>
          <w:lang w:eastAsia="de-DE"/>
        </w:rPr>
        <w:drawing>
          <wp:anchor distT="0" distB="0" distL="114300" distR="114300" simplePos="0" relativeHeight="251860992" behindDoc="0" locked="0" layoutInCell="1" allowOverlap="1" wp14:anchorId="1BEAC803" wp14:editId="1907DFA7">
            <wp:simplePos x="0" y="0"/>
            <wp:positionH relativeFrom="margin">
              <wp:posOffset>1195705</wp:posOffset>
            </wp:positionH>
            <wp:positionV relativeFrom="paragraph">
              <wp:posOffset>235585</wp:posOffset>
            </wp:positionV>
            <wp:extent cx="1095375" cy="500380"/>
            <wp:effectExtent l="0" t="0" r="9525"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sa\AppData\Local\Microsoft\Windows\Temporary Internet Files\Content.Word\DAK_GesKra_Logo.jp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095375" cy="5003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6426E">
        <w:rPr>
          <w:noProof/>
          <w:sz w:val="16"/>
          <w:szCs w:val="21"/>
          <w:lang w:eastAsia="de-DE"/>
        </w:rPr>
        <mc:AlternateContent>
          <mc:Choice Requires="wps">
            <w:drawing>
              <wp:anchor distT="0" distB="0" distL="114300" distR="114300" simplePos="0" relativeHeight="251796480" behindDoc="0" locked="0" layoutInCell="1" allowOverlap="1" wp14:anchorId="5E1BC4DC" wp14:editId="6A5C18CA">
                <wp:simplePos x="0" y="0"/>
                <wp:positionH relativeFrom="column">
                  <wp:posOffset>-615518</wp:posOffset>
                </wp:positionH>
                <wp:positionV relativeFrom="paragraph">
                  <wp:posOffset>170663</wp:posOffset>
                </wp:positionV>
                <wp:extent cx="1623974" cy="647700"/>
                <wp:effectExtent l="0" t="0" r="0" b="0"/>
                <wp:wrapNone/>
                <wp:docPr id="83" name="Textfeld 83"/>
                <wp:cNvGraphicFramePr/>
                <a:graphic xmlns:a="http://schemas.openxmlformats.org/drawingml/2006/main">
                  <a:graphicData uri="http://schemas.microsoft.com/office/word/2010/wordprocessingShape">
                    <wps:wsp>
                      <wps:cNvSpPr txBox="1"/>
                      <wps:spPr>
                        <a:xfrm>
                          <a:off x="0" y="0"/>
                          <a:ext cx="1623974"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2253" w:type="dxa"/>
                              <w:tblInd w:w="10" w:type="dxa"/>
                              <w:tblLook w:val="04A0" w:firstRow="1" w:lastRow="0" w:firstColumn="1" w:lastColumn="0" w:noHBand="0" w:noVBand="1"/>
                            </w:tblPr>
                            <w:tblGrid>
                              <w:gridCol w:w="2253"/>
                            </w:tblGrid>
                            <w:tr w:rsidR="008C5010" w14:paraId="1DD938B1" w14:textId="77777777" w:rsidTr="0046426E">
                              <w:tc>
                                <w:tcPr>
                                  <w:tcW w:w="2253" w:type="dxa"/>
                                  <w:tcBorders>
                                    <w:top w:val="single" w:sz="4" w:space="0" w:color="E36C0A" w:themeColor="accent6" w:themeShade="BF"/>
                                    <w:left w:val="single" w:sz="4" w:space="0" w:color="E36C0A" w:themeColor="accent6" w:themeShade="BF"/>
                                    <w:bottom w:val="single" w:sz="4" w:space="0" w:color="FFFFFF" w:themeColor="background1"/>
                                    <w:right w:val="single" w:sz="4" w:space="0" w:color="E36C0A" w:themeColor="accent6" w:themeShade="BF"/>
                                  </w:tcBorders>
                                </w:tcPr>
                                <w:p w14:paraId="06B661F9" w14:textId="77777777" w:rsidR="008C5010" w:rsidRPr="004F6D79" w:rsidRDefault="008C5010" w:rsidP="00481246">
                                  <w:pPr>
                                    <w:spacing w:before="20" w:after="60"/>
                                    <w:ind w:left="14" w:right="71"/>
                                    <w:rPr>
                                      <w:rFonts w:ascii="Arial Narrow" w:hAnsi="Arial Narrow" w:cs="UniversCom-47LightCond"/>
                                      <w:spacing w:val="-2"/>
                                      <w:sz w:val="14"/>
                                      <w:szCs w:val="14"/>
                                    </w:rPr>
                                  </w:pPr>
                                  <w:r w:rsidRPr="004F6D79">
                                    <w:rPr>
                                      <w:rFonts w:ascii="Arial Narrow" w:hAnsi="Arial Narrow" w:cs="UniversCom-47LightCond"/>
                                      <w:sz w:val="14"/>
                                      <w:szCs w:val="14"/>
                                    </w:rPr>
                                    <w:t>Vertrags-Nr.:</w:t>
                                  </w:r>
                                </w:p>
                              </w:tc>
                            </w:tr>
                            <w:tr w:rsidR="008C5010" w14:paraId="65687B8D" w14:textId="77777777" w:rsidTr="0046426E">
                              <w:trPr>
                                <w:trHeight w:val="582"/>
                              </w:trPr>
                              <w:tc>
                                <w:tcPr>
                                  <w:tcW w:w="2253" w:type="dxa"/>
                                  <w:tcBorders>
                                    <w:top w:val="single" w:sz="4" w:space="0" w:color="FFFFFF" w:themeColor="background1"/>
                                    <w:left w:val="single" w:sz="4" w:space="0" w:color="E36C0A" w:themeColor="accent6" w:themeShade="BF"/>
                                    <w:bottom w:val="single" w:sz="4" w:space="0" w:color="E36C0A" w:themeColor="accent6" w:themeShade="BF"/>
                                    <w:right w:val="single" w:sz="4" w:space="0" w:color="E36C0A" w:themeColor="accent6" w:themeShade="BF"/>
                                  </w:tcBorders>
                                </w:tcPr>
                                <w:p w14:paraId="3160B0B9" w14:textId="77777777" w:rsidR="00FC7A2A" w:rsidRPr="00AA693A" w:rsidRDefault="00AB7CDC" w:rsidP="00BE6BF3">
                                  <w:pPr>
                                    <w:ind w:left="4"/>
                                    <w:rPr>
                                      <w:rFonts w:ascii="Arial Narrow" w:hAnsi="Arial Narrow"/>
                                      <w:b/>
                                      <w:sz w:val="24"/>
                                      <w:szCs w:val="24"/>
                                    </w:rPr>
                                  </w:pPr>
                                  <w:permStart w:id="1068832210" w:edGrp="everyone"/>
                                  <w:r w:rsidRPr="00AA693A">
                                    <w:rPr>
                                      <w:rFonts w:ascii="Arial Narrow" w:hAnsi="Arial Narrow"/>
                                      <w:b/>
                                      <w:sz w:val="24"/>
                                      <w:szCs w:val="24"/>
                                    </w:rPr>
                                    <w:t>12345678901</w:t>
                                  </w:r>
                                  <w:permEnd w:id="1068832210"/>
                                </w:p>
                              </w:tc>
                            </w:tr>
                            <w:tr w:rsidR="00BA2EBF" w14:paraId="43D65E5C" w14:textId="77777777" w:rsidTr="0046426E">
                              <w:tc>
                                <w:tcPr>
                                  <w:tcW w:w="2253" w:type="dxa"/>
                                  <w:tcBorders>
                                    <w:top w:val="single" w:sz="4" w:space="0" w:color="E36C0A" w:themeColor="accent6" w:themeShade="BF"/>
                                    <w:left w:val="single" w:sz="4" w:space="0" w:color="FFFFFF" w:themeColor="background1"/>
                                    <w:bottom w:val="single" w:sz="4" w:space="0" w:color="E36C0A" w:themeColor="accent6" w:themeShade="BF"/>
                                    <w:right w:val="single" w:sz="4" w:space="0" w:color="FFFFFF" w:themeColor="background1"/>
                                  </w:tcBorders>
                                  <w:vAlign w:val="center"/>
                                </w:tcPr>
                                <w:p w14:paraId="7458C1F6" w14:textId="77777777" w:rsidR="00BA2EBF" w:rsidRPr="00706C1D" w:rsidRDefault="00BA2EBF" w:rsidP="00D860ED">
                                  <w:pPr>
                                    <w:spacing w:before="40" w:after="50"/>
                                    <w:rPr>
                                      <w:rFonts w:ascii="UniversCondLight" w:hAnsi="UniversCondLight" w:cs="UniversCom-47LightCond"/>
                                      <w:b/>
                                      <w:spacing w:val="-4"/>
                                      <w:sz w:val="6"/>
                                    </w:rPr>
                                  </w:pPr>
                                </w:p>
                                <w:p w14:paraId="0C15F03C" w14:textId="77777777" w:rsidR="00BA2EBF" w:rsidRDefault="00BA2EBF" w:rsidP="00D860ED">
                                  <w:pPr>
                                    <w:spacing w:before="40" w:after="50"/>
                                    <w:rPr>
                                      <w:rFonts w:ascii="UniversCondLight" w:hAnsi="UniversCondLight" w:cs="UniversCom-47LightCond"/>
                                      <w:b/>
                                      <w:spacing w:val="-4"/>
                                    </w:rPr>
                                  </w:pPr>
                                </w:p>
                                <w:p w14:paraId="40ADD6A2" w14:textId="77777777" w:rsidR="00BA2EBF" w:rsidRDefault="00BA2EBF" w:rsidP="00D860ED">
                                  <w:pPr>
                                    <w:spacing w:before="40" w:after="50"/>
                                    <w:rPr>
                                      <w:rFonts w:ascii="UniversCondLight" w:hAnsi="UniversCondLight" w:cs="UniversCom-47LightCond"/>
                                      <w:b/>
                                      <w:spacing w:val="-4"/>
                                    </w:rPr>
                                  </w:pPr>
                                </w:p>
                                <w:p w14:paraId="680FDE77" w14:textId="77777777" w:rsidR="00BA2EBF" w:rsidRPr="00817BAC" w:rsidRDefault="00BA2EBF" w:rsidP="00D860ED">
                                  <w:pPr>
                                    <w:spacing w:before="40" w:after="50"/>
                                    <w:rPr>
                                      <w:rFonts w:ascii="UniversCondLight" w:hAnsi="UniversCondLight" w:cs="UniversCom-47LightCond"/>
                                      <w:b/>
                                      <w:spacing w:val="-4"/>
                                    </w:rPr>
                                  </w:pPr>
                                </w:p>
                              </w:tc>
                            </w:tr>
                            <w:tr w:rsidR="003C5CF6" w14:paraId="1274EC74" w14:textId="77777777" w:rsidTr="0046426E">
                              <w:tc>
                                <w:tcPr>
                                  <w:tcW w:w="2253" w:type="dxa"/>
                                  <w:tcBorders>
                                    <w:top w:val="single" w:sz="4" w:space="0" w:color="E36C0A" w:themeColor="accent6" w:themeShade="BF"/>
                                    <w:left w:val="single" w:sz="4" w:space="0" w:color="FFFFFF" w:themeColor="background1"/>
                                    <w:bottom w:val="single" w:sz="4" w:space="0" w:color="FFFFFF" w:themeColor="background1"/>
                                    <w:right w:val="single" w:sz="4" w:space="0" w:color="FFFFFF" w:themeColor="background1"/>
                                  </w:tcBorders>
                                  <w:vAlign w:val="center"/>
                                </w:tcPr>
                                <w:p w14:paraId="11EED52D" w14:textId="77777777" w:rsidR="003C5CF6" w:rsidRDefault="003C5CF6" w:rsidP="00D860ED">
                                  <w:pPr>
                                    <w:spacing w:before="40" w:after="50"/>
                                    <w:rPr>
                                      <w:rFonts w:ascii="UniversCondLight" w:hAnsi="UniversCondLight" w:cs="UniversCom-47LightCond"/>
                                      <w:b/>
                                      <w:spacing w:val="-4"/>
                                      <w:sz w:val="10"/>
                                    </w:rPr>
                                  </w:pPr>
                                </w:p>
                              </w:tc>
                            </w:tr>
                          </w:tbl>
                          <w:p w14:paraId="2A9FCE19" w14:textId="77777777" w:rsidR="008B334C" w:rsidRPr="008B334C" w:rsidRDefault="008B334C" w:rsidP="00817BAC">
                            <w:pPr>
                              <w:spacing w:after="0" w:line="240" w:lineRule="auto"/>
                              <w:ind w:left="-52"/>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BC4DC" id="Textfeld 83" o:spid="_x0000_s1039" type="#_x0000_t202" style="position:absolute;left:0;text-align:left;margin-left:-48.45pt;margin-top:13.45pt;width:127.85pt;height:51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" filled="f" stroked="f" strokeweight=".5pt">
                <v:textbox>
                  <w:txbxContent>
                    <w:tbl>
                      <w:tblPr>
                        <w:tblStyle w:val="TableGrid"/>
                        <w:tblW w:w="2253" w:type="dxa"/>
                        <w:tblInd w:w="10" w:type="dxa"/>
                        <w:tblLook w:val="04A0" w:firstRow="1" w:lastRow="0" w:firstColumn="1" w:lastColumn="0" w:noHBand="0" w:noVBand="1"/>
                      </w:tblPr>
                      <w:tblGrid>
                        <w:gridCol w:w="2253"/>
                      </w:tblGrid>
                      <w:tr w:rsidR="008C5010" w14:paraId="1DD938B1" w14:textId="77777777" w:rsidTr="0046426E">
                        <w:tc>
                          <w:tcPr>
                            <w:tcW w:w="2253" w:type="dxa"/>
                            <w:tcBorders>
                              <w:top w:val="single" w:sz="4" w:space="0" w:color="E36C0A" w:themeColor="accent6" w:themeShade="BF"/>
                              <w:left w:val="single" w:sz="4" w:space="0" w:color="E36C0A" w:themeColor="accent6" w:themeShade="BF"/>
                              <w:bottom w:val="single" w:sz="4" w:space="0" w:color="FFFFFF" w:themeColor="background1"/>
                              <w:right w:val="single" w:sz="4" w:space="0" w:color="E36C0A" w:themeColor="accent6" w:themeShade="BF"/>
                            </w:tcBorders>
                          </w:tcPr>
                          <w:p w14:paraId="06B661F9" w14:textId="77777777" w:rsidR="008C5010" w:rsidRPr="004F6D79" w:rsidRDefault="008C5010" w:rsidP="00481246">
                            <w:pPr>
                              <w:spacing w:before="20" w:after="60"/>
                              <w:ind w:left="14" w:right="71"/>
                              <w:rPr>
                                <w:rFonts w:ascii="Arial Narrow" w:hAnsi="Arial Narrow" w:cs="UniversCom-47LightCond"/>
                                <w:spacing w:val="-2"/>
                                <w:sz w:val="14"/>
                                <w:szCs w:val="14"/>
                              </w:rPr>
                            </w:pPr>
                            <w:r w:rsidRPr="004F6D79">
                              <w:rPr>
                                <w:rFonts w:ascii="Arial Narrow" w:hAnsi="Arial Narrow" w:cs="UniversCom-47LightCond"/>
                                <w:sz w:val="14"/>
                                <w:szCs w:val="14"/>
                              </w:rPr>
                              <w:t>Vertrags-Nr.:</w:t>
                            </w:r>
                          </w:p>
                        </w:tc>
                      </w:tr>
                      <w:tr w:rsidR="008C5010" w14:paraId="65687B8D" w14:textId="77777777" w:rsidTr="0046426E">
                        <w:trPr>
                          <w:trHeight w:val="582"/>
                        </w:trPr>
                        <w:tc>
                          <w:tcPr>
                            <w:tcW w:w="2253" w:type="dxa"/>
                            <w:tcBorders>
                              <w:top w:val="single" w:sz="4" w:space="0" w:color="FFFFFF" w:themeColor="background1"/>
                              <w:left w:val="single" w:sz="4" w:space="0" w:color="E36C0A" w:themeColor="accent6" w:themeShade="BF"/>
                              <w:bottom w:val="single" w:sz="4" w:space="0" w:color="E36C0A" w:themeColor="accent6" w:themeShade="BF"/>
                              <w:right w:val="single" w:sz="4" w:space="0" w:color="E36C0A" w:themeColor="accent6" w:themeShade="BF"/>
                            </w:tcBorders>
                          </w:tcPr>
                          <w:p w14:paraId="3160B0B9" w14:textId="77777777" w:rsidR="00FC7A2A" w:rsidRPr="00AA693A" w:rsidRDefault="00AB7CDC" w:rsidP="00BE6BF3">
                            <w:pPr>
                              <w:ind w:left="4"/>
                              <w:rPr>
                                <w:rFonts w:ascii="Arial Narrow" w:hAnsi="Arial Narrow"/>
                                <w:b/>
                                <w:sz w:val="24"/>
                                <w:szCs w:val="24"/>
                              </w:rPr>
                            </w:pPr>
                            <w:permStart w:id="1068832210" w:edGrp="everyone"/>
                            <w:r w:rsidRPr="00AA693A">
                              <w:rPr>
                                <w:rFonts w:ascii="Arial Narrow" w:hAnsi="Arial Narrow"/>
                                <w:b/>
                                <w:sz w:val="24"/>
                                <w:szCs w:val="24"/>
                              </w:rPr>
                              <w:t>12345678901</w:t>
                            </w:r>
                            <w:permEnd w:id="1068832210"/>
                          </w:p>
                        </w:tc>
                      </w:tr>
                      <w:tr w:rsidR="00BA2EBF" w14:paraId="43D65E5C" w14:textId="77777777" w:rsidTr="0046426E">
                        <w:tc>
                          <w:tcPr>
                            <w:tcW w:w="2253" w:type="dxa"/>
                            <w:tcBorders>
                              <w:top w:val="single" w:sz="4" w:space="0" w:color="E36C0A" w:themeColor="accent6" w:themeShade="BF"/>
                              <w:left w:val="single" w:sz="4" w:space="0" w:color="FFFFFF" w:themeColor="background1"/>
                              <w:bottom w:val="single" w:sz="4" w:space="0" w:color="E36C0A" w:themeColor="accent6" w:themeShade="BF"/>
                              <w:right w:val="single" w:sz="4" w:space="0" w:color="FFFFFF" w:themeColor="background1"/>
                            </w:tcBorders>
                            <w:vAlign w:val="center"/>
                          </w:tcPr>
                          <w:p w14:paraId="7458C1F6" w14:textId="77777777" w:rsidR="00BA2EBF" w:rsidRPr="00706C1D" w:rsidRDefault="00BA2EBF" w:rsidP="00D860ED">
                            <w:pPr>
                              <w:spacing w:before="40" w:after="50"/>
                              <w:rPr>
                                <w:rFonts w:ascii="UniversCondLight" w:hAnsi="UniversCondLight" w:cs="UniversCom-47LightCond"/>
                                <w:b/>
                                <w:spacing w:val="-4"/>
                                <w:sz w:val="6"/>
                              </w:rPr>
                            </w:pPr>
                          </w:p>
                          <w:p w14:paraId="0C15F03C" w14:textId="77777777" w:rsidR="00BA2EBF" w:rsidRDefault="00BA2EBF" w:rsidP="00D860ED">
                            <w:pPr>
                              <w:spacing w:before="40" w:after="50"/>
                              <w:rPr>
                                <w:rFonts w:ascii="UniversCondLight" w:hAnsi="UniversCondLight" w:cs="UniversCom-47LightCond"/>
                                <w:b/>
                                <w:spacing w:val="-4"/>
                              </w:rPr>
                            </w:pPr>
                          </w:p>
                          <w:p w14:paraId="40ADD6A2" w14:textId="77777777" w:rsidR="00BA2EBF" w:rsidRDefault="00BA2EBF" w:rsidP="00D860ED">
                            <w:pPr>
                              <w:spacing w:before="40" w:after="50"/>
                              <w:rPr>
                                <w:rFonts w:ascii="UniversCondLight" w:hAnsi="UniversCondLight" w:cs="UniversCom-47LightCond"/>
                                <w:b/>
                                <w:spacing w:val="-4"/>
                              </w:rPr>
                            </w:pPr>
                          </w:p>
                          <w:p w14:paraId="680FDE77" w14:textId="77777777" w:rsidR="00BA2EBF" w:rsidRPr="00817BAC" w:rsidRDefault="00BA2EBF" w:rsidP="00D860ED">
                            <w:pPr>
                              <w:spacing w:before="40" w:after="50"/>
                              <w:rPr>
                                <w:rFonts w:ascii="UniversCondLight" w:hAnsi="UniversCondLight" w:cs="UniversCom-47LightCond"/>
                                <w:b/>
                                <w:spacing w:val="-4"/>
                              </w:rPr>
                            </w:pPr>
                          </w:p>
                        </w:tc>
                      </w:tr>
                      <w:tr w:rsidR="003C5CF6" w14:paraId="1274EC74" w14:textId="77777777" w:rsidTr="0046426E">
                        <w:tc>
                          <w:tcPr>
                            <w:tcW w:w="2253" w:type="dxa"/>
                            <w:tcBorders>
                              <w:top w:val="single" w:sz="4" w:space="0" w:color="E36C0A" w:themeColor="accent6" w:themeShade="BF"/>
                              <w:left w:val="single" w:sz="4" w:space="0" w:color="FFFFFF" w:themeColor="background1"/>
                              <w:bottom w:val="single" w:sz="4" w:space="0" w:color="FFFFFF" w:themeColor="background1"/>
                              <w:right w:val="single" w:sz="4" w:space="0" w:color="FFFFFF" w:themeColor="background1"/>
                            </w:tcBorders>
                            <w:vAlign w:val="center"/>
                          </w:tcPr>
                          <w:p w14:paraId="11EED52D" w14:textId="77777777" w:rsidR="003C5CF6" w:rsidRDefault="003C5CF6" w:rsidP="00D860ED">
                            <w:pPr>
                              <w:spacing w:before="40" w:after="50"/>
                              <w:rPr>
                                <w:rFonts w:ascii="UniversCondLight" w:hAnsi="UniversCondLight" w:cs="UniversCom-47LightCond"/>
                                <w:b/>
                                <w:spacing w:val="-4"/>
                                <w:sz w:val="10"/>
                              </w:rPr>
                            </w:pPr>
                          </w:p>
                        </w:tc>
                      </w:tr>
                    </w:tbl>
                    <w:p w14:paraId="2A9FCE19" w14:textId="77777777" w:rsidR="008B334C" w:rsidRPr="008B334C" w:rsidRDefault="008B334C" w:rsidP="00817BAC">
                      <w:pPr>
                        <w:spacing w:after="0" w:line="240" w:lineRule="auto"/>
                        <w:ind w:left="-52"/>
                        <w:rPr>
                          <w:sz w:val="14"/>
                          <w:szCs w:val="14"/>
                        </w:rPr>
                      </w:pPr>
                    </w:p>
                  </w:txbxContent>
                </v:textbox>
              </v:shape>
            </w:pict>
          </mc:Fallback>
        </mc:AlternateContent>
      </w:r>
      <w:r w:rsidR="00B30B54">
        <w:rPr>
          <w:noProof/>
          <w:sz w:val="16"/>
          <w:szCs w:val="21"/>
          <w:lang w:eastAsia="de-DE"/>
        </w:rPr>
        <mc:AlternateContent>
          <mc:Choice Requires="wps">
            <w:drawing>
              <wp:anchor distT="0" distB="0" distL="114300" distR="114300" simplePos="0" relativeHeight="251848704" behindDoc="0" locked="0" layoutInCell="1" allowOverlap="1" wp14:anchorId="6A2FFAA9" wp14:editId="4DB01A35">
                <wp:simplePos x="0" y="0"/>
                <wp:positionH relativeFrom="margin">
                  <wp:posOffset>2450465</wp:posOffset>
                </wp:positionH>
                <wp:positionV relativeFrom="paragraph">
                  <wp:posOffset>168910</wp:posOffset>
                </wp:positionV>
                <wp:extent cx="3838575" cy="714375"/>
                <wp:effectExtent l="0" t="0" r="0" b="0"/>
                <wp:wrapNone/>
                <wp:docPr id="14" name="Textfeld 14"/>
                <wp:cNvGraphicFramePr/>
                <a:graphic xmlns:a="http://schemas.openxmlformats.org/drawingml/2006/main">
                  <a:graphicData uri="http://schemas.microsoft.com/office/word/2010/wordprocessingShape">
                    <wps:wsp>
                      <wps:cNvSpPr txBox="1"/>
                      <wps:spPr>
                        <a:xfrm>
                          <a:off x="0" y="0"/>
                          <a:ext cx="3838575" cy="714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5812" w:type="dxa"/>
                              <w:jc w:val="center"/>
                              <w:tblLook w:val="04A0" w:firstRow="1" w:lastRow="0" w:firstColumn="1" w:lastColumn="0" w:noHBand="0" w:noVBand="1"/>
                            </w:tblPr>
                            <w:tblGrid>
                              <w:gridCol w:w="5812"/>
                            </w:tblGrid>
                            <w:tr w:rsidR="005E2278" w14:paraId="19470A29" w14:textId="77777777" w:rsidTr="00B30B54">
                              <w:trPr>
                                <w:jc w:val="center"/>
                              </w:trPr>
                              <w:tc>
                                <w:tcPr>
                                  <w:tcW w:w="5812" w:type="dxa"/>
                                  <w:tcBorders>
                                    <w:top w:val="single" w:sz="4" w:space="0" w:color="E36C0A" w:themeColor="accent6" w:themeShade="BF"/>
                                    <w:left w:val="single" w:sz="4" w:space="0" w:color="E36C0A" w:themeColor="accent6" w:themeShade="BF"/>
                                    <w:bottom w:val="single" w:sz="4" w:space="0" w:color="FFFFFF" w:themeColor="background1"/>
                                    <w:right w:val="single" w:sz="4" w:space="0" w:color="E36C0A" w:themeColor="accent6" w:themeShade="BF"/>
                                  </w:tcBorders>
                                  <w:vAlign w:val="center"/>
                                </w:tcPr>
                                <w:p w14:paraId="07065712" w14:textId="77777777" w:rsidR="005E2278" w:rsidRPr="00CE4E17" w:rsidRDefault="005E2278" w:rsidP="005E2278">
                                  <w:pPr>
                                    <w:ind w:left="14" w:right="71"/>
                                    <w:rPr>
                                      <w:rFonts w:ascii="Arial Narrow" w:hAnsi="Arial Narrow" w:cs="UniversCom-47LightCond"/>
                                      <w:spacing w:val="-2"/>
                                      <w:sz w:val="20"/>
                                      <w:szCs w:val="20"/>
                                    </w:rPr>
                                  </w:pPr>
                                  <w:permStart w:id="2139700270" w:edGrp="everyone" w:colFirst="0" w:colLast="0"/>
                                  <w:r w:rsidRPr="00CE4E17">
                                    <w:rPr>
                                      <w:rFonts w:ascii="Arial Narrow" w:hAnsi="Arial Narrow"/>
                                      <w:b/>
                                      <w:sz w:val="20"/>
                                      <w:szCs w:val="20"/>
                                    </w:rPr>
                                    <w:t>Bitte senden Sie die Teilnahmeerklärung an folgende Adresse:</w:t>
                                  </w:r>
                                </w:p>
                              </w:tc>
                            </w:tr>
                            <w:tr w:rsidR="005E2278" w14:paraId="7DDEC3AC" w14:textId="77777777" w:rsidTr="00B30B54">
                              <w:trPr>
                                <w:trHeight w:val="610"/>
                                <w:jc w:val="center"/>
                              </w:trPr>
                              <w:tc>
                                <w:tcPr>
                                  <w:tcW w:w="5812" w:type="dxa"/>
                                  <w:tcBorders>
                                    <w:top w:val="single" w:sz="4" w:space="0" w:color="FFFFFF" w:themeColor="background1"/>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5D7859" w14:textId="77777777" w:rsidR="005E2278" w:rsidRPr="00CE4E17" w:rsidRDefault="005E2278" w:rsidP="00CE4E17">
                                  <w:pPr>
                                    <w:ind w:left="4"/>
                                    <w:rPr>
                                      <w:rFonts w:ascii="Arial Narrow" w:hAnsi="Arial Narrow" w:cs="Calibri"/>
                                      <w:bCs/>
                                      <w:sz w:val="18"/>
                                      <w:szCs w:val="18"/>
                                    </w:rPr>
                                  </w:pPr>
                                  <w:permStart w:id="36534376" w:edGrp="everyone" w:colFirst="0" w:colLast="0"/>
                                  <w:permEnd w:id="2139700270"/>
                                  <w:r w:rsidRPr="00CE4E17">
                                    <w:rPr>
                                      <w:rFonts w:ascii="Arial Narrow" w:hAnsi="Arial Narrow" w:cs="Calibri"/>
                                      <w:bCs/>
                                      <w:sz w:val="20"/>
                                      <w:szCs w:val="20"/>
                                    </w:rPr>
                                    <w:t xml:space="preserve">DAK-Gesundheit, Fachzentrum Ambulante Abrechnungen, Balinger Str. 80, 72336 Balingen. Fax. Nr. 07433 96729-7004, E-Mail: </w:t>
                                  </w:r>
                                  <w:r w:rsidRPr="004E078F">
                                    <w:rPr>
                                      <w:rFonts w:ascii="Arial Narrow" w:hAnsi="Arial Narrow" w:cs="Calibri"/>
                                      <w:bCs/>
                                      <w:sz w:val="20"/>
                                      <w:szCs w:val="20"/>
                                    </w:rPr>
                                    <w:t>igv@dak.de</w:t>
                                  </w:r>
                                </w:p>
                              </w:tc>
                            </w:tr>
                            <w:permEnd w:id="36534376"/>
                            <w:tr w:rsidR="005E2278" w14:paraId="482A4780" w14:textId="77777777" w:rsidTr="00B30B54">
                              <w:trPr>
                                <w:jc w:val="center"/>
                              </w:trPr>
                              <w:tc>
                                <w:tcPr>
                                  <w:tcW w:w="5812" w:type="dxa"/>
                                  <w:tcBorders>
                                    <w:top w:val="single" w:sz="4" w:space="0" w:color="E36C0A" w:themeColor="accent6" w:themeShade="BF"/>
                                    <w:left w:val="single" w:sz="4" w:space="0" w:color="FFFFFF" w:themeColor="background1"/>
                                    <w:bottom w:val="single" w:sz="4" w:space="0" w:color="E36C0A" w:themeColor="accent6" w:themeShade="BF"/>
                                    <w:right w:val="single" w:sz="4" w:space="0" w:color="FFFFFF" w:themeColor="background1"/>
                                  </w:tcBorders>
                                  <w:vAlign w:val="center"/>
                                </w:tcPr>
                                <w:p w14:paraId="6605996A" w14:textId="77777777" w:rsidR="005E2278" w:rsidRPr="005E2278" w:rsidRDefault="005E2278" w:rsidP="00D860ED">
                                  <w:pPr>
                                    <w:spacing w:before="40" w:after="50"/>
                                    <w:rPr>
                                      <w:rFonts w:ascii="Calibri" w:hAnsi="Calibri" w:cs="Calibri"/>
                                      <w:bCs/>
                                      <w:spacing w:val="-4"/>
                                      <w:sz w:val="18"/>
                                      <w:szCs w:val="18"/>
                                    </w:rPr>
                                  </w:pPr>
                                </w:p>
                                <w:p w14:paraId="7FDB6221" w14:textId="77777777" w:rsidR="005E2278" w:rsidRPr="005E2278" w:rsidRDefault="005E2278" w:rsidP="00D860ED">
                                  <w:pPr>
                                    <w:spacing w:before="40" w:after="50"/>
                                    <w:rPr>
                                      <w:rFonts w:ascii="Calibri" w:hAnsi="Calibri" w:cs="Calibri"/>
                                      <w:bCs/>
                                      <w:spacing w:val="-4"/>
                                      <w:sz w:val="18"/>
                                      <w:szCs w:val="18"/>
                                    </w:rPr>
                                  </w:pPr>
                                </w:p>
                                <w:p w14:paraId="1E50780A" w14:textId="77777777" w:rsidR="005E2278" w:rsidRPr="005E2278" w:rsidRDefault="005E2278" w:rsidP="00D860ED">
                                  <w:pPr>
                                    <w:spacing w:before="40" w:after="50"/>
                                    <w:rPr>
                                      <w:rFonts w:ascii="Calibri" w:hAnsi="Calibri" w:cs="Calibri"/>
                                      <w:bCs/>
                                      <w:spacing w:val="-4"/>
                                      <w:sz w:val="18"/>
                                      <w:szCs w:val="18"/>
                                    </w:rPr>
                                  </w:pPr>
                                </w:p>
                                <w:p w14:paraId="1019C86A" w14:textId="77777777" w:rsidR="005E2278" w:rsidRPr="005E2278" w:rsidRDefault="005E2278" w:rsidP="00D860ED">
                                  <w:pPr>
                                    <w:spacing w:before="40" w:after="50"/>
                                    <w:rPr>
                                      <w:rFonts w:ascii="Calibri" w:hAnsi="Calibri" w:cs="Calibri"/>
                                      <w:bCs/>
                                      <w:spacing w:val="-4"/>
                                      <w:sz w:val="18"/>
                                      <w:szCs w:val="18"/>
                                    </w:rPr>
                                  </w:pPr>
                                </w:p>
                              </w:tc>
                            </w:tr>
                            <w:tr w:rsidR="005E2278" w14:paraId="0EB4CBDA" w14:textId="77777777" w:rsidTr="00B30B54">
                              <w:trPr>
                                <w:jc w:val="center"/>
                              </w:trPr>
                              <w:tc>
                                <w:tcPr>
                                  <w:tcW w:w="5812" w:type="dxa"/>
                                  <w:tcBorders>
                                    <w:top w:val="single" w:sz="4" w:space="0" w:color="E36C0A" w:themeColor="accent6" w:themeShade="BF"/>
                                    <w:left w:val="single" w:sz="4" w:space="0" w:color="FFFFFF" w:themeColor="background1"/>
                                    <w:bottom w:val="single" w:sz="4" w:space="0" w:color="FFFFFF" w:themeColor="background1"/>
                                    <w:right w:val="single" w:sz="4" w:space="0" w:color="FFFFFF" w:themeColor="background1"/>
                                  </w:tcBorders>
                                  <w:vAlign w:val="center"/>
                                </w:tcPr>
                                <w:p w14:paraId="1905CDCC" w14:textId="77777777" w:rsidR="005E2278" w:rsidRDefault="005E2278" w:rsidP="00D860ED">
                                  <w:pPr>
                                    <w:spacing w:before="40" w:after="50"/>
                                    <w:rPr>
                                      <w:rFonts w:ascii="UniversCondLight" w:hAnsi="UniversCondLight" w:cs="UniversCom-47LightCond"/>
                                      <w:b/>
                                      <w:spacing w:val="-4"/>
                                      <w:sz w:val="10"/>
                                    </w:rPr>
                                  </w:pPr>
                                </w:p>
                              </w:tc>
                            </w:tr>
                          </w:tbl>
                          <w:p w14:paraId="48FD1B46" w14:textId="77777777" w:rsidR="005E2278" w:rsidRPr="008B334C" w:rsidRDefault="005E2278" w:rsidP="005E2278">
                            <w:pPr>
                              <w:spacing w:after="0" w:line="240" w:lineRule="auto"/>
                              <w:ind w:left="-52"/>
                              <w:rPr>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FFAA9" id="Textfeld 14" o:spid="_x0000_s1040" type="#_x0000_t202" style="position:absolute;left:0;text-align:left;margin-left:192.95pt;margin-top:13.3pt;width:302.25pt;height:56.25pt;z-index:251848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" filled="f" stroked="f" strokeweight=".5pt">
                <v:textbox>
                  <w:txbxContent>
                    <w:tbl>
                      <w:tblPr>
                        <w:tblStyle w:val="TableGrid"/>
                        <w:tblW w:w="5812" w:type="dxa"/>
                        <w:jc w:val="center"/>
                        <w:tblLook w:val="04A0" w:firstRow="1" w:lastRow="0" w:firstColumn="1" w:lastColumn="0" w:noHBand="0" w:noVBand="1"/>
                      </w:tblPr>
                      <w:tblGrid>
                        <w:gridCol w:w="5812"/>
                      </w:tblGrid>
                      <w:tr w:rsidR="005E2278" w14:paraId="19470A29" w14:textId="77777777" w:rsidTr="00B30B54">
                        <w:trPr>
                          <w:jc w:val="center"/>
                        </w:trPr>
                        <w:tc>
                          <w:tcPr>
                            <w:tcW w:w="5812" w:type="dxa"/>
                            <w:tcBorders>
                              <w:top w:val="single" w:sz="4" w:space="0" w:color="E36C0A" w:themeColor="accent6" w:themeShade="BF"/>
                              <w:left w:val="single" w:sz="4" w:space="0" w:color="E36C0A" w:themeColor="accent6" w:themeShade="BF"/>
                              <w:bottom w:val="single" w:sz="4" w:space="0" w:color="FFFFFF" w:themeColor="background1"/>
                              <w:right w:val="single" w:sz="4" w:space="0" w:color="E36C0A" w:themeColor="accent6" w:themeShade="BF"/>
                            </w:tcBorders>
                            <w:vAlign w:val="center"/>
                          </w:tcPr>
                          <w:p w14:paraId="07065712" w14:textId="77777777" w:rsidR="005E2278" w:rsidRPr="00CE4E17" w:rsidRDefault="005E2278" w:rsidP="005E2278">
                            <w:pPr>
                              <w:ind w:left="14" w:right="71"/>
                              <w:rPr>
                                <w:rFonts w:ascii="Arial Narrow" w:hAnsi="Arial Narrow" w:cs="UniversCom-47LightCond"/>
                                <w:spacing w:val="-2"/>
                                <w:sz w:val="20"/>
                                <w:szCs w:val="20"/>
                              </w:rPr>
                            </w:pPr>
                            <w:permStart w:id="2139700270" w:edGrp="everyone" w:colFirst="0" w:colLast="0"/>
                            <w:r w:rsidRPr="00CE4E17">
                              <w:rPr>
                                <w:rFonts w:ascii="Arial Narrow" w:hAnsi="Arial Narrow"/>
                                <w:b/>
                                <w:sz w:val="20"/>
                                <w:szCs w:val="20"/>
                              </w:rPr>
                              <w:t>Bitte senden Sie die Teilnahmeerklärung an folgende Adresse:</w:t>
                            </w:r>
                          </w:p>
                        </w:tc>
                      </w:tr>
                      <w:tr w:rsidR="005E2278" w14:paraId="7DDEC3AC" w14:textId="77777777" w:rsidTr="00B30B54">
                        <w:trPr>
                          <w:trHeight w:val="610"/>
                          <w:jc w:val="center"/>
                        </w:trPr>
                        <w:tc>
                          <w:tcPr>
                            <w:tcW w:w="5812" w:type="dxa"/>
                            <w:tcBorders>
                              <w:top w:val="single" w:sz="4" w:space="0" w:color="FFFFFF" w:themeColor="background1"/>
                              <w:left w:val="single" w:sz="4" w:space="0" w:color="E36C0A" w:themeColor="accent6" w:themeShade="BF"/>
                              <w:bottom w:val="single" w:sz="4" w:space="0" w:color="E36C0A" w:themeColor="accent6" w:themeShade="BF"/>
                              <w:right w:val="single" w:sz="4" w:space="0" w:color="E36C0A" w:themeColor="accent6" w:themeShade="BF"/>
                            </w:tcBorders>
                            <w:vAlign w:val="center"/>
                          </w:tcPr>
                          <w:p w14:paraId="555D7859" w14:textId="77777777" w:rsidR="005E2278" w:rsidRPr="00CE4E17" w:rsidRDefault="005E2278" w:rsidP="00CE4E17">
                            <w:pPr>
                              <w:ind w:left="4"/>
                              <w:rPr>
                                <w:rFonts w:ascii="Arial Narrow" w:hAnsi="Arial Narrow" w:cs="Calibri"/>
                                <w:bCs/>
                                <w:sz w:val="18"/>
                                <w:szCs w:val="18"/>
                              </w:rPr>
                            </w:pPr>
                            <w:permStart w:id="36534376" w:edGrp="everyone" w:colFirst="0" w:colLast="0"/>
                            <w:permEnd w:id="2139700270"/>
                            <w:r w:rsidRPr="00CE4E17">
                              <w:rPr>
                                <w:rFonts w:ascii="Arial Narrow" w:hAnsi="Arial Narrow" w:cs="Calibri"/>
                                <w:bCs/>
                                <w:sz w:val="20"/>
                                <w:szCs w:val="20"/>
                              </w:rPr>
                              <w:t xml:space="preserve">DAK-Gesundheit, Fachzentrum Ambulante Abrechnungen, Balinger Str. 80, 72336 Balingen. Fax. Nr. 07433 96729-7004, E-Mail: </w:t>
                            </w:r>
                            <w:r w:rsidRPr="004E078F">
                              <w:rPr>
                                <w:rFonts w:ascii="Arial Narrow" w:hAnsi="Arial Narrow" w:cs="Calibri"/>
                                <w:bCs/>
                                <w:sz w:val="20"/>
                                <w:szCs w:val="20"/>
                              </w:rPr>
                              <w:t>igv@dak.de</w:t>
                            </w:r>
                          </w:p>
                        </w:tc>
                      </w:tr>
                      <w:permEnd w:id="36534376"/>
                      <w:tr w:rsidR="005E2278" w14:paraId="482A4780" w14:textId="77777777" w:rsidTr="00B30B54">
                        <w:trPr>
                          <w:jc w:val="center"/>
                        </w:trPr>
                        <w:tc>
                          <w:tcPr>
                            <w:tcW w:w="5812" w:type="dxa"/>
                            <w:tcBorders>
                              <w:top w:val="single" w:sz="4" w:space="0" w:color="E36C0A" w:themeColor="accent6" w:themeShade="BF"/>
                              <w:left w:val="single" w:sz="4" w:space="0" w:color="FFFFFF" w:themeColor="background1"/>
                              <w:bottom w:val="single" w:sz="4" w:space="0" w:color="E36C0A" w:themeColor="accent6" w:themeShade="BF"/>
                              <w:right w:val="single" w:sz="4" w:space="0" w:color="FFFFFF" w:themeColor="background1"/>
                            </w:tcBorders>
                            <w:vAlign w:val="center"/>
                          </w:tcPr>
                          <w:p w14:paraId="6605996A" w14:textId="77777777" w:rsidR="005E2278" w:rsidRPr="005E2278" w:rsidRDefault="005E2278" w:rsidP="00D860ED">
                            <w:pPr>
                              <w:spacing w:before="40" w:after="50"/>
                              <w:rPr>
                                <w:rFonts w:ascii="Calibri" w:hAnsi="Calibri" w:cs="Calibri"/>
                                <w:bCs/>
                                <w:spacing w:val="-4"/>
                                <w:sz w:val="18"/>
                                <w:szCs w:val="18"/>
                              </w:rPr>
                            </w:pPr>
                          </w:p>
                          <w:p w14:paraId="7FDB6221" w14:textId="77777777" w:rsidR="005E2278" w:rsidRPr="005E2278" w:rsidRDefault="005E2278" w:rsidP="00D860ED">
                            <w:pPr>
                              <w:spacing w:before="40" w:after="50"/>
                              <w:rPr>
                                <w:rFonts w:ascii="Calibri" w:hAnsi="Calibri" w:cs="Calibri"/>
                                <w:bCs/>
                                <w:spacing w:val="-4"/>
                                <w:sz w:val="18"/>
                                <w:szCs w:val="18"/>
                              </w:rPr>
                            </w:pPr>
                          </w:p>
                          <w:p w14:paraId="1E50780A" w14:textId="77777777" w:rsidR="005E2278" w:rsidRPr="005E2278" w:rsidRDefault="005E2278" w:rsidP="00D860ED">
                            <w:pPr>
                              <w:spacing w:before="40" w:after="50"/>
                              <w:rPr>
                                <w:rFonts w:ascii="Calibri" w:hAnsi="Calibri" w:cs="Calibri"/>
                                <w:bCs/>
                                <w:spacing w:val="-4"/>
                                <w:sz w:val="18"/>
                                <w:szCs w:val="18"/>
                              </w:rPr>
                            </w:pPr>
                          </w:p>
                          <w:p w14:paraId="1019C86A" w14:textId="77777777" w:rsidR="005E2278" w:rsidRPr="005E2278" w:rsidRDefault="005E2278" w:rsidP="00D860ED">
                            <w:pPr>
                              <w:spacing w:before="40" w:after="50"/>
                              <w:rPr>
                                <w:rFonts w:ascii="Calibri" w:hAnsi="Calibri" w:cs="Calibri"/>
                                <w:bCs/>
                                <w:spacing w:val="-4"/>
                                <w:sz w:val="18"/>
                                <w:szCs w:val="18"/>
                              </w:rPr>
                            </w:pPr>
                          </w:p>
                        </w:tc>
                      </w:tr>
                      <w:tr w:rsidR="005E2278" w14:paraId="0EB4CBDA" w14:textId="77777777" w:rsidTr="00B30B54">
                        <w:trPr>
                          <w:jc w:val="center"/>
                        </w:trPr>
                        <w:tc>
                          <w:tcPr>
                            <w:tcW w:w="5812" w:type="dxa"/>
                            <w:tcBorders>
                              <w:top w:val="single" w:sz="4" w:space="0" w:color="E36C0A" w:themeColor="accent6" w:themeShade="BF"/>
                              <w:left w:val="single" w:sz="4" w:space="0" w:color="FFFFFF" w:themeColor="background1"/>
                              <w:bottom w:val="single" w:sz="4" w:space="0" w:color="FFFFFF" w:themeColor="background1"/>
                              <w:right w:val="single" w:sz="4" w:space="0" w:color="FFFFFF" w:themeColor="background1"/>
                            </w:tcBorders>
                            <w:vAlign w:val="center"/>
                          </w:tcPr>
                          <w:p w14:paraId="1905CDCC" w14:textId="77777777" w:rsidR="005E2278" w:rsidRDefault="005E2278" w:rsidP="00D860ED">
                            <w:pPr>
                              <w:spacing w:before="40" w:after="50"/>
                              <w:rPr>
                                <w:rFonts w:ascii="UniversCondLight" w:hAnsi="UniversCondLight" w:cs="UniversCom-47LightCond"/>
                                <w:b/>
                                <w:spacing w:val="-4"/>
                                <w:sz w:val="10"/>
                              </w:rPr>
                            </w:pPr>
                          </w:p>
                        </w:tc>
                      </w:tr>
                    </w:tbl>
                    <w:p w14:paraId="48FD1B46" w14:textId="77777777" w:rsidR="005E2278" w:rsidRPr="008B334C" w:rsidRDefault="005E2278" w:rsidP="005E2278">
                      <w:pPr>
                        <w:spacing w:after="0" w:line="240" w:lineRule="auto"/>
                        <w:ind w:left="-52"/>
                        <w:rPr>
                          <w:sz w:val="14"/>
                          <w:szCs w:val="14"/>
                        </w:rPr>
                      </w:pPr>
                    </w:p>
                  </w:txbxContent>
                </v:textbox>
                <w10:wrap anchorx="margin"/>
              </v:shape>
            </w:pict>
          </mc:Fallback>
        </mc:AlternateContent>
      </w:r>
      <w:r w:rsidR="008B334C">
        <w:rPr>
          <w:noProof/>
          <w:sz w:val="16"/>
          <w:szCs w:val="21"/>
          <w:lang w:eastAsia="de-DE"/>
        </w:rPr>
        <mc:AlternateContent>
          <mc:Choice Requires="wps">
            <w:drawing>
              <wp:anchor distT="0" distB="0" distL="114300" distR="114300" simplePos="0" relativeHeight="251695104" behindDoc="0" locked="0" layoutInCell="1" allowOverlap="1" wp14:anchorId="77EA43E9" wp14:editId="713C279F">
                <wp:simplePos x="0" y="0"/>
                <wp:positionH relativeFrom="column">
                  <wp:posOffset>-549300</wp:posOffset>
                </wp:positionH>
                <wp:positionV relativeFrom="paragraph">
                  <wp:posOffset>81060</wp:posOffset>
                </wp:positionV>
                <wp:extent cx="271145" cy="490220"/>
                <wp:effectExtent l="0" t="0" r="0" b="5080"/>
                <wp:wrapNone/>
                <wp:docPr id="78" name="Textfeld 78"/>
                <wp:cNvGraphicFramePr/>
                <a:graphic xmlns:a="http://schemas.openxmlformats.org/drawingml/2006/main">
                  <a:graphicData uri="http://schemas.microsoft.com/office/word/2010/wordprocessingShape">
                    <wps:wsp>
                      <wps:cNvSpPr txBox="1"/>
                      <wps:spPr>
                        <a:xfrm>
                          <a:off x="0" y="0"/>
                          <a:ext cx="271145" cy="490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FF986C" w14:textId="77777777" w:rsidR="00BC2430" w:rsidRDefault="00BC2430"/>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EA43E9" id="Textfeld 78" o:spid="_x0000_s1041" type="#_x0000_t202" style="position:absolute;left:0;text-align:left;margin-left:-43.25pt;margin-top:6.4pt;width:21.35pt;height:38.6pt;z-index:2516951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" filled="f" stroked="f" strokeweight=".5pt">
                <v:textbox>
                  <w:txbxContent>
                    <w:p w14:paraId="39FF986C" w14:textId="77777777" w:rsidR="00BC2430" w:rsidRDefault="00BC2430"/>
                  </w:txbxContent>
                </v:textbox>
              </v:shape>
            </w:pict>
          </mc:Fallback>
        </mc:AlternateContent>
      </w:r>
      <w:r w:rsidR="0054559D">
        <w:rPr>
          <w:sz w:val="16"/>
          <w:szCs w:val="21"/>
        </w:rPr>
        <w:tab/>
      </w:r>
    </w:p>
    <w:sdt>
      <w:sdtPr>
        <w:rPr>
          <w:sz w:val="16"/>
          <w:szCs w:val="21"/>
        </w:rPr>
        <w:id w:val="-305865175"/>
        <w:picture/>
      </w:sdtPr>
      <w:sdtEndPr/>
      <w:sdtContent>
        <w:p w14:paraId="7B8B2FC7" w14:textId="77777777" w:rsidR="001021C4" w:rsidRDefault="00EE31D1" w:rsidP="00096F6A">
          <w:pPr>
            <w:spacing w:after="0" w:line="240" w:lineRule="auto"/>
            <w:ind w:left="-709" w:right="-685"/>
            <w:rPr>
              <w:sz w:val="16"/>
              <w:szCs w:val="21"/>
            </w:rPr>
          </w:pPr>
        </w:p>
      </w:sdtContent>
    </w:sdt>
    <w:p w14:paraId="25B4E067" w14:textId="77777777" w:rsidR="001021C4" w:rsidRDefault="001021C4" w:rsidP="00096F6A">
      <w:pPr>
        <w:spacing w:after="0" w:line="240" w:lineRule="auto"/>
        <w:ind w:left="-709" w:right="-685"/>
        <w:rPr>
          <w:sz w:val="16"/>
          <w:szCs w:val="21"/>
        </w:rPr>
      </w:pPr>
    </w:p>
    <w:p w14:paraId="271193AE" w14:textId="77777777" w:rsidR="0070227E" w:rsidRDefault="0070227E" w:rsidP="00C51DFF">
      <w:pPr>
        <w:spacing w:after="0" w:line="240" w:lineRule="auto"/>
        <w:ind w:left="-709" w:right="-2"/>
        <w:rPr>
          <w:sz w:val="16"/>
          <w:szCs w:val="21"/>
        </w:rPr>
      </w:pPr>
    </w:p>
    <w:p w14:paraId="685B3FE4" w14:textId="77777777" w:rsidR="0070227E" w:rsidRDefault="0070227E" w:rsidP="00C51DFF">
      <w:pPr>
        <w:spacing w:after="0" w:line="240" w:lineRule="auto"/>
        <w:ind w:left="-709" w:right="-2"/>
        <w:rPr>
          <w:sz w:val="16"/>
          <w:szCs w:val="21"/>
        </w:rPr>
      </w:pPr>
    </w:p>
    <w:p w14:paraId="0FAF0B30" w14:textId="77777777" w:rsidR="000B35C9" w:rsidRDefault="000B35C9" w:rsidP="005E2278">
      <w:pPr>
        <w:spacing w:after="0" w:line="240" w:lineRule="auto"/>
        <w:ind w:left="-709" w:right="-2"/>
        <w:rPr>
          <w:sz w:val="16"/>
          <w:szCs w:val="21"/>
        </w:rPr>
      </w:pPr>
    </w:p>
    <w:p w14:paraId="494CDF7E" w14:textId="77777777" w:rsidR="000B35C9" w:rsidRDefault="0046426E" w:rsidP="00096F6A">
      <w:pPr>
        <w:spacing w:after="0" w:line="240" w:lineRule="auto"/>
        <w:ind w:left="-709" w:right="-685"/>
        <w:rPr>
          <w:sz w:val="16"/>
          <w:szCs w:val="21"/>
        </w:rPr>
      </w:pPr>
      <w:r>
        <w:rPr>
          <w:noProof/>
          <w:sz w:val="16"/>
          <w:szCs w:val="21"/>
          <w:lang w:eastAsia="de-DE"/>
        </w:rPr>
        <mc:AlternateContent>
          <mc:Choice Requires="wps">
            <w:drawing>
              <wp:anchor distT="0" distB="0" distL="114300" distR="114300" simplePos="0" relativeHeight="251827200" behindDoc="0" locked="0" layoutInCell="1" allowOverlap="1" wp14:anchorId="2BC8E0D8" wp14:editId="54668F77">
                <wp:simplePos x="0" y="0"/>
                <wp:positionH relativeFrom="page">
                  <wp:posOffset>358445</wp:posOffset>
                </wp:positionH>
                <wp:positionV relativeFrom="margin">
                  <wp:posOffset>2558339</wp:posOffset>
                </wp:positionV>
                <wp:extent cx="6767830" cy="7512710"/>
                <wp:effectExtent l="0" t="0" r="0" b="0"/>
                <wp:wrapNone/>
                <wp:docPr id="8" name="Textfeld 8"/>
                <wp:cNvGraphicFramePr/>
                <a:graphic xmlns:a="http://schemas.openxmlformats.org/drawingml/2006/main">
                  <a:graphicData uri="http://schemas.microsoft.com/office/word/2010/wordprocessingShape">
                    <wps:wsp>
                      <wps:cNvSpPr txBox="1"/>
                      <wps:spPr>
                        <a:xfrm>
                          <a:off x="0" y="0"/>
                          <a:ext cx="6767830" cy="751271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632" w:type="dxa"/>
                              <w:tblInd w:w="-147" w:type="dxa"/>
                              <w:tblBorders>
                                <w:top w:val="single" w:sz="4" w:space="0" w:color="F57913"/>
                                <w:left w:val="single" w:sz="4" w:space="0" w:color="F57913"/>
                                <w:bottom w:val="single" w:sz="4" w:space="0" w:color="F57913"/>
                                <w:right w:val="single" w:sz="4" w:space="0" w:color="F57913"/>
                              </w:tblBorders>
                              <w:tblLayout w:type="fixed"/>
                              <w:tblCellMar>
                                <w:left w:w="70" w:type="dxa"/>
                                <w:right w:w="70" w:type="dxa"/>
                              </w:tblCellMar>
                              <w:tblLook w:val="0600" w:firstRow="0" w:lastRow="0" w:firstColumn="0" w:lastColumn="0" w:noHBand="1" w:noVBand="1"/>
                            </w:tblPr>
                            <w:tblGrid>
                              <w:gridCol w:w="10632"/>
                            </w:tblGrid>
                            <w:tr w:rsidR="008C61AE" w:rsidRPr="008C2560" w14:paraId="3B567A22" w14:textId="77777777" w:rsidTr="001625FA">
                              <w:trPr>
                                <w:trHeight w:val="60"/>
                              </w:trPr>
                              <w:tc>
                                <w:tcPr>
                                  <w:tcW w:w="10632" w:type="dxa"/>
                                </w:tcPr>
                                <w:p w14:paraId="654ED04F" w14:textId="77777777" w:rsidR="008C61AE" w:rsidRPr="008C2560" w:rsidRDefault="00575FC3" w:rsidP="00CF304A">
                                  <w:pPr>
                                    <w:pStyle w:val="Heading1"/>
                                    <w:spacing w:line="360" w:lineRule="auto"/>
                                    <w:ind w:left="57"/>
                                    <w:rPr>
                                      <w:rFonts w:ascii="Arial Narrow" w:hAnsi="Arial Narrow" w:cs="Arial"/>
                                      <w:b w:val="0"/>
                                      <w:bCs w:val="0"/>
                                      <w:sz w:val="32"/>
                                      <w:szCs w:val="32"/>
                                    </w:rPr>
                                  </w:pPr>
                                  <w:r w:rsidRPr="008C2560">
                                    <w:rPr>
                                      <w:rFonts w:ascii="Arial Narrow" w:hAnsi="Arial Narrow"/>
                                      <w:color w:val="E26C09"/>
                                      <w:spacing w:val="-1"/>
                                      <w:sz w:val="32"/>
                                      <w:szCs w:val="32"/>
                                    </w:rPr>
                                    <w:t>Teilnahmeerk</w:t>
                                  </w:r>
                                  <w:r w:rsidR="008C61AE" w:rsidRPr="008C2560">
                                    <w:rPr>
                                      <w:rFonts w:ascii="Arial Narrow" w:hAnsi="Arial Narrow"/>
                                      <w:color w:val="E26C09"/>
                                      <w:spacing w:val="-1"/>
                                      <w:sz w:val="32"/>
                                      <w:szCs w:val="32"/>
                                    </w:rPr>
                                    <w:t>lärung</w:t>
                                  </w:r>
                                </w:p>
                                <w:p w14:paraId="1B9A603C" w14:textId="77777777" w:rsidR="00AD0551" w:rsidRPr="008C2560" w:rsidRDefault="00AD0551" w:rsidP="00AD0551">
                                  <w:pPr>
                                    <w:spacing w:after="0" w:line="360" w:lineRule="auto"/>
                                    <w:rPr>
                                      <w:rFonts w:ascii="Arial Narrow" w:eastAsia="Arial" w:hAnsi="Arial Narrow"/>
                                      <w:b/>
                                      <w:spacing w:val="-1"/>
                                      <w:sz w:val="24"/>
                                      <w:szCs w:val="24"/>
                                    </w:rPr>
                                  </w:pPr>
                                  <w:r>
                                    <w:rPr>
                                      <w:rFonts w:ascii="Arial Narrow" w:eastAsia="Arial" w:hAnsi="Arial Narrow"/>
                                      <w:b/>
                                      <w:spacing w:val="-1"/>
                                      <w:sz w:val="24"/>
                                      <w:szCs w:val="24"/>
                                    </w:rPr>
                                    <w:t>1</w:t>
                                  </w:r>
                                  <w:r w:rsidRPr="008C2560">
                                    <w:rPr>
                                      <w:rFonts w:ascii="Arial Narrow" w:eastAsia="Arial" w:hAnsi="Arial Narrow"/>
                                      <w:b/>
                                      <w:spacing w:val="-1"/>
                                      <w:sz w:val="24"/>
                                      <w:szCs w:val="24"/>
                                    </w:rPr>
                                    <w:t xml:space="preserve">. </w:t>
                                  </w:r>
                                  <w:r>
                                    <w:rPr>
                                      <w:rFonts w:ascii="Arial Narrow" w:eastAsia="Arial" w:hAnsi="Arial Narrow"/>
                                      <w:b/>
                                      <w:spacing w:val="-1"/>
                                      <w:sz w:val="24"/>
                                      <w:szCs w:val="24"/>
                                    </w:rPr>
                                    <w:t>Ich erkläre hiermit meine Teilnahme</w:t>
                                  </w:r>
                                </w:p>
                                <w:p w14:paraId="0C6AA91A" w14:textId="77777777" w:rsidR="00345444" w:rsidRDefault="00AD0551" w:rsidP="00AD0551">
                                  <w:pPr>
                                    <w:spacing w:after="0" w:line="240" w:lineRule="auto"/>
                                    <w:ind w:left="57"/>
                                    <w:rPr>
                                      <w:rFonts w:ascii="Arial Narrow" w:eastAsia="Arial" w:hAnsi="Arial Narrow"/>
                                      <w:bCs/>
                                      <w:spacing w:val="-1"/>
                                      <w:sz w:val="20"/>
                                      <w:szCs w:val="20"/>
                                    </w:rPr>
                                  </w:pPr>
                                  <w:permStart w:id="1194141519" w:edGrp="everyone"/>
                                  <w:r w:rsidRPr="00AD0551">
                                    <w:rPr>
                                      <w:rFonts w:ascii="Arial Narrow" w:eastAsia="Arial" w:hAnsi="Arial Narrow"/>
                                      <w:bCs/>
                                      <w:spacing w:val="-1"/>
                                      <w:sz w:val="20"/>
                                      <w:szCs w:val="20"/>
                                    </w:rPr>
                                    <w:t>Mein</w:t>
                                  </w:r>
                                  <w:r w:rsidR="00345444">
                                    <w:rPr>
                                      <w:rFonts w:ascii="Arial Narrow" w:eastAsia="Arial" w:hAnsi="Arial Narrow"/>
                                      <w:bCs/>
                                      <w:spacing w:val="-1"/>
                                      <w:sz w:val="20"/>
                                      <w:szCs w:val="20"/>
                                    </w:rPr>
                                    <w:t>e</w:t>
                                  </w:r>
                                  <w:r w:rsidRPr="00AD0551">
                                    <w:rPr>
                                      <w:rFonts w:ascii="Arial Narrow" w:eastAsia="Arial" w:hAnsi="Arial Narrow"/>
                                      <w:bCs/>
                                      <w:spacing w:val="-1"/>
                                      <w:sz w:val="20"/>
                                      <w:szCs w:val="20"/>
                                    </w:rPr>
                                    <w:t xml:space="preserve"> </w:t>
                                  </w:r>
                                  <w:r w:rsidR="00345444">
                                    <w:rPr>
                                      <w:rFonts w:ascii="Arial Narrow" w:eastAsia="Arial" w:hAnsi="Arial Narrow"/>
                                      <w:bCs/>
                                      <w:spacing w:val="-1"/>
                                      <w:sz w:val="20"/>
                                      <w:szCs w:val="20"/>
                                    </w:rPr>
                                    <w:t>behandelnde Ärztin/</w:t>
                                  </w:r>
                                  <w:r w:rsidR="00D8342A">
                                    <w:rPr>
                                      <w:rFonts w:ascii="Arial Narrow" w:eastAsia="Arial" w:hAnsi="Arial Narrow"/>
                                      <w:bCs/>
                                      <w:spacing w:val="-1"/>
                                      <w:sz w:val="20"/>
                                      <w:szCs w:val="20"/>
                                    </w:rPr>
                                    <w:t xml:space="preserve">mein </w:t>
                                  </w:r>
                                  <w:r w:rsidRPr="00AD0551">
                                    <w:rPr>
                                      <w:rFonts w:ascii="Arial Narrow" w:eastAsia="Arial" w:hAnsi="Arial Narrow"/>
                                      <w:bCs/>
                                      <w:spacing w:val="-1"/>
                                      <w:sz w:val="20"/>
                                      <w:szCs w:val="20"/>
                                    </w:rPr>
                                    <w:t xml:space="preserve">behandelnder Arzt </w:t>
                                  </w:r>
                                  <w:permEnd w:id="1194141519"/>
                                  <w:r w:rsidRPr="00AD0551">
                                    <w:rPr>
                                      <w:rFonts w:ascii="Arial Narrow" w:eastAsia="Arial" w:hAnsi="Arial Narrow"/>
                                      <w:bCs/>
                                      <w:spacing w:val="-1"/>
                                      <w:sz w:val="20"/>
                                      <w:szCs w:val="20"/>
                                    </w:rPr>
                                    <w:t xml:space="preserve">hat mich ausführlich über die Inhalte dieser besonderen Versorgung informiert. </w:t>
                                  </w:r>
                                  <w:r w:rsidRPr="00AD0551">
                                    <w:rPr>
                                      <w:rFonts w:ascii="Arial Narrow" w:eastAsia="Arial" w:hAnsi="Arial Narrow"/>
                                      <w:b/>
                                      <w:spacing w:val="-1"/>
                                      <w:sz w:val="20"/>
                                      <w:szCs w:val="20"/>
                                    </w:rPr>
                                    <w:t>Eine Versicherteninformation zu dem Versorgungsangebot wurde mir ausgehändigt und ich erkläre mich auch mit den dort genannten Inhalten einverstanden</w:t>
                                  </w:r>
                                  <w:r w:rsidRPr="00AD0551">
                                    <w:rPr>
                                      <w:rFonts w:ascii="Arial Narrow" w:eastAsia="Arial" w:hAnsi="Arial Narrow"/>
                                      <w:bCs/>
                                      <w:spacing w:val="-1"/>
                                      <w:sz w:val="20"/>
                                      <w:szCs w:val="20"/>
                                    </w:rPr>
                                    <w:t xml:space="preserve">. Nach Ablauf der Widerrufsfrist bin ich für die Dauer von </w:t>
                                  </w:r>
                                  <w:permStart w:id="2122662735" w:edGrp="everyone"/>
                                  <w:r w:rsidR="009454F3">
                                    <w:rPr>
                                      <w:rFonts w:ascii="Arial Narrow" w:eastAsia="Arial" w:hAnsi="Arial Narrow"/>
                                      <w:bCs/>
                                      <w:spacing w:val="-1"/>
                                      <w:sz w:val="20"/>
                                      <w:szCs w:val="20"/>
                                    </w:rPr>
                                    <w:t>Zeitangabe</w:t>
                                  </w:r>
                                  <w:permEnd w:id="2122662735"/>
                                  <w:r w:rsidRPr="00AD0551">
                                    <w:rPr>
                                      <w:rFonts w:ascii="Arial Narrow" w:eastAsia="Arial" w:hAnsi="Arial Narrow"/>
                                      <w:bCs/>
                                      <w:spacing w:val="-1"/>
                                      <w:sz w:val="20"/>
                                      <w:szCs w:val="20"/>
                                    </w:rPr>
                                    <w:t xml:space="preserve"> an die Teilnahme gebunden. </w:t>
                                  </w:r>
                                  <w:permStart w:id="2021687294" w:edGrp="everyone"/>
                                  <w:r w:rsidRPr="00AD0551">
                                    <w:rPr>
                                      <w:rFonts w:ascii="Arial Narrow" w:eastAsia="Arial" w:hAnsi="Arial Narrow"/>
                                      <w:bCs/>
                                      <w:spacing w:val="-1"/>
                                      <w:sz w:val="20"/>
                                      <w:szCs w:val="20"/>
                                    </w:rPr>
                                    <w:t>(ggf. Meine Teilnahme verlängert sich nach Ablauf des ersten Jahres jeweils automatisch um ein weiteres Jahr, sofern ich meine Teilnahme nicht zum Ende des Jahres mit einer Frist von sechs Wochen kündige).</w:t>
                                  </w:r>
                                  <w:permEnd w:id="2021687294"/>
                                  <w:r w:rsidRPr="00AD0551">
                                    <w:rPr>
                                      <w:rFonts w:ascii="Arial Narrow" w:eastAsia="Arial" w:hAnsi="Arial Narrow"/>
                                      <w:bCs/>
                                      <w:spacing w:val="-1"/>
                                      <w:sz w:val="20"/>
                                      <w:szCs w:val="20"/>
                                    </w:rPr>
                                    <w:t xml:space="preserve"> Ich kann meine Teilnahme bei Vorliegen eines wichtigen Grundes jederzeit außerordentlich kündigen. </w:t>
                                  </w:r>
                                  <w:permStart w:id="152571317" w:edGrp="everyone"/>
                                  <w:r w:rsidRPr="00AD0551">
                                    <w:rPr>
                                      <w:rFonts w:ascii="Arial Narrow" w:eastAsia="Arial" w:hAnsi="Arial Narrow"/>
                                      <w:bCs/>
                                      <w:spacing w:val="-1"/>
                                      <w:sz w:val="20"/>
                                      <w:szCs w:val="20"/>
                                    </w:rPr>
                                    <w:t xml:space="preserve">Ein wichtiger Grund liegt </w:t>
                                  </w:r>
                                  <w:r w:rsidR="0078252E">
                                    <w:rPr>
                                      <w:rFonts w:ascii="Arial Narrow" w:eastAsia="Arial" w:hAnsi="Arial Narrow"/>
                                      <w:bCs/>
                                      <w:spacing w:val="-1"/>
                                      <w:sz w:val="20"/>
                                      <w:szCs w:val="20"/>
                                    </w:rPr>
                                    <w:t xml:space="preserve">z.B. </w:t>
                                  </w:r>
                                  <w:r w:rsidRPr="00AD0551">
                                    <w:rPr>
                                      <w:rFonts w:ascii="Arial Narrow" w:eastAsia="Arial" w:hAnsi="Arial Narrow"/>
                                      <w:bCs/>
                                      <w:spacing w:val="-1"/>
                                      <w:sz w:val="20"/>
                                      <w:szCs w:val="20"/>
                                    </w:rPr>
                                    <w:t xml:space="preserve">bei einem Wohnortwechsel, einem gestörten Arzt-Patienten-Verhältnis oder auch der Praxisschließung </w:t>
                                  </w:r>
                                  <w:r w:rsidR="00345444">
                                    <w:rPr>
                                      <w:rFonts w:ascii="Arial Narrow" w:eastAsia="Arial" w:hAnsi="Arial Narrow"/>
                                      <w:bCs/>
                                      <w:spacing w:val="-1"/>
                                      <w:sz w:val="20"/>
                                      <w:szCs w:val="20"/>
                                    </w:rPr>
                                    <w:t>meiner mich betreuenden Ärztin/</w:t>
                                  </w:r>
                                  <w:r w:rsidRPr="00AD0551">
                                    <w:rPr>
                                      <w:rFonts w:ascii="Arial Narrow" w:eastAsia="Arial" w:hAnsi="Arial Narrow"/>
                                      <w:bCs/>
                                      <w:spacing w:val="-1"/>
                                      <w:sz w:val="20"/>
                                      <w:szCs w:val="20"/>
                                    </w:rPr>
                                    <w:t>meines mich betreuenden Arztes vor.</w:t>
                                  </w:r>
                                </w:p>
                                <w:p w14:paraId="72E612F9" w14:textId="77777777" w:rsidR="00AD0551" w:rsidRPr="00AD0551" w:rsidRDefault="00685055" w:rsidP="00AD0551">
                                  <w:pPr>
                                    <w:spacing w:after="0" w:line="240" w:lineRule="auto"/>
                                    <w:ind w:left="57"/>
                                    <w:rPr>
                                      <w:rFonts w:ascii="Arial Narrow" w:hAnsi="Arial Narrow" w:cs="UniversCom-47LightCond"/>
                                      <w:bCs/>
                                      <w:sz w:val="18"/>
                                      <w:szCs w:val="18"/>
                                    </w:rPr>
                                  </w:pPr>
                                  <w:r w:rsidRPr="00685055">
                                    <w:rPr>
                                      <w:rFonts w:ascii="Arial Narrow" w:eastAsia="Arial" w:hAnsi="Arial Narrow"/>
                                      <w:bCs/>
                                      <w:spacing w:val="-1"/>
                                      <w:sz w:val="20"/>
                                      <w:szCs w:val="20"/>
                                    </w:rPr>
                                    <w:t>Mir ist bekannt, dass die beteiligten Leistungserbringer eine gemeinsame Dokumentation über meine Befunddaten und den daraus resultierenden Therapieplan führen</w:t>
                                  </w:r>
                                  <w:r w:rsidRPr="00AD0551">
                                    <w:rPr>
                                      <w:rFonts w:ascii="Arial Narrow" w:eastAsia="Arial" w:hAnsi="Arial Narrow"/>
                                      <w:b/>
                                      <w:spacing w:val="-1"/>
                                      <w:sz w:val="20"/>
                                      <w:szCs w:val="20"/>
                                    </w:rPr>
                                    <w:t>.</w:t>
                                  </w:r>
                                  <w:permEnd w:id="152571317"/>
                                  <w:r w:rsidR="00AD0551" w:rsidRPr="00AD0551">
                                    <w:rPr>
                                      <w:rFonts w:ascii="Arial Narrow" w:eastAsia="Arial" w:hAnsi="Arial Narrow"/>
                                      <w:bCs/>
                                      <w:spacing w:val="-1"/>
                                      <w:sz w:val="20"/>
                                      <w:szCs w:val="20"/>
                                    </w:rPr>
                                    <w:br/>
                                  </w:r>
                                </w:p>
                                <w:p w14:paraId="7F72D410" w14:textId="77777777" w:rsidR="00AD0551" w:rsidRPr="002614EA" w:rsidRDefault="00AD0551" w:rsidP="00AD0551">
                                  <w:pPr>
                                    <w:spacing w:after="0" w:line="360" w:lineRule="auto"/>
                                    <w:rPr>
                                      <w:rFonts w:ascii="Arial Narrow" w:eastAsia="Arial" w:hAnsi="Arial Narrow"/>
                                      <w:b/>
                                      <w:spacing w:val="-1"/>
                                      <w:sz w:val="20"/>
                                      <w:szCs w:val="20"/>
                                    </w:rPr>
                                  </w:pPr>
                                  <w:r>
                                    <w:rPr>
                                      <w:rFonts w:ascii="Arial Narrow" w:eastAsia="Arial" w:hAnsi="Arial Narrow"/>
                                      <w:b/>
                                      <w:spacing w:val="-1"/>
                                      <w:sz w:val="24"/>
                                      <w:szCs w:val="24"/>
                                    </w:rPr>
                                    <w:t>2.</w:t>
                                  </w:r>
                                  <w:r w:rsidRPr="006A7396">
                                    <w:rPr>
                                      <w:rFonts w:ascii="Arial Narrow" w:eastAsia="Arial" w:hAnsi="Arial Narrow"/>
                                      <w:b/>
                                      <w:spacing w:val="-1"/>
                                      <w:sz w:val="24"/>
                                      <w:szCs w:val="24"/>
                                    </w:rPr>
                                    <w:t xml:space="preserve"> </w:t>
                                  </w:r>
                                  <w:r w:rsidRPr="00AD0551">
                                    <w:rPr>
                                      <w:rFonts w:ascii="Arial Narrow" w:eastAsia="Arial" w:hAnsi="Arial Narrow"/>
                                      <w:b/>
                                      <w:spacing w:val="-1"/>
                                      <w:sz w:val="24"/>
                                      <w:szCs w:val="24"/>
                                    </w:rPr>
                                    <w:t>Widerrufsrecht</w:t>
                                  </w:r>
                                </w:p>
                                <w:p w14:paraId="733E6285" w14:textId="77777777" w:rsidR="008C61AE" w:rsidRPr="008C2560" w:rsidRDefault="00AD0551" w:rsidP="00685055">
                                  <w:pPr>
                                    <w:spacing w:after="0" w:line="240" w:lineRule="auto"/>
                                    <w:rPr>
                                      <w:rFonts w:ascii="Arial Narrow" w:hAnsi="Arial Narrow" w:cs="UniversCom-47LightCond"/>
                                      <w:b/>
                                      <w:spacing w:val="12"/>
                                      <w:sz w:val="24"/>
                                      <w:szCs w:val="24"/>
                                    </w:rPr>
                                  </w:pPr>
                                  <w:r w:rsidRPr="00AD0551">
                                    <w:rPr>
                                      <w:rFonts w:ascii="Arial Narrow" w:eastAsia="Arial" w:hAnsi="Arial Narrow"/>
                                      <w:b/>
                                      <w:spacing w:val="-1"/>
                                      <w:sz w:val="20"/>
                                      <w:szCs w:val="20"/>
                                    </w:rPr>
                                    <w:t xml:space="preserve">Meine Teilnahme ist freiwillig, beginnt mit meiner Unterschrift auf der Teilnahmeerklärung und kann von mir innerhalb von zwei Wochen nach deren Abgabe schriftlich, elektronisch oder zur Niederschrift gegenüber der DAK-Gesundheit ohne Angabe von Gründen widerrufen werden. Zur Fristwahrung reicht die rechtzeitige Absendung der Widerrufserklärung an die DAK-Gesundheit. Die Widerrufsfrist beginnt erst dann, wenn die DAK-Gesundheit mich über mein Widerrufsrecht schriftlich informiert hat, frühestens jedoch mit der Abgabe der Teilnahmeerklärung. Erfolgt die Belehrung erst nach Abgabe der Teilnahmeerklärung, beginnt die Widerrufsfrist mit dem Eingang der vollständigen Widerrufsbelehrung bei mir. </w:t>
                                  </w:r>
                                </w:p>
                              </w:tc>
                            </w:tr>
                            <w:tr w:rsidR="008C61AE" w:rsidRPr="008C2560" w14:paraId="0EFE632B" w14:textId="77777777" w:rsidTr="001625FA">
                              <w:trPr>
                                <w:trHeight w:val="60"/>
                              </w:trPr>
                              <w:tc>
                                <w:tcPr>
                                  <w:tcW w:w="10632" w:type="dxa"/>
                                </w:tcPr>
                                <w:p w14:paraId="7F9840E4" w14:textId="77777777" w:rsidR="007868AB" w:rsidRPr="008C2560" w:rsidRDefault="007868AB" w:rsidP="00610C33">
                                  <w:pPr>
                                    <w:pStyle w:val="Heading1"/>
                                    <w:ind w:left="113"/>
                                    <w:rPr>
                                      <w:rFonts w:ascii="Arial Narrow" w:hAnsi="Arial Narrow" w:cs="Arial"/>
                                      <w:color w:val="E26C09"/>
                                      <w:spacing w:val="-1"/>
                                    </w:rPr>
                                  </w:pPr>
                                </w:p>
                              </w:tc>
                            </w:tr>
                            <w:tr w:rsidR="002B7633" w:rsidRPr="008C2560" w14:paraId="4C27ED88" w14:textId="77777777" w:rsidTr="001625FA">
                              <w:trPr>
                                <w:trHeight w:val="4631"/>
                              </w:trPr>
                              <w:tc>
                                <w:tcPr>
                                  <w:tcW w:w="10632" w:type="dxa"/>
                                </w:tcPr>
                                <w:p w14:paraId="502F114E" w14:textId="77777777" w:rsidR="00603B6D" w:rsidRPr="008C2560" w:rsidRDefault="00603B6D" w:rsidP="00603B6D">
                                  <w:pPr>
                                    <w:spacing w:after="0" w:line="360" w:lineRule="auto"/>
                                    <w:rPr>
                                      <w:rFonts w:ascii="Arial Narrow" w:eastAsia="Arial" w:hAnsi="Arial Narrow"/>
                                      <w:b/>
                                      <w:spacing w:val="-1"/>
                                      <w:sz w:val="24"/>
                                      <w:szCs w:val="24"/>
                                    </w:rPr>
                                  </w:pPr>
                                  <w:r>
                                    <w:rPr>
                                      <w:rFonts w:ascii="Arial Narrow" w:eastAsia="Arial" w:hAnsi="Arial Narrow"/>
                                      <w:b/>
                                      <w:spacing w:val="-1"/>
                                      <w:sz w:val="24"/>
                                      <w:szCs w:val="24"/>
                                    </w:rPr>
                                    <w:t xml:space="preserve">3. </w:t>
                                  </w:r>
                                  <w:r w:rsidRPr="008C2560">
                                    <w:rPr>
                                      <w:rFonts w:ascii="Arial Narrow" w:eastAsia="Arial" w:hAnsi="Arial Narrow"/>
                                      <w:b/>
                                      <w:spacing w:val="-1"/>
                                      <w:sz w:val="24"/>
                                      <w:szCs w:val="24"/>
                                    </w:rPr>
                                    <w:t>Einwilligungserklärung zur Datenverarbeitung</w:t>
                                  </w:r>
                                </w:p>
                                <w:p w14:paraId="38B7CF61" w14:textId="77777777" w:rsidR="002B7633" w:rsidRDefault="00603B6D" w:rsidP="00603B6D">
                                  <w:pPr>
                                    <w:spacing w:after="0" w:line="240" w:lineRule="auto"/>
                                    <w:rPr>
                                      <w:rFonts w:ascii="Arial Narrow" w:eastAsia="Arial" w:hAnsi="Arial Narrow"/>
                                      <w:b/>
                                      <w:spacing w:val="-1"/>
                                      <w:sz w:val="20"/>
                                      <w:szCs w:val="20"/>
                                    </w:rPr>
                                  </w:pPr>
                                  <w:r w:rsidRPr="00CF304A">
                                    <w:rPr>
                                      <w:rFonts w:ascii="Arial Narrow" w:eastAsia="Arial" w:hAnsi="Arial Narrow"/>
                                      <w:b/>
                                      <w:spacing w:val="-1"/>
                                      <w:sz w:val="20"/>
                                      <w:szCs w:val="20"/>
                                    </w:rPr>
                                    <w:t>Ich willige in die Verarbeitung und Nutzung meiner im Rahmen dieser Versorgung erhobenen medizinischen und persönlichen Daten ein. Das mir ausgehändigte Datenschutzmerkblatt habe ich gelesen und verstanden. Ich erkläre mich auch mit den dort genannten Inhalten einverstanden.</w:t>
                                  </w:r>
                                  <w:r>
                                    <w:rPr>
                                      <w:rFonts w:ascii="Arial Narrow" w:eastAsia="Arial" w:hAnsi="Arial Narrow"/>
                                      <w:b/>
                                      <w:spacing w:val="-1"/>
                                      <w:sz w:val="20"/>
                                      <w:szCs w:val="20"/>
                                    </w:rPr>
                                    <w:t xml:space="preserve"> </w:t>
                                  </w:r>
                                  <w:r w:rsidRPr="00CF304A">
                                    <w:rPr>
                                      <w:rFonts w:ascii="Arial Narrow" w:eastAsia="Arial" w:hAnsi="Arial Narrow"/>
                                      <w:b/>
                                      <w:spacing w:val="-1"/>
                                      <w:sz w:val="20"/>
                                      <w:szCs w:val="20"/>
                                    </w:rPr>
                                    <w:t xml:space="preserve">Ich weiß, dass die Einwilligung zur Datenerhebung, Datenverarbeitung und Datennutzung freiwillig und die Voraussetzung für die Teilnahme an dieser besonderen Versorgung ist. Ich kann meine Einwilligung jederzeit </w:t>
                                  </w:r>
                                  <w:permStart w:id="268246858" w:edGrp="everyone"/>
                                  <w:r w:rsidRPr="00CF304A">
                                    <w:rPr>
                                      <w:rFonts w:ascii="Arial Narrow" w:eastAsia="Arial" w:hAnsi="Arial Narrow"/>
                                      <w:b/>
                                      <w:spacing w:val="-1"/>
                                      <w:sz w:val="20"/>
                                      <w:szCs w:val="20"/>
                                    </w:rPr>
                                    <w:t xml:space="preserve">gegenüber </w:t>
                                  </w:r>
                                  <w:r w:rsidR="00345444">
                                    <w:rPr>
                                      <w:rFonts w:ascii="Arial Narrow" w:eastAsia="Arial" w:hAnsi="Arial Narrow"/>
                                      <w:b/>
                                      <w:spacing w:val="-1"/>
                                      <w:sz w:val="20"/>
                                      <w:szCs w:val="20"/>
                                    </w:rPr>
                                    <w:t>meiner mich behandelnden Ärztin/</w:t>
                                  </w:r>
                                  <w:r w:rsidRPr="00CF304A">
                                    <w:rPr>
                                      <w:rFonts w:ascii="Arial Narrow" w:eastAsia="Arial" w:hAnsi="Arial Narrow"/>
                                      <w:b/>
                                      <w:spacing w:val="-1"/>
                                      <w:sz w:val="20"/>
                                      <w:szCs w:val="20"/>
                                    </w:rPr>
                                    <w:t>meinem behandelnden Arzt</w:t>
                                  </w:r>
                                  <w:r>
                                    <w:rPr>
                                      <w:rFonts w:ascii="Arial Narrow" w:eastAsia="Arial" w:hAnsi="Arial Narrow"/>
                                      <w:b/>
                                      <w:spacing w:val="-1"/>
                                      <w:sz w:val="20"/>
                                      <w:szCs w:val="20"/>
                                    </w:rPr>
                                    <w:t xml:space="preserve"> o</w:t>
                                  </w:r>
                                  <w:r w:rsidRPr="00CF304A">
                                    <w:rPr>
                                      <w:rFonts w:ascii="Arial Narrow" w:eastAsia="Arial" w:hAnsi="Arial Narrow"/>
                                      <w:b/>
                                      <w:spacing w:val="-1"/>
                                      <w:sz w:val="20"/>
                                      <w:szCs w:val="20"/>
                                    </w:rPr>
                                    <w:t>der Name Managementgesellschaft</w:t>
                                  </w:r>
                                  <w:permEnd w:id="268246858"/>
                                  <w:r w:rsidRPr="00CF304A">
                                    <w:rPr>
                                      <w:rFonts w:ascii="Arial Narrow" w:eastAsia="Arial" w:hAnsi="Arial Narrow"/>
                                      <w:b/>
                                      <w:spacing w:val="-1"/>
                                      <w:sz w:val="20"/>
                                      <w:szCs w:val="20"/>
                                    </w:rPr>
                                    <w:t xml:space="preserve"> oder der DAK-Gesundheit widerrufen. Eine Teilnahme an diesem Versorgungsangebot ist dann jedoch nicht mehr möglich.</w:t>
                                  </w:r>
                                </w:p>
                                <w:p w14:paraId="7E9B813E" w14:textId="77777777" w:rsidR="00603B6D" w:rsidRDefault="00603B6D" w:rsidP="00603B6D">
                                  <w:pPr>
                                    <w:spacing w:after="0" w:line="240" w:lineRule="auto"/>
                                    <w:rPr>
                                      <w:rFonts w:ascii="Arial Narrow" w:eastAsia="Arial" w:hAnsi="Arial Narrow"/>
                                      <w:b/>
                                      <w:spacing w:val="-1"/>
                                      <w:sz w:val="20"/>
                                      <w:szCs w:val="20"/>
                                    </w:rPr>
                                  </w:pPr>
                                </w:p>
                                <w:p w14:paraId="2EBA32E4" w14:textId="77777777" w:rsidR="00603B6D" w:rsidRDefault="00603B6D" w:rsidP="00603B6D">
                                  <w:pPr>
                                    <w:spacing w:after="0" w:line="240" w:lineRule="auto"/>
                                    <w:rPr>
                                      <w:rFonts w:ascii="Arial Narrow" w:eastAsia="Arial" w:hAnsi="Arial Narrow"/>
                                      <w:b/>
                                      <w:spacing w:val="-1"/>
                                      <w:sz w:val="24"/>
                                      <w:szCs w:val="24"/>
                                    </w:rPr>
                                  </w:pPr>
                                  <w:r>
                                    <w:rPr>
                                      <w:rFonts w:ascii="Arial Narrow" w:eastAsia="Arial" w:hAnsi="Arial Narrow"/>
                                      <w:b/>
                                      <w:spacing w:val="-1"/>
                                      <w:sz w:val="24"/>
                                      <w:szCs w:val="24"/>
                                    </w:rPr>
                                    <w:t xml:space="preserve">4. </w:t>
                                  </w:r>
                                  <w:r w:rsidRPr="006A7396">
                                    <w:rPr>
                                      <w:rFonts w:ascii="Arial Narrow" w:eastAsia="Arial" w:hAnsi="Arial Narrow"/>
                                      <w:b/>
                                      <w:spacing w:val="-1"/>
                                      <w:sz w:val="24"/>
                                      <w:szCs w:val="24"/>
                                    </w:rPr>
                                    <w:t>Einverständniserklärung zur Erhebung und Nutzung von Daten zur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12"/>
                                  </w:tblGrid>
                                  <w:tr w:rsidR="001625FA" w:rsidRPr="00603B6D" w14:paraId="6A13B19F" w14:textId="77777777" w:rsidTr="001625FA">
                                    <w:trPr>
                                      <w:trHeight w:val="1876"/>
                                    </w:trPr>
                                    <w:tc>
                                      <w:tcPr>
                                        <w:tcW w:w="10412" w:type="dxa"/>
                                      </w:tcPr>
                                      <w:p w14:paraId="383F28F9" w14:textId="07878779" w:rsidR="001625FA" w:rsidRPr="00603B6D" w:rsidRDefault="001625FA" w:rsidP="001625FA">
                                        <w:pPr>
                                          <w:rPr>
                                            <w:rFonts w:ascii="Arial Narrow" w:eastAsia="Arial" w:hAnsi="Arial Narrow"/>
                                            <w:b/>
                                            <w:spacing w:val="-1"/>
                                            <w:sz w:val="20"/>
                                            <w:szCs w:val="20"/>
                                          </w:rPr>
                                        </w:pPr>
                                        <w:r w:rsidRPr="00E92C35">
                                          <w:rPr>
                                            <w:rFonts w:ascii="Arial Narrow" w:eastAsia="Arial" w:hAnsi="Arial Narrow"/>
                                            <w:b/>
                                            <w:spacing w:val="-1"/>
                                            <w:sz w:val="52"/>
                                            <w:szCs w:val="52"/>
                                          </w:rPr>
                                          <w:t>□</w:t>
                                        </w:r>
                                        <w:r>
                                          <w:rPr>
                                            <w:rFonts w:ascii="Arial Narrow" w:eastAsia="Arial" w:hAnsi="Arial Narrow"/>
                                            <w:b/>
                                            <w:spacing w:val="-1"/>
                                            <w:sz w:val="52"/>
                                            <w:szCs w:val="52"/>
                                          </w:rPr>
                                          <w:t xml:space="preserve"> </w:t>
                                        </w:r>
                                        <w:r w:rsidRPr="00603B6D">
                                          <w:rPr>
                                            <w:rFonts w:ascii="Arial Narrow" w:eastAsia="Arial" w:hAnsi="Arial Narrow"/>
                                            <w:b/>
                                            <w:spacing w:val="-1"/>
                                            <w:sz w:val="20"/>
                                            <w:szCs w:val="20"/>
                                          </w:rPr>
                                          <w:t>Ich bin damit einverstanden, dass zur Überprüfung der Wirksamkeit, für Maßnahmen der Qualitätssicherung, für Bewertungen und zur Weiterentwicklung dieses</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 xml:space="preserve">Versorgungsangebotes patientenbezogene Daten erfasst, </w:t>
                                        </w:r>
                                        <w:permStart w:id="1254165095" w:edGrp="everyone"/>
                                        <w:r w:rsidRPr="00603B6D">
                                          <w:rPr>
                                            <w:rFonts w:ascii="Arial Narrow" w:eastAsia="Arial" w:hAnsi="Arial Narrow"/>
                                            <w:b/>
                                            <w:spacing w:val="-1"/>
                                            <w:sz w:val="20"/>
                                            <w:szCs w:val="20"/>
                                          </w:rPr>
                                          <w:t xml:space="preserve">anonymisiert/pseudonymisiert </w:t>
                                        </w:r>
                                        <w:permEnd w:id="1254165095"/>
                                        <w:r w:rsidRPr="00603B6D">
                                          <w:rPr>
                                            <w:rFonts w:ascii="Arial Narrow" w:eastAsia="Arial" w:hAnsi="Arial Narrow"/>
                                            <w:b/>
                                            <w:spacing w:val="-1"/>
                                            <w:sz w:val="20"/>
                                            <w:szCs w:val="20"/>
                                          </w:rPr>
                                          <w:t xml:space="preserve">erarbeitet und wissenschaftlich ausgewertet werden. Die Evaluation wird durchgeführt durch </w:t>
                                        </w:r>
                                        <w:permStart w:id="946340881" w:edGrp="everyone"/>
                                        <w:r w:rsidRPr="00603B6D">
                                          <w:rPr>
                                            <w:rFonts w:ascii="Arial Narrow" w:eastAsia="Arial" w:hAnsi="Arial Narrow"/>
                                            <w:b/>
                                            <w:spacing w:val="-1"/>
                                            <w:sz w:val="20"/>
                                            <w:szCs w:val="20"/>
                                          </w:rPr>
                                          <w:t xml:space="preserve">(Name des evaluierenden </w:t>
                                        </w:r>
                                        <w:r w:rsidRPr="00603B6D">
                                          <w:rPr>
                                            <w:rFonts w:ascii="Arial Narrow" w:eastAsia="Arial" w:hAnsi="Arial Narrow"/>
                                            <w:b/>
                                            <w:spacing w:val="-1"/>
                                            <w:sz w:val="52"/>
                                            <w:szCs w:val="52"/>
                                          </w:rPr>
                                          <w:t xml:space="preserve">      </w:t>
                                        </w:r>
                                        <w:r w:rsidRPr="00603B6D">
                                          <w:rPr>
                                            <w:rFonts w:ascii="Arial Narrow" w:eastAsia="Arial" w:hAnsi="Arial Narrow"/>
                                            <w:b/>
                                            <w:spacing w:val="-1"/>
                                            <w:sz w:val="20"/>
                                            <w:szCs w:val="20"/>
                                          </w:rPr>
                                          <w:t>Instituts)</w:t>
                                        </w:r>
                                        <w:permEnd w:id="946340881"/>
                                        <w:r w:rsidRPr="00603B6D">
                                          <w:rPr>
                                            <w:rFonts w:ascii="Arial Narrow" w:eastAsia="Arial" w:hAnsi="Arial Narrow"/>
                                            <w:b/>
                                            <w:spacing w:val="-1"/>
                                            <w:sz w:val="20"/>
                                            <w:szCs w:val="20"/>
                                          </w:rPr>
                                          <w:t xml:space="preserve">. </w:t>
                                        </w:r>
                                        <w:permStart w:id="208547586" w:edGrp="everyone"/>
                                        <w:r w:rsidRPr="00603B6D">
                                          <w:rPr>
                                            <w:rFonts w:ascii="Arial Narrow" w:eastAsia="Arial" w:hAnsi="Arial Narrow"/>
                                            <w:b/>
                                            <w:spacing w:val="-1"/>
                                            <w:sz w:val="20"/>
                                            <w:szCs w:val="20"/>
                                          </w:rPr>
                                          <w:t xml:space="preserve">Die Teilnehmerinformation </w:t>
                                        </w:r>
                                        <w:r w:rsidR="00F62F2F">
                                          <w:rPr>
                                            <w:rFonts w:ascii="Arial Narrow" w:eastAsia="Arial" w:hAnsi="Arial Narrow"/>
                                            <w:b/>
                                            <w:spacing w:val="-1"/>
                                            <w:sz w:val="20"/>
                                            <w:szCs w:val="20"/>
                                          </w:rPr>
                                          <w:t xml:space="preserve">des </w:t>
                                        </w:r>
                                        <w:r w:rsidR="00F62F2F" w:rsidRPr="00F62F2F">
                                          <w:rPr>
                                            <w:rFonts w:ascii="Arial Narrow" w:eastAsia="Arial" w:hAnsi="Arial Narrow"/>
                                            <w:b/>
                                            <w:spacing w:val="-1"/>
                                            <w:sz w:val="20"/>
                                            <w:szCs w:val="20"/>
                                          </w:rPr>
                                          <w:t>Vertrag</w:t>
                                        </w:r>
                                        <w:r w:rsidR="00F62F2F">
                                          <w:rPr>
                                            <w:rFonts w:ascii="Arial Narrow" w:eastAsia="Arial" w:hAnsi="Arial Narrow"/>
                                            <w:b/>
                                            <w:spacing w:val="-1"/>
                                            <w:sz w:val="20"/>
                                            <w:szCs w:val="20"/>
                                          </w:rPr>
                                          <w:t>es</w:t>
                                        </w:r>
                                        <w:r w:rsidR="00F62F2F" w:rsidRPr="00F62F2F">
                                          <w:rPr>
                                            <w:rFonts w:ascii="Arial Narrow" w:eastAsia="Arial" w:hAnsi="Arial Narrow"/>
                                            <w:b/>
                                            <w:spacing w:val="-1"/>
                                            <w:sz w:val="20"/>
                                            <w:szCs w:val="20"/>
                                          </w:rPr>
                                          <w:t xml:space="preserve"> zur Besonderen Versorgung nach § 140a SGB V</w:t>
                                        </w:r>
                                        <w:r w:rsidR="00F62F2F">
                                          <w:rPr>
                                            <w:rFonts w:ascii="Arial Narrow" w:eastAsia="Arial" w:hAnsi="Arial Narrow"/>
                                            <w:b/>
                                            <w:spacing w:val="-1"/>
                                            <w:sz w:val="20"/>
                                            <w:szCs w:val="20"/>
                                          </w:rPr>
                                          <w:t xml:space="preserve"> für ein</w:t>
                                        </w:r>
                                        <w:r w:rsidR="00F62F2F" w:rsidRPr="00F62F2F">
                                          <w:rPr>
                                            <w:rFonts w:ascii="Arial Narrow" w:eastAsia="Arial" w:hAnsi="Arial Narrow"/>
                                            <w:b/>
                                            <w:spacing w:val="-1"/>
                                            <w:sz w:val="20"/>
                                            <w:szCs w:val="20"/>
                                          </w:rPr>
                                          <w:t xml:space="preserve"> Ärztliches Zweitmeinungsverfahren bei orthopädischen Erkrankungen</w:t>
                                        </w:r>
                                        <w:r w:rsidR="00F62F2F">
                                          <w:rPr>
                                            <w:rFonts w:ascii="Arial Narrow" w:eastAsia="Arial" w:hAnsi="Arial Narrow"/>
                                            <w:b/>
                                            <w:spacing w:val="-1"/>
                                            <w:sz w:val="20"/>
                                            <w:szCs w:val="20"/>
                                          </w:rPr>
                                          <w:t xml:space="preserve"> </w:t>
                                        </w:r>
                                        <w:r w:rsidRPr="00603B6D">
                                          <w:rPr>
                                            <w:rFonts w:ascii="Arial Narrow" w:eastAsia="Arial" w:hAnsi="Arial Narrow"/>
                                            <w:b/>
                                            <w:spacing w:val="-1"/>
                                            <w:sz w:val="20"/>
                                            <w:szCs w:val="20"/>
                                          </w:rPr>
                                          <w:t xml:space="preserve">habe ich gelesen und </w:t>
                                        </w:r>
                                        <w:r w:rsidR="006221E1">
                                          <w:rPr>
                                            <w:rFonts w:ascii="Arial Narrow" w:eastAsia="Arial" w:hAnsi="Arial Narrow"/>
                                            <w:b/>
                                            <w:spacing w:val="-1"/>
                                            <w:sz w:val="20"/>
                                            <w:szCs w:val="20"/>
                                          </w:rPr>
                                          <w:t>er</w:t>
                                        </w:r>
                                        <w:r w:rsidRPr="00603B6D">
                                          <w:rPr>
                                            <w:rFonts w:ascii="Arial Narrow" w:eastAsia="Arial" w:hAnsi="Arial Narrow"/>
                                            <w:b/>
                                            <w:spacing w:val="-1"/>
                                            <w:sz w:val="20"/>
                                            <w:szCs w:val="20"/>
                                          </w:rPr>
                                          <w:t>kläre</w:t>
                                        </w:r>
                                        <w:r w:rsidR="006221E1">
                                          <w:rPr>
                                            <w:rFonts w:ascii="Arial Narrow" w:eastAsia="Arial" w:hAnsi="Arial Narrow"/>
                                            <w:b/>
                                            <w:spacing w:val="-1"/>
                                            <w:sz w:val="20"/>
                                            <w:szCs w:val="20"/>
                                          </w:rPr>
                                          <w:t xml:space="preserve"> </w:t>
                                        </w:r>
                                        <w:r w:rsidRPr="00603B6D">
                                          <w:rPr>
                                            <w:rFonts w:ascii="Arial Narrow" w:eastAsia="Arial" w:hAnsi="Arial Narrow"/>
                                            <w:b/>
                                            <w:spacing w:val="-1"/>
                                            <w:sz w:val="20"/>
                                            <w:szCs w:val="20"/>
                                          </w:rPr>
                                          <w:t>mich auch mit den dort genannten Inhalten einverstanden.</w:t>
                                        </w:r>
                                        <w:permEnd w:id="208547586"/>
                                        <w:r w:rsidRPr="00603B6D">
                                          <w:rPr>
                                            <w:rFonts w:ascii="Arial Narrow" w:eastAsia="Arial" w:hAnsi="Arial Narrow"/>
                                            <w:b/>
                                            <w:spacing w:val="-1"/>
                                            <w:sz w:val="20"/>
                                            <w:szCs w:val="20"/>
                                          </w:rPr>
                                          <w:t xml:space="preserve"> Die Einverständniserklärung für die</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Evaluation ist nicht</w:t>
                                        </w:r>
                                        <w:r>
                                          <w:rPr>
                                            <w:rFonts w:ascii="Arial Narrow" w:eastAsia="Arial" w:hAnsi="Arial Narrow"/>
                                            <w:b/>
                                            <w:spacing w:val="-1"/>
                                            <w:sz w:val="20"/>
                                            <w:szCs w:val="20"/>
                                          </w:rPr>
                                          <w:t xml:space="preserve"> V</w:t>
                                        </w:r>
                                        <w:r w:rsidRPr="00603B6D">
                                          <w:rPr>
                                            <w:rFonts w:ascii="Arial Narrow" w:eastAsia="Arial" w:hAnsi="Arial Narrow"/>
                                            <w:b/>
                                            <w:spacing w:val="-1"/>
                                            <w:sz w:val="20"/>
                                            <w:szCs w:val="20"/>
                                          </w:rPr>
                                          <w:t>oraussetzungen für die Teilnahme an dieser</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besonderen Versorgung.</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Die Ablehnung</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berührt die Teilnahme an dieser besonderen Versorgung nicht.</w:t>
                                        </w:r>
                                      </w:p>
                                    </w:tc>
                                  </w:tr>
                                </w:tbl>
                                <w:p w14:paraId="10920073" w14:textId="77777777" w:rsidR="00603B6D" w:rsidRPr="00603B6D" w:rsidRDefault="00603B6D" w:rsidP="00603B6D">
                                  <w:pPr>
                                    <w:spacing w:after="0" w:line="240" w:lineRule="auto"/>
                                    <w:rPr>
                                      <w:rFonts w:ascii="Arial Narrow" w:eastAsia="Arial" w:hAnsi="Arial Narrow"/>
                                      <w:b/>
                                      <w:spacing w:val="-1"/>
                                      <w:sz w:val="20"/>
                                      <w:szCs w:val="20"/>
                                    </w:rPr>
                                  </w:pPr>
                                </w:p>
                              </w:tc>
                            </w:tr>
                          </w:tbl>
                          <w:p w14:paraId="32D04543" w14:textId="77777777" w:rsidR="008C61AE" w:rsidRPr="008C2560" w:rsidRDefault="008C61AE" w:rsidP="008C61AE">
                            <w:pPr>
                              <w:rPr>
                                <w:rFonts w:ascii="Arial Narrow" w:hAnsi="Arial Narrow"/>
                              </w:rPr>
                            </w:pPr>
                          </w:p>
                          <w:p w14:paraId="7AFDE06C" w14:textId="77777777" w:rsidR="008C61AE" w:rsidRPr="008C2560" w:rsidRDefault="008C61AE" w:rsidP="008C61AE">
                            <w:pPr>
                              <w:rPr>
                                <w:rFonts w:ascii="Arial Narrow" w:hAnsi="Arial Narrow"/>
                              </w:rPr>
                            </w:pPr>
                          </w:p>
                          <w:p w14:paraId="78977B34" w14:textId="77777777" w:rsidR="008C61AE" w:rsidRPr="008C2560" w:rsidRDefault="008C61AE" w:rsidP="008C61AE">
                            <w:pPr>
                              <w:rPr>
                                <w:rFonts w:ascii="Arial Narrow" w:hAnsi="Arial Narrow"/>
                              </w:rPr>
                            </w:pPr>
                          </w:p>
                          <w:p w14:paraId="665E705A" w14:textId="77777777" w:rsidR="008C61AE" w:rsidRPr="008C2560" w:rsidRDefault="008C61AE" w:rsidP="008C61AE">
                            <w:pPr>
                              <w:rPr>
                                <w:rFonts w:ascii="Arial Narrow" w:hAnsi="Arial Narrow"/>
                              </w:rPr>
                            </w:pPr>
                          </w:p>
                          <w:p w14:paraId="50090D47" w14:textId="77777777" w:rsidR="008C61AE" w:rsidRPr="008C2560" w:rsidRDefault="008C61AE" w:rsidP="008C61AE">
                            <w:pPr>
                              <w:rPr>
                                <w:rFonts w:ascii="Arial Narrow" w:hAnsi="Arial Narrow"/>
                              </w:rPr>
                            </w:pPr>
                          </w:p>
                          <w:p w14:paraId="064F3BCE" w14:textId="77777777" w:rsidR="008C61AE" w:rsidRPr="008C2560" w:rsidRDefault="008C61AE" w:rsidP="008C61AE">
                            <w:pPr>
                              <w:rPr>
                                <w:rFonts w:ascii="Arial Narrow" w:hAnsi="Arial Narro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8E0D8" id="Textfeld 8" o:spid="_x0000_s1042" type="#_x0000_t202" style="position:absolute;left:0;text-align:left;margin-left:28.2pt;margin-top:201.45pt;width:532.9pt;height:591.55pt;z-index:25182720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" fillcolor="white [3212]" stroked="f" strokeweight=".5pt">
                <v:textbox>
                  <w:txbxContent>
                    <w:tbl>
                      <w:tblPr>
                        <w:tblW w:w="10632" w:type="dxa"/>
                        <w:tblInd w:w="-147" w:type="dxa"/>
                        <w:tblBorders>
                          <w:top w:val="single" w:sz="4" w:space="0" w:color="F57913"/>
                          <w:left w:val="single" w:sz="4" w:space="0" w:color="F57913"/>
                          <w:bottom w:val="single" w:sz="4" w:space="0" w:color="F57913"/>
                          <w:right w:val="single" w:sz="4" w:space="0" w:color="F57913"/>
                        </w:tblBorders>
                        <w:tblLayout w:type="fixed"/>
                        <w:tblCellMar>
                          <w:left w:w="70" w:type="dxa"/>
                          <w:right w:w="70" w:type="dxa"/>
                        </w:tblCellMar>
                        <w:tblLook w:val="0600" w:firstRow="0" w:lastRow="0" w:firstColumn="0" w:lastColumn="0" w:noHBand="1" w:noVBand="1"/>
                      </w:tblPr>
                      <w:tblGrid>
                        <w:gridCol w:w="10632"/>
                      </w:tblGrid>
                      <w:tr w:rsidR="008C61AE" w:rsidRPr="008C2560" w14:paraId="3B567A22" w14:textId="77777777" w:rsidTr="001625FA">
                        <w:trPr>
                          <w:trHeight w:val="60"/>
                        </w:trPr>
                        <w:tc>
                          <w:tcPr>
                            <w:tcW w:w="10632" w:type="dxa"/>
                          </w:tcPr>
                          <w:p w14:paraId="654ED04F" w14:textId="77777777" w:rsidR="008C61AE" w:rsidRPr="008C2560" w:rsidRDefault="00575FC3" w:rsidP="00CF304A">
                            <w:pPr>
                              <w:pStyle w:val="Heading1"/>
                              <w:spacing w:line="360" w:lineRule="auto"/>
                              <w:ind w:left="57"/>
                              <w:rPr>
                                <w:rFonts w:ascii="Arial Narrow" w:hAnsi="Arial Narrow" w:cs="Arial"/>
                                <w:b w:val="0"/>
                                <w:bCs w:val="0"/>
                                <w:sz w:val="32"/>
                                <w:szCs w:val="32"/>
                              </w:rPr>
                            </w:pPr>
                            <w:r w:rsidRPr="008C2560">
                              <w:rPr>
                                <w:rFonts w:ascii="Arial Narrow" w:hAnsi="Arial Narrow"/>
                                <w:color w:val="E26C09"/>
                                <w:spacing w:val="-1"/>
                                <w:sz w:val="32"/>
                                <w:szCs w:val="32"/>
                              </w:rPr>
                              <w:t>Teilnahmeerk</w:t>
                            </w:r>
                            <w:r w:rsidR="008C61AE" w:rsidRPr="008C2560">
                              <w:rPr>
                                <w:rFonts w:ascii="Arial Narrow" w:hAnsi="Arial Narrow"/>
                                <w:color w:val="E26C09"/>
                                <w:spacing w:val="-1"/>
                                <w:sz w:val="32"/>
                                <w:szCs w:val="32"/>
                              </w:rPr>
                              <w:t>lärung</w:t>
                            </w:r>
                          </w:p>
                          <w:p w14:paraId="1B9A603C" w14:textId="77777777" w:rsidR="00AD0551" w:rsidRPr="008C2560" w:rsidRDefault="00AD0551" w:rsidP="00AD0551">
                            <w:pPr>
                              <w:spacing w:after="0" w:line="360" w:lineRule="auto"/>
                              <w:rPr>
                                <w:rFonts w:ascii="Arial Narrow" w:eastAsia="Arial" w:hAnsi="Arial Narrow"/>
                                <w:b/>
                                <w:spacing w:val="-1"/>
                                <w:sz w:val="24"/>
                                <w:szCs w:val="24"/>
                              </w:rPr>
                            </w:pPr>
                            <w:r>
                              <w:rPr>
                                <w:rFonts w:ascii="Arial Narrow" w:eastAsia="Arial" w:hAnsi="Arial Narrow"/>
                                <w:b/>
                                <w:spacing w:val="-1"/>
                                <w:sz w:val="24"/>
                                <w:szCs w:val="24"/>
                              </w:rPr>
                              <w:t>1</w:t>
                            </w:r>
                            <w:r w:rsidRPr="008C2560">
                              <w:rPr>
                                <w:rFonts w:ascii="Arial Narrow" w:eastAsia="Arial" w:hAnsi="Arial Narrow"/>
                                <w:b/>
                                <w:spacing w:val="-1"/>
                                <w:sz w:val="24"/>
                                <w:szCs w:val="24"/>
                              </w:rPr>
                              <w:t xml:space="preserve">. </w:t>
                            </w:r>
                            <w:r>
                              <w:rPr>
                                <w:rFonts w:ascii="Arial Narrow" w:eastAsia="Arial" w:hAnsi="Arial Narrow"/>
                                <w:b/>
                                <w:spacing w:val="-1"/>
                                <w:sz w:val="24"/>
                                <w:szCs w:val="24"/>
                              </w:rPr>
                              <w:t>Ich erkläre hiermit meine Teilnahme</w:t>
                            </w:r>
                          </w:p>
                          <w:p w14:paraId="0C6AA91A" w14:textId="77777777" w:rsidR="00345444" w:rsidRDefault="00AD0551" w:rsidP="00AD0551">
                            <w:pPr>
                              <w:spacing w:after="0" w:line="240" w:lineRule="auto"/>
                              <w:ind w:left="57"/>
                              <w:rPr>
                                <w:rFonts w:ascii="Arial Narrow" w:eastAsia="Arial" w:hAnsi="Arial Narrow"/>
                                <w:bCs/>
                                <w:spacing w:val="-1"/>
                                <w:sz w:val="20"/>
                                <w:szCs w:val="20"/>
                              </w:rPr>
                            </w:pPr>
                            <w:permStart w:id="1194141519" w:edGrp="everyone"/>
                            <w:r w:rsidRPr="00AD0551">
                              <w:rPr>
                                <w:rFonts w:ascii="Arial Narrow" w:eastAsia="Arial" w:hAnsi="Arial Narrow"/>
                                <w:bCs/>
                                <w:spacing w:val="-1"/>
                                <w:sz w:val="20"/>
                                <w:szCs w:val="20"/>
                              </w:rPr>
                              <w:t>Mein</w:t>
                            </w:r>
                            <w:r w:rsidR="00345444">
                              <w:rPr>
                                <w:rFonts w:ascii="Arial Narrow" w:eastAsia="Arial" w:hAnsi="Arial Narrow"/>
                                <w:bCs/>
                                <w:spacing w:val="-1"/>
                                <w:sz w:val="20"/>
                                <w:szCs w:val="20"/>
                              </w:rPr>
                              <w:t>e</w:t>
                            </w:r>
                            <w:r w:rsidRPr="00AD0551">
                              <w:rPr>
                                <w:rFonts w:ascii="Arial Narrow" w:eastAsia="Arial" w:hAnsi="Arial Narrow"/>
                                <w:bCs/>
                                <w:spacing w:val="-1"/>
                                <w:sz w:val="20"/>
                                <w:szCs w:val="20"/>
                              </w:rPr>
                              <w:t xml:space="preserve"> </w:t>
                            </w:r>
                            <w:r w:rsidR="00345444">
                              <w:rPr>
                                <w:rFonts w:ascii="Arial Narrow" w:eastAsia="Arial" w:hAnsi="Arial Narrow"/>
                                <w:bCs/>
                                <w:spacing w:val="-1"/>
                                <w:sz w:val="20"/>
                                <w:szCs w:val="20"/>
                              </w:rPr>
                              <w:t>behandelnde Ärztin/</w:t>
                            </w:r>
                            <w:r w:rsidR="00D8342A">
                              <w:rPr>
                                <w:rFonts w:ascii="Arial Narrow" w:eastAsia="Arial" w:hAnsi="Arial Narrow"/>
                                <w:bCs/>
                                <w:spacing w:val="-1"/>
                                <w:sz w:val="20"/>
                                <w:szCs w:val="20"/>
                              </w:rPr>
                              <w:t xml:space="preserve">mein </w:t>
                            </w:r>
                            <w:r w:rsidRPr="00AD0551">
                              <w:rPr>
                                <w:rFonts w:ascii="Arial Narrow" w:eastAsia="Arial" w:hAnsi="Arial Narrow"/>
                                <w:bCs/>
                                <w:spacing w:val="-1"/>
                                <w:sz w:val="20"/>
                                <w:szCs w:val="20"/>
                              </w:rPr>
                              <w:t xml:space="preserve">behandelnder Arzt </w:t>
                            </w:r>
                            <w:permEnd w:id="1194141519"/>
                            <w:r w:rsidRPr="00AD0551">
                              <w:rPr>
                                <w:rFonts w:ascii="Arial Narrow" w:eastAsia="Arial" w:hAnsi="Arial Narrow"/>
                                <w:bCs/>
                                <w:spacing w:val="-1"/>
                                <w:sz w:val="20"/>
                                <w:szCs w:val="20"/>
                              </w:rPr>
                              <w:t xml:space="preserve">hat mich ausführlich über die Inhalte dieser besonderen Versorgung informiert. </w:t>
                            </w:r>
                            <w:r w:rsidRPr="00AD0551">
                              <w:rPr>
                                <w:rFonts w:ascii="Arial Narrow" w:eastAsia="Arial" w:hAnsi="Arial Narrow"/>
                                <w:b/>
                                <w:spacing w:val="-1"/>
                                <w:sz w:val="20"/>
                                <w:szCs w:val="20"/>
                              </w:rPr>
                              <w:t>Eine Versicherteninformation zu dem Versorgungsangebot wurde mir ausgehändigt und ich erkläre mich auch mit den dort genannten Inhalten einverstanden</w:t>
                            </w:r>
                            <w:r w:rsidRPr="00AD0551">
                              <w:rPr>
                                <w:rFonts w:ascii="Arial Narrow" w:eastAsia="Arial" w:hAnsi="Arial Narrow"/>
                                <w:bCs/>
                                <w:spacing w:val="-1"/>
                                <w:sz w:val="20"/>
                                <w:szCs w:val="20"/>
                              </w:rPr>
                              <w:t xml:space="preserve">. Nach Ablauf der Widerrufsfrist bin ich für die Dauer von </w:t>
                            </w:r>
                            <w:permStart w:id="2122662735" w:edGrp="everyone"/>
                            <w:r w:rsidR="009454F3">
                              <w:rPr>
                                <w:rFonts w:ascii="Arial Narrow" w:eastAsia="Arial" w:hAnsi="Arial Narrow"/>
                                <w:bCs/>
                                <w:spacing w:val="-1"/>
                                <w:sz w:val="20"/>
                                <w:szCs w:val="20"/>
                              </w:rPr>
                              <w:t>Zeitangabe</w:t>
                            </w:r>
                            <w:permEnd w:id="2122662735"/>
                            <w:r w:rsidRPr="00AD0551">
                              <w:rPr>
                                <w:rFonts w:ascii="Arial Narrow" w:eastAsia="Arial" w:hAnsi="Arial Narrow"/>
                                <w:bCs/>
                                <w:spacing w:val="-1"/>
                                <w:sz w:val="20"/>
                                <w:szCs w:val="20"/>
                              </w:rPr>
                              <w:t xml:space="preserve"> an die Teilnahme gebunden. </w:t>
                            </w:r>
                            <w:permStart w:id="2021687294" w:edGrp="everyone"/>
                            <w:r w:rsidRPr="00AD0551">
                              <w:rPr>
                                <w:rFonts w:ascii="Arial Narrow" w:eastAsia="Arial" w:hAnsi="Arial Narrow"/>
                                <w:bCs/>
                                <w:spacing w:val="-1"/>
                                <w:sz w:val="20"/>
                                <w:szCs w:val="20"/>
                              </w:rPr>
                              <w:t>(ggf. Meine Teilnahme verlängert sich nach Ablauf des ersten Jahres jeweils automatisch um ein weiteres Jahr, sofern ich meine Teilnahme nicht zum Ende des Jahres mit einer Frist von sechs Wochen kündige).</w:t>
                            </w:r>
                            <w:permEnd w:id="2021687294"/>
                            <w:r w:rsidRPr="00AD0551">
                              <w:rPr>
                                <w:rFonts w:ascii="Arial Narrow" w:eastAsia="Arial" w:hAnsi="Arial Narrow"/>
                                <w:bCs/>
                                <w:spacing w:val="-1"/>
                                <w:sz w:val="20"/>
                                <w:szCs w:val="20"/>
                              </w:rPr>
                              <w:t xml:space="preserve"> Ich kann meine Teilnahme bei Vorliegen eines wichtigen Grundes jederzeit außerordentlich kündigen. </w:t>
                            </w:r>
                            <w:permStart w:id="152571317" w:edGrp="everyone"/>
                            <w:r w:rsidRPr="00AD0551">
                              <w:rPr>
                                <w:rFonts w:ascii="Arial Narrow" w:eastAsia="Arial" w:hAnsi="Arial Narrow"/>
                                <w:bCs/>
                                <w:spacing w:val="-1"/>
                                <w:sz w:val="20"/>
                                <w:szCs w:val="20"/>
                              </w:rPr>
                              <w:t xml:space="preserve">Ein wichtiger Grund liegt </w:t>
                            </w:r>
                            <w:r w:rsidR="0078252E">
                              <w:rPr>
                                <w:rFonts w:ascii="Arial Narrow" w:eastAsia="Arial" w:hAnsi="Arial Narrow"/>
                                <w:bCs/>
                                <w:spacing w:val="-1"/>
                                <w:sz w:val="20"/>
                                <w:szCs w:val="20"/>
                              </w:rPr>
                              <w:t xml:space="preserve">z.B. </w:t>
                            </w:r>
                            <w:r w:rsidRPr="00AD0551">
                              <w:rPr>
                                <w:rFonts w:ascii="Arial Narrow" w:eastAsia="Arial" w:hAnsi="Arial Narrow"/>
                                <w:bCs/>
                                <w:spacing w:val="-1"/>
                                <w:sz w:val="20"/>
                                <w:szCs w:val="20"/>
                              </w:rPr>
                              <w:t xml:space="preserve">bei einem Wohnortwechsel, einem gestörten Arzt-Patienten-Verhältnis oder auch der Praxisschließung </w:t>
                            </w:r>
                            <w:r w:rsidR="00345444">
                              <w:rPr>
                                <w:rFonts w:ascii="Arial Narrow" w:eastAsia="Arial" w:hAnsi="Arial Narrow"/>
                                <w:bCs/>
                                <w:spacing w:val="-1"/>
                                <w:sz w:val="20"/>
                                <w:szCs w:val="20"/>
                              </w:rPr>
                              <w:t>meiner mich betreuenden Ärztin/</w:t>
                            </w:r>
                            <w:r w:rsidRPr="00AD0551">
                              <w:rPr>
                                <w:rFonts w:ascii="Arial Narrow" w:eastAsia="Arial" w:hAnsi="Arial Narrow"/>
                                <w:bCs/>
                                <w:spacing w:val="-1"/>
                                <w:sz w:val="20"/>
                                <w:szCs w:val="20"/>
                              </w:rPr>
                              <w:t>meines mich betreuenden Arztes vor.</w:t>
                            </w:r>
                          </w:p>
                          <w:p w14:paraId="72E612F9" w14:textId="77777777" w:rsidR="00AD0551" w:rsidRPr="00AD0551" w:rsidRDefault="00685055" w:rsidP="00AD0551">
                            <w:pPr>
                              <w:spacing w:after="0" w:line="240" w:lineRule="auto"/>
                              <w:ind w:left="57"/>
                              <w:rPr>
                                <w:rFonts w:ascii="Arial Narrow" w:hAnsi="Arial Narrow" w:cs="UniversCom-47LightCond"/>
                                <w:bCs/>
                                <w:sz w:val="18"/>
                                <w:szCs w:val="18"/>
                              </w:rPr>
                            </w:pPr>
                            <w:r w:rsidRPr="00685055">
                              <w:rPr>
                                <w:rFonts w:ascii="Arial Narrow" w:eastAsia="Arial" w:hAnsi="Arial Narrow"/>
                                <w:bCs/>
                                <w:spacing w:val="-1"/>
                                <w:sz w:val="20"/>
                                <w:szCs w:val="20"/>
                              </w:rPr>
                              <w:t>Mir ist bekannt, dass die beteiligten Leistungserbringer eine gemeinsame Dokumentation über meine Befunddaten und den daraus resultierenden Therapieplan führen</w:t>
                            </w:r>
                            <w:r w:rsidRPr="00AD0551">
                              <w:rPr>
                                <w:rFonts w:ascii="Arial Narrow" w:eastAsia="Arial" w:hAnsi="Arial Narrow"/>
                                <w:b/>
                                <w:spacing w:val="-1"/>
                                <w:sz w:val="20"/>
                                <w:szCs w:val="20"/>
                              </w:rPr>
                              <w:t>.</w:t>
                            </w:r>
                            <w:permEnd w:id="152571317"/>
                            <w:r w:rsidR="00AD0551" w:rsidRPr="00AD0551">
                              <w:rPr>
                                <w:rFonts w:ascii="Arial Narrow" w:eastAsia="Arial" w:hAnsi="Arial Narrow"/>
                                <w:bCs/>
                                <w:spacing w:val="-1"/>
                                <w:sz w:val="20"/>
                                <w:szCs w:val="20"/>
                              </w:rPr>
                              <w:br/>
                            </w:r>
                          </w:p>
                          <w:p w14:paraId="7F72D410" w14:textId="77777777" w:rsidR="00AD0551" w:rsidRPr="002614EA" w:rsidRDefault="00AD0551" w:rsidP="00AD0551">
                            <w:pPr>
                              <w:spacing w:after="0" w:line="360" w:lineRule="auto"/>
                              <w:rPr>
                                <w:rFonts w:ascii="Arial Narrow" w:eastAsia="Arial" w:hAnsi="Arial Narrow"/>
                                <w:b/>
                                <w:spacing w:val="-1"/>
                                <w:sz w:val="20"/>
                                <w:szCs w:val="20"/>
                              </w:rPr>
                            </w:pPr>
                            <w:r>
                              <w:rPr>
                                <w:rFonts w:ascii="Arial Narrow" w:eastAsia="Arial" w:hAnsi="Arial Narrow"/>
                                <w:b/>
                                <w:spacing w:val="-1"/>
                                <w:sz w:val="24"/>
                                <w:szCs w:val="24"/>
                              </w:rPr>
                              <w:t>2.</w:t>
                            </w:r>
                            <w:r w:rsidRPr="006A7396">
                              <w:rPr>
                                <w:rFonts w:ascii="Arial Narrow" w:eastAsia="Arial" w:hAnsi="Arial Narrow"/>
                                <w:b/>
                                <w:spacing w:val="-1"/>
                                <w:sz w:val="24"/>
                                <w:szCs w:val="24"/>
                              </w:rPr>
                              <w:t xml:space="preserve"> </w:t>
                            </w:r>
                            <w:r w:rsidRPr="00AD0551">
                              <w:rPr>
                                <w:rFonts w:ascii="Arial Narrow" w:eastAsia="Arial" w:hAnsi="Arial Narrow"/>
                                <w:b/>
                                <w:spacing w:val="-1"/>
                                <w:sz w:val="24"/>
                                <w:szCs w:val="24"/>
                              </w:rPr>
                              <w:t>Widerrufsrecht</w:t>
                            </w:r>
                          </w:p>
                          <w:p w14:paraId="733E6285" w14:textId="77777777" w:rsidR="008C61AE" w:rsidRPr="008C2560" w:rsidRDefault="00AD0551" w:rsidP="00685055">
                            <w:pPr>
                              <w:spacing w:after="0" w:line="240" w:lineRule="auto"/>
                              <w:rPr>
                                <w:rFonts w:ascii="Arial Narrow" w:hAnsi="Arial Narrow" w:cs="UniversCom-47LightCond"/>
                                <w:b/>
                                <w:spacing w:val="12"/>
                                <w:sz w:val="24"/>
                                <w:szCs w:val="24"/>
                              </w:rPr>
                            </w:pPr>
                            <w:r w:rsidRPr="00AD0551">
                              <w:rPr>
                                <w:rFonts w:ascii="Arial Narrow" w:eastAsia="Arial" w:hAnsi="Arial Narrow"/>
                                <w:b/>
                                <w:spacing w:val="-1"/>
                                <w:sz w:val="20"/>
                                <w:szCs w:val="20"/>
                              </w:rPr>
                              <w:t xml:space="preserve">Meine Teilnahme ist freiwillig, beginnt mit meiner Unterschrift auf der Teilnahmeerklärung und kann von mir innerhalb von zwei Wochen nach deren Abgabe schriftlich, elektronisch oder zur Niederschrift gegenüber der DAK-Gesundheit ohne Angabe von Gründen widerrufen werden. Zur Fristwahrung reicht die rechtzeitige Absendung der Widerrufserklärung an die DAK-Gesundheit. Die Widerrufsfrist beginnt erst dann, wenn die DAK-Gesundheit mich über mein Widerrufsrecht schriftlich informiert hat, frühestens jedoch mit der Abgabe der Teilnahmeerklärung. Erfolgt die Belehrung erst nach Abgabe der Teilnahmeerklärung, beginnt die Widerrufsfrist mit dem Eingang der vollständigen Widerrufsbelehrung bei mir. </w:t>
                            </w:r>
                          </w:p>
                        </w:tc>
                      </w:tr>
                      <w:tr w:rsidR="008C61AE" w:rsidRPr="008C2560" w14:paraId="0EFE632B" w14:textId="77777777" w:rsidTr="001625FA">
                        <w:trPr>
                          <w:trHeight w:val="60"/>
                        </w:trPr>
                        <w:tc>
                          <w:tcPr>
                            <w:tcW w:w="10632" w:type="dxa"/>
                          </w:tcPr>
                          <w:p w14:paraId="7F9840E4" w14:textId="77777777" w:rsidR="007868AB" w:rsidRPr="008C2560" w:rsidRDefault="007868AB" w:rsidP="00610C33">
                            <w:pPr>
                              <w:pStyle w:val="Heading1"/>
                              <w:ind w:left="113"/>
                              <w:rPr>
                                <w:rFonts w:ascii="Arial Narrow" w:hAnsi="Arial Narrow" w:cs="Arial"/>
                                <w:color w:val="E26C09"/>
                                <w:spacing w:val="-1"/>
                              </w:rPr>
                            </w:pPr>
                          </w:p>
                        </w:tc>
                      </w:tr>
                      <w:tr w:rsidR="002B7633" w:rsidRPr="008C2560" w14:paraId="4C27ED88" w14:textId="77777777" w:rsidTr="001625FA">
                        <w:trPr>
                          <w:trHeight w:val="4631"/>
                        </w:trPr>
                        <w:tc>
                          <w:tcPr>
                            <w:tcW w:w="10632" w:type="dxa"/>
                          </w:tcPr>
                          <w:p w14:paraId="502F114E" w14:textId="77777777" w:rsidR="00603B6D" w:rsidRPr="008C2560" w:rsidRDefault="00603B6D" w:rsidP="00603B6D">
                            <w:pPr>
                              <w:spacing w:after="0" w:line="360" w:lineRule="auto"/>
                              <w:rPr>
                                <w:rFonts w:ascii="Arial Narrow" w:eastAsia="Arial" w:hAnsi="Arial Narrow"/>
                                <w:b/>
                                <w:spacing w:val="-1"/>
                                <w:sz w:val="24"/>
                                <w:szCs w:val="24"/>
                              </w:rPr>
                            </w:pPr>
                            <w:r>
                              <w:rPr>
                                <w:rFonts w:ascii="Arial Narrow" w:eastAsia="Arial" w:hAnsi="Arial Narrow"/>
                                <w:b/>
                                <w:spacing w:val="-1"/>
                                <w:sz w:val="24"/>
                                <w:szCs w:val="24"/>
                              </w:rPr>
                              <w:t xml:space="preserve">3. </w:t>
                            </w:r>
                            <w:r w:rsidRPr="008C2560">
                              <w:rPr>
                                <w:rFonts w:ascii="Arial Narrow" w:eastAsia="Arial" w:hAnsi="Arial Narrow"/>
                                <w:b/>
                                <w:spacing w:val="-1"/>
                                <w:sz w:val="24"/>
                                <w:szCs w:val="24"/>
                              </w:rPr>
                              <w:t>Einwilligungserklärung zur Datenverarbeitung</w:t>
                            </w:r>
                          </w:p>
                          <w:p w14:paraId="38B7CF61" w14:textId="77777777" w:rsidR="002B7633" w:rsidRDefault="00603B6D" w:rsidP="00603B6D">
                            <w:pPr>
                              <w:spacing w:after="0" w:line="240" w:lineRule="auto"/>
                              <w:rPr>
                                <w:rFonts w:ascii="Arial Narrow" w:eastAsia="Arial" w:hAnsi="Arial Narrow"/>
                                <w:b/>
                                <w:spacing w:val="-1"/>
                                <w:sz w:val="20"/>
                                <w:szCs w:val="20"/>
                              </w:rPr>
                            </w:pPr>
                            <w:r w:rsidRPr="00CF304A">
                              <w:rPr>
                                <w:rFonts w:ascii="Arial Narrow" w:eastAsia="Arial" w:hAnsi="Arial Narrow"/>
                                <w:b/>
                                <w:spacing w:val="-1"/>
                                <w:sz w:val="20"/>
                                <w:szCs w:val="20"/>
                              </w:rPr>
                              <w:t>Ich willige in die Verarbeitung und Nutzung meiner im Rahmen dieser Versorgung erhobenen medizinischen und persönlichen Daten ein. Das mir ausgehändigte Datenschutzmerkblatt habe ich gelesen und verstanden. Ich erkläre mich auch mit den dort genannten Inhalten einverstanden.</w:t>
                            </w:r>
                            <w:r>
                              <w:rPr>
                                <w:rFonts w:ascii="Arial Narrow" w:eastAsia="Arial" w:hAnsi="Arial Narrow"/>
                                <w:b/>
                                <w:spacing w:val="-1"/>
                                <w:sz w:val="20"/>
                                <w:szCs w:val="20"/>
                              </w:rPr>
                              <w:t xml:space="preserve"> </w:t>
                            </w:r>
                            <w:r w:rsidRPr="00CF304A">
                              <w:rPr>
                                <w:rFonts w:ascii="Arial Narrow" w:eastAsia="Arial" w:hAnsi="Arial Narrow"/>
                                <w:b/>
                                <w:spacing w:val="-1"/>
                                <w:sz w:val="20"/>
                                <w:szCs w:val="20"/>
                              </w:rPr>
                              <w:t xml:space="preserve">Ich weiß, dass die Einwilligung zur Datenerhebung, Datenverarbeitung und Datennutzung freiwillig und die Voraussetzung für die Teilnahme an dieser besonderen Versorgung ist. Ich kann meine Einwilligung jederzeit </w:t>
                            </w:r>
                            <w:permStart w:id="268246858" w:edGrp="everyone"/>
                            <w:r w:rsidRPr="00CF304A">
                              <w:rPr>
                                <w:rFonts w:ascii="Arial Narrow" w:eastAsia="Arial" w:hAnsi="Arial Narrow"/>
                                <w:b/>
                                <w:spacing w:val="-1"/>
                                <w:sz w:val="20"/>
                                <w:szCs w:val="20"/>
                              </w:rPr>
                              <w:t xml:space="preserve">gegenüber </w:t>
                            </w:r>
                            <w:r w:rsidR="00345444">
                              <w:rPr>
                                <w:rFonts w:ascii="Arial Narrow" w:eastAsia="Arial" w:hAnsi="Arial Narrow"/>
                                <w:b/>
                                <w:spacing w:val="-1"/>
                                <w:sz w:val="20"/>
                                <w:szCs w:val="20"/>
                              </w:rPr>
                              <w:t>meiner mich behandelnden Ärztin/</w:t>
                            </w:r>
                            <w:r w:rsidRPr="00CF304A">
                              <w:rPr>
                                <w:rFonts w:ascii="Arial Narrow" w:eastAsia="Arial" w:hAnsi="Arial Narrow"/>
                                <w:b/>
                                <w:spacing w:val="-1"/>
                                <w:sz w:val="20"/>
                                <w:szCs w:val="20"/>
                              </w:rPr>
                              <w:t>meinem behandelnden Arzt</w:t>
                            </w:r>
                            <w:r>
                              <w:rPr>
                                <w:rFonts w:ascii="Arial Narrow" w:eastAsia="Arial" w:hAnsi="Arial Narrow"/>
                                <w:b/>
                                <w:spacing w:val="-1"/>
                                <w:sz w:val="20"/>
                                <w:szCs w:val="20"/>
                              </w:rPr>
                              <w:t xml:space="preserve"> o</w:t>
                            </w:r>
                            <w:r w:rsidRPr="00CF304A">
                              <w:rPr>
                                <w:rFonts w:ascii="Arial Narrow" w:eastAsia="Arial" w:hAnsi="Arial Narrow"/>
                                <w:b/>
                                <w:spacing w:val="-1"/>
                                <w:sz w:val="20"/>
                                <w:szCs w:val="20"/>
                              </w:rPr>
                              <w:t>der Name Managementgesellschaft</w:t>
                            </w:r>
                            <w:permEnd w:id="268246858"/>
                            <w:r w:rsidRPr="00CF304A">
                              <w:rPr>
                                <w:rFonts w:ascii="Arial Narrow" w:eastAsia="Arial" w:hAnsi="Arial Narrow"/>
                                <w:b/>
                                <w:spacing w:val="-1"/>
                                <w:sz w:val="20"/>
                                <w:szCs w:val="20"/>
                              </w:rPr>
                              <w:t xml:space="preserve"> oder der DAK-Gesundheit widerrufen. Eine Teilnahme an diesem Versorgungsangebot ist dann jedoch nicht mehr möglich.</w:t>
                            </w:r>
                          </w:p>
                          <w:p w14:paraId="7E9B813E" w14:textId="77777777" w:rsidR="00603B6D" w:rsidRDefault="00603B6D" w:rsidP="00603B6D">
                            <w:pPr>
                              <w:spacing w:after="0" w:line="240" w:lineRule="auto"/>
                              <w:rPr>
                                <w:rFonts w:ascii="Arial Narrow" w:eastAsia="Arial" w:hAnsi="Arial Narrow"/>
                                <w:b/>
                                <w:spacing w:val="-1"/>
                                <w:sz w:val="20"/>
                                <w:szCs w:val="20"/>
                              </w:rPr>
                            </w:pPr>
                          </w:p>
                          <w:p w14:paraId="2EBA32E4" w14:textId="77777777" w:rsidR="00603B6D" w:rsidRDefault="00603B6D" w:rsidP="00603B6D">
                            <w:pPr>
                              <w:spacing w:after="0" w:line="240" w:lineRule="auto"/>
                              <w:rPr>
                                <w:rFonts w:ascii="Arial Narrow" w:eastAsia="Arial" w:hAnsi="Arial Narrow"/>
                                <w:b/>
                                <w:spacing w:val="-1"/>
                                <w:sz w:val="24"/>
                                <w:szCs w:val="24"/>
                              </w:rPr>
                            </w:pPr>
                            <w:r>
                              <w:rPr>
                                <w:rFonts w:ascii="Arial Narrow" w:eastAsia="Arial" w:hAnsi="Arial Narrow"/>
                                <w:b/>
                                <w:spacing w:val="-1"/>
                                <w:sz w:val="24"/>
                                <w:szCs w:val="24"/>
                              </w:rPr>
                              <w:t xml:space="preserve">4. </w:t>
                            </w:r>
                            <w:r w:rsidRPr="006A7396">
                              <w:rPr>
                                <w:rFonts w:ascii="Arial Narrow" w:eastAsia="Arial" w:hAnsi="Arial Narrow"/>
                                <w:b/>
                                <w:spacing w:val="-1"/>
                                <w:sz w:val="24"/>
                                <w:szCs w:val="24"/>
                              </w:rPr>
                              <w:t>Einverständniserklärung zur Erhebung und Nutzung von Daten zur Evaluation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12"/>
                            </w:tblGrid>
                            <w:tr w:rsidR="001625FA" w:rsidRPr="00603B6D" w14:paraId="6A13B19F" w14:textId="77777777" w:rsidTr="001625FA">
                              <w:trPr>
                                <w:trHeight w:val="1876"/>
                              </w:trPr>
                              <w:tc>
                                <w:tcPr>
                                  <w:tcW w:w="10412" w:type="dxa"/>
                                </w:tcPr>
                                <w:p w14:paraId="383F28F9" w14:textId="07878779" w:rsidR="001625FA" w:rsidRPr="00603B6D" w:rsidRDefault="001625FA" w:rsidP="001625FA">
                                  <w:pPr>
                                    <w:rPr>
                                      <w:rFonts w:ascii="Arial Narrow" w:eastAsia="Arial" w:hAnsi="Arial Narrow"/>
                                      <w:b/>
                                      <w:spacing w:val="-1"/>
                                      <w:sz w:val="20"/>
                                      <w:szCs w:val="20"/>
                                    </w:rPr>
                                  </w:pPr>
                                  <w:r w:rsidRPr="00E92C35">
                                    <w:rPr>
                                      <w:rFonts w:ascii="Arial Narrow" w:eastAsia="Arial" w:hAnsi="Arial Narrow"/>
                                      <w:b/>
                                      <w:spacing w:val="-1"/>
                                      <w:sz w:val="52"/>
                                      <w:szCs w:val="52"/>
                                    </w:rPr>
                                    <w:t>□</w:t>
                                  </w:r>
                                  <w:r>
                                    <w:rPr>
                                      <w:rFonts w:ascii="Arial Narrow" w:eastAsia="Arial" w:hAnsi="Arial Narrow"/>
                                      <w:b/>
                                      <w:spacing w:val="-1"/>
                                      <w:sz w:val="52"/>
                                      <w:szCs w:val="52"/>
                                    </w:rPr>
                                    <w:t xml:space="preserve"> </w:t>
                                  </w:r>
                                  <w:r w:rsidRPr="00603B6D">
                                    <w:rPr>
                                      <w:rFonts w:ascii="Arial Narrow" w:eastAsia="Arial" w:hAnsi="Arial Narrow"/>
                                      <w:b/>
                                      <w:spacing w:val="-1"/>
                                      <w:sz w:val="20"/>
                                      <w:szCs w:val="20"/>
                                    </w:rPr>
                                    <w:t>Ich bin damit einverstanden, dass zur Überprüfung der Wirksamkeit, für Maßnahmen der Qualitätssicherung, für Bewertungen und zur Weiterentwicklung dieses</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 xml:space="preserve">Versorgungsangebotes patientenbezogene Daten erfasst, </w:t>
                                  </w:r>
                                  <w:permStart w:id="1254165095" w:edGrp="everyone"/>
                                  <w:r w:rsidRPr="00603B6D">
                                    <w:rPr>
                                      <w:rFonts w:ascii="Arial Narrow" w:eastAsia="Arial" w:hAnsi="Arial Narrow"/>
                                      <w:b/>
                                      <w:spacing w:val="-1"/>
                                      <w:sz w:val="20"/>
                                      <w:szCs w:val="20"/>
                                    </w:rPr>
                                    <w:t xml:space="preserve">anonymisiert/pseudonymisiert </w:t>
                                  </w:r>
                                  <w:permEnd w:id="1254165095"/>
                                  <w:r w:rsidRPr="00603B6D">
                                    <w:rPr>
                                      <w:rFonts w:ascii="Arial Narrow" w:eastAsia="Arial" w:hAnsi="Arial Narrow"/>
                                      <w:b/>
                                      <w:spacing w:val="-1"/>
                                      <w:sz w:val="20"/>
                                      <w:szCs w:val="20"/>
                                    </w:rPr>
                                    <w:t xml:space="preserve">erarbeitet und wissenschaftlich ausgewertet werden. Die Evaluation wird durchgeführt durch </w:t>
                                  </w:r>
                                  <w:permStart w:id="946340881" w:edGrp="everyone"/>
                                  <w:r w:rsidRPr="00603B6D">
                                    <w:rPr>
                                      <w:rFonts w:ascii="Arial Narrow" w:eastAsia="Arial" w:hAnsi="Arial Narrow"/>
                                      <w:b/>
                                      <w:spacing w:val="-1"/>
                                      <w:sz w:val="20"/>
                                      <w:szCs w:val="20"/>
                                    </w:rPr>
                                    <w:t xml:space="preserve">(Name des evaluierenden </w:t>
                                  </w:r>
                                  <w:r w:rsidRPr="00603B6D">
                                    <w:rPr>
                                      <w:rFonts w:ascii="Arial Narrow" w:eastAsia="Arial" w:hAnsi="Arial Narrow"/>
                                      <w:b/>
                                      <w:spacing w:val="-1"/>
                                      <w:sz w:val="52"/>
                                      <w:szCs w:val="52"/>
                                    </w:rPr>
                                    <w:t xml:space="preserve">      </w:t>
                                  </w:r>
                                  <w:r w:rsidRPr="00603B6D">
                                    <w:rPr>
                                      <w:rFonts w:ascii="Arial Narrow" w:eastAsia="Arial" w:hAnsi="Arial Narrow"/>
                                      <w:b/>
                                      <w:spacing w:val="-1"/>
                                      <w:sz w:val="20"/>
                                      <w:szCs w:val="20"/>
                                    </w:rPr>
                                    <w:t>Instituts)</w:t>
                                  </w:r>
                                  <w:permEnd w:id="946340881"/>
                                  <w:r w:rsidRPr="00603B6D">
                                    <w:rPr>
                                      <w:rFonts w:ascii="Arial Narrow" w:eastAsia="Arial" w:hAnsi="Arial Narrow"/>
                                      <w:b/>
                                      <w:spacing w:val="-1"/>
                                      <w:sz w:val="20"/>
                                      <w:szCs w:val="20"/>
                                    </w:rPr>
                                    <w:t xml:space="preserve">. </w:t>
                                  </w:r>
                                  <w:permStart w:id="208547586" w:edGrp="everyone"/>
                                  <w:r w:rsidRPr="00603B6D">
                                    <w:rPr>
                                      <w:rFonts w:ascii="Arial Narrow" w:eastAsia="Arial" w:hAnsi="Arial Narrow"/>
                                      <w:b/>
                                      <w:spacing w:val="-1"/>
                                      <w:sz w:val="20"/>
                                      <w:szCs w:val="20"/>
                                    </w:rPr>
                                    <w:t xml:space="preserve">Die Teilnehmerinformation </w:t>
                                  </w:r>
                                  <w:r w:rsidR="00F62F2F">
                                    <w:rPr>
                                      <w:rFonts w:ascii="Arial Narrow" w:eastAsia="Arial" w:hAnsi="Arial Narrow"/>
                                      <w:b/>
                                      <w:spacing w:val="-1"/>
                                      <w:sz w:val="20"/>
                                      <w:szCs w:val="20"/>
                                    </w:rPr>
                                    <w:t xml:space="preserve">des </w:t>
                                  </w:r>
                                  <w:r w:rsidR="00F62F2F" w:rsidRPr="00F62F2F">
                                    <w:rPr>
                                      <w:rFonts w:ascii="Arial Narrow" w:eastAsia="Arial" w:hAnsi="Arial Narrow"/>
                                      <w:b/>
                                      <w:spacing w:val="-1"/>
                                      <w:sz w:val="20"/>
                                      <w:szCs w:val="20"/>
                                    </w:rPr>
                                    <w:t>Vertrag</w:t>
                                  </w:r>
                                  <w:r w:rsidR="00F62F2F">
                                    <w:rPr>
                                      <w:rFonts w:ascii="Arial Narrow" w:eastAsia="Arial" w:hAnsi="Arial Narrow"/>
                                      <w:b/>
                                      <w:spacing w:val="-1"/>
                                      <w:sz w:val="20"/>
                                      <w:szCs w:val="20"/>
                                    </w:rPr>
                                    <w:t>es</w:t>
                                  </w:r>
                                  <w:r w:rsidR="00F62F2F" w:rsidRPr="00F62F2F">
                                    <w:rPr>
                                      <w:rFonts w:ascii="Arial Narrow" w:eastAsia="Arial" w:hAnsi="Arial Narrow"/>
                                      <w:b/>
                                      <w:spacing w:val="-1"/>
                                      <w:sz w:val="20"/>
                                      <w:szCs w:val="20"/>
                                    </w:rPr>
                                    <w:t xml:space="preserve"> zur Besonderen Versorgung nach § 140a SGB V</w:t>
                                  </w:r>
                                  <w:r w:rsidR="00F62F2F">
                                    <w:rPr>
                                      <w:rFonts w:ascii="Arial Narrow" w:eastAsia="Arial" w:hAnsi="Arial Narrow"/>
                                      <w:b/>
                                      <w:spacing w:val="-1"/>
                                      <w:sz w:val="20"/>
                                      <w:szCs w:val="20"/>
                                    </w:rPr>
                                    <w:t xml:space="preserve"> für ein</w:t>
                                  </w:r>
                                  <w:r w:rsidR="00F62F2F" w:rsidRPr="00F62F2F">
                                    <w:rPr>
                                      <w:rFonts w:ascii="Arial Narrow" w:eastAsia="Arial" w:hAnsi="Arial Narrow"/>
                                      <w:b/>
                                      <w:spacing w:val="-1"/>
                                      <w:sz w:val="20"/>
                                      <w:szCs w:val="20"/>
                                    </w:rPr>
                                    <w:t xml:space="preserve"> Ärztliches Zweitmeinungsverfahren bei orthopädischen Erkrankungen</w:t>
                                  </w:r>
                                  <w:r w:rsidR="00F62F2F">
                                    <w:rPr>
                                      <w:rFonts w:ascii="Arial Narrow" w:eastAsia="Arial" w:hAnsi="Arial Narrow"/>
                                      <w:b/>
                                      <w:spacing w:val="-1"/>
                                      <w:sz w:val="20"/>
                                      <w:szCs w:val="20"/>
                                    </w:rPr>
                                    <w:t xml:space="preserve"> </w:t>
                                  </w:r>
                                  <w:r w:rsidRPr="00603B6D">
                                    <w:rPr>
                                      <w:rFonts w:ascii="Arial Narrow" w:eastAsia="Arial" w:hAnsi="Arial Narrow"/>
                                      <w:b/>
                                      <w:spacing w:val="-1"/>
                                      <w:sz w:val="20"/>
                                      <w:szCs w:val="20"/>
                                    </w:rPr>
                                    <w:t xml:space="preserve">habe ich gelesen und </w:t>
                                  </w:r>
                                  <w:r w:rsidR="006221E1">
                                    <w:rPr>
                                      <w:rFonts w:ascii="Arial Narrow" w:eastAsia="Arial" w:hAnsi="Arial Narrow"/>
                                      <w:b/>
                                      <w:spacing w:val="-1"/>
                                      <w:sz w:val="20"/>
                                      <w:szCs w:val="20"/>
                                    </w:rPr>
                                    <w:t>er</w:t>
                                  </w:r>
                                  <w:r w:rsidRPr="00603B6D">
                                    <w:rPr>
                                      <w:rFonts w:ascii="Arial Narrow" w:eastAsia="Arial" w:hAnsi="Arial Narrow"/>
                                      <w:b/>
                                      <w:spacing w:val="-1"/>
                                      <w:sz w:val="20"/>
                                      <w:szCs w:val="20"/>
                                    </w:rPr>
                                    <w:t>kläre</w:t>
                                  </w:r>
                                  <w:r w:rsidR="006221E1">
                                    <w:rPr>
                                      <w:rFonts w:ascii="Arial Narrow" w:eastAsia="Arial" w:hAnsi="Arial Narrow"/>
                                      <w:b/>
                                      <w:spacing w:val="-1"/>
                                      <w:sz w:val="20"/>
                                      <w:szCs w:val="20"/>
                                    </w:rPr>
                                    <w:t xml:space="preserve"> </w:t>
                                  </w:r>
                                  <w:r w:rsidRPr="00603B6D">
                                    <w:rPr>
                                      <w:rFonts w:ascii="Arial Narrow" w:eastAsia="Arial" w:hAnsi="Arial Narrow"/>
                                      <w:b/>
                                      <w:spacing w:val="-1"/>
                                      <w:sz w:val="20"/>
                                      <w:szCs w:val="20"/>
                                    </w:rPr>
                                    <w:t>mich auch mit den dort genannten Inhalten einverstanden.</w:t>
                                  </w:r>
                                  <w:permEnd w:id="208547586"/>
                                  <w:r w:rsidRPr="00603B6D">
                                    <w:rPr>
                                      <w:rFonts w:ascii="Arial Narrow" w:eastAsia="Arial" w:hAnsi="Arial Narrow"/>
                                      <w:b/>
                                      <w:spacing w:val="-1"/>
                                      <w:sz w:val="20"/>
                                      <w:szCs w:val="20"/>
                                    </w:rPr>
                                    <w:t xml:space="preserve"> Die Einverständniserklärung für die</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Evaluation ist nicht</w:t>
                                  </w:r>
                                  <w:r>
                                    <w:rPr>
                                      <w:rFonts w:ascii="Arial Narrow" w:eastAsia="Arial" w:hAnsi="Arial Narrow"/>
                                      <w:b/>
                                      <w:spacing w:val="-1"/>
                                      <w:sz w:val="20"/>
                                      <w:szCs w:val="20"/>
                                    </w:rPr>
                                    <w:t xml:space="preserve"> V</w:t>
                                  </w:r>
                                  <w:r w:rsidRPr="00603B6D">
                                    <w:rPr>
                                      <w:rFonts w:ascii="Arial Narrow" w:eastAsia="Arial" w:hAnsi="Arial Narrow"/>
                                      <w:b/>
                                      <w:spacing w:val="-1"/>
                                      <w:sz w:val="20"/>
                                      <w:szCs w:val="20"/>
                                    </w:rPr>
                                    <w:t>oraussetzungen für die Teilnahme an dieser</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besonderen Versorgung.</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Die Ablehnung</w:t>
                                  </w:r>
                                  <w:r>
                                    <w:rPr>
                                      <w:rFonts w:ascii="Arial Narrow" w:eastAsia="Arial" w:hAnsi="Arial Narrow"/>
                                      <w:b/>
                                      <w:spacing w:val="-1"/>
                                      <w:sz w:val="20"/>
                                      <w:szCs w:val="20"/>
                                    </w:rPr>
                                    <w:t xml:space="preserve"> </w:t>
                                  </w:r>
                                  <w:r w:rsidRPr="00603B6D">
                                    <w:rPr>
                                      <w:rFonts w:ascii="Arial Narrow" w:eastAsia="Arial" w:hAnsi="Arial Narrow"/>
                                      <w:b/>
                                      <w:spacing w:val="-1"/>
                                      <w:sz w:val="20"/>
                                      <w:szCs w:val="20"/>
                                    </w:rPr>
                                    <w:t>berührt die Teilnahme an dieser besonderen Versorgung nicht.</w:t>
                                  </w:r>
                                </w:p>
                              </w:tc>
                            </w:tr>
                          </w:tbl>
                          <w:p w14:paraId="10920073" w14:textId="77777777" w:rsidR="00603B6D" w:rsidRPr="00603B6D" w:rsidRDefault="00603B6D" w:rsidP="00603B6D">
                            <w:pPr>
                              <w:spacing w:after="0" w:line="240" w:lineRule="auto"/>
                              <w:rPr>
                                <w:rFonts w:ascii="Arial Narrow" w:eastAsia="Arial" w:hAnsi="Arial Narrow"/>
                                <w:b/>
                                <w:spacing w:val="-1"/>
                                <w:sz w:val="20"/>
                                <w:szCs w:val="20"/>
                              </w:rPr>
                            </w:pPr>
                          </w:p>
                        </w:tc>
                      </w:tr>
                    </w:tbl>
                    <w:p w14:paraId="32D04543" w14:textId="77777777" w:rsidR="008C61AE" w:rsidRPr="008C2560" w:rsidRDefault="008C61AE" w:rsidP="008C61AE">
                      <w:pPr>
                        <w:rPr>
                          <w:rFonts w:ascii="Arial Narrow" w:hAnsi="Arial Narrow"/>
                        </w:rPr>
                      </w:pPr>
                    </w:p>
                    <w:p w14:paraId="7AFDE06C" w14:textId="77777777" w:rsidR="008C61AE" w:rsidRPr="008C2560" w:rsidRDefault="008C61AE" w:rsidP="008C61AE">
                      <w:pPr>
                        <w:rPr>
                          <w:rFonts w:ascii="Arial Narrow" w:hAnsi="Arial Narrow"/>
                        </w:rPr>
                      </w:pPr>
                    </w:p>
                    <w:p w14:paraId="78977B34" w14:textId="77777777" w:rsidR="008C61AE" w:rsidRPr="008C2560" w:rsidRDefault="008C61AE" w:rsidP="008C61AE">
                      <w:pPr>
                        <w:rPr>
                          <w:rFonts w:ascii="Arial Narrow" w:hAnsi="Arial Narrow"/>
                        </w:rPr>
                      </w:pPr>
                    </w:p>
                    <w:p w14:paraId="665E705A" w14:textId="77777777" w:rsidR="008C61AE" w:rsidRPr="008C2560" w:rsidRDefault="008C61AE" w:rsidP="008C61AE">
                      <w:pPr>
                        <w:rPr>
                          <w:rFonts w:ascii="Arial Narrow" w:hAnsi="Arial Narrow"/>
                        </w:rPr>
                      </w:pPr>
                    </w:p>
                    <w:p w14:paraId="50090D47" w14:textId="77777777" w:rsidR="008C61AE" w:rsidRPr="008C2560" w:rsidRDefault="008C61AE" w:rsidP="008C61AE">
                      <w:pPr>
                        <w:rPr>
                          <w:rFonts w:ascii="Arial Narrow" w:hAnsi="Arial Narrow"/>
                        </w:rPr>
                      </w:pPr>
                    </w:p>
                    <w:p w14:paraId="064F3BCE" w14:textId="77777777" w:rsidR="008C61AE" w:rsidRPr="008C2560" w:rsidRDefault="008C61AE" w:rsidP="008C61AE">
                      <w:pPr>
                        <w:rPr>
                          <w:rFonts w:ascii="Arial Narrow" w:hAnsi="Arial Narrow"/>
                        </w:rPr>
                      </w:pPr>
                    </w:p>
                  </w:txbxContent>
                </v:textbox>
                <w10:wrap anchorx="page" anchory="margin"/>
              </v:shape>
            </w:pict>
          </mc:Fallback>
        </mc:AlternateContent>
      </w:r>
    </w:p>
    <w:p w14:paraId="2526C150" w14:textId="77777777" w:rsidR="004C5034" w:rsidRDefault="004C5034" w:rsidP="009666F2">
      <w:pPr>
        <w:spacing w:after="0" w:line="240" w:lineRule="auto"/>
        <w:ind w:right="-685"/>
        <w:rPr>
          <w:sz w:val="16"/>
          <w:szCs w:val="21"/>
        </w:rPr>
      </w:pPr>
    </w:p>
    <w:p w14:paraId="5AD2DA0D" w14:textId="77777777" w:rsidR="00296C5C" w:rsidRDefault="00296C5C" w:rsidP="00096F6A">
      <w:pPr>
        <w:spacing w:after="0" w:line="240" w:lineRule="auto"/>
        <w:ind w:left="-709" w:right="-685"/>
        <w:rPr>
          <w:sz w:val="16"/>
          <w:szCs w:val="21"/>
        </w:rPr>
      </w:pPr>
    </w:p>
    <w:p w14:paraId="66040335" w14:textId="77777777" w:rsidR="00296C5C" w:rsidRDefault="00296C5C" w:rsidP="00096F6A">
      <w:pPr>
        <w:spacing w:after="0" w:line="240" w:lineRule="auto"/>
        <w:ind w:left="-709" w:right="-685"/>
        <w:rPr>
          <w:sz w:val="16"/>
          <w:szCs w:val="21"/>
        </w:rPr>
      </w:pPr>
    </w:p>
    <w:p w14:paraId="42FBE3F7" w14:textId="77777777" w:rsidR="00296C5C" w:rsidRDefault="00296C5C" w:rsidP="00096F6A">
      <w:pPr>
        <w:spacing w:after="0" w:line="240" w:lineRule="auto"/>
        <w:ind w:left="-709" w:right="-685"/>
        <w:rPr>
          <w:sz w:val="16"/>
          <w:szCs w:val="21"/>
        </w:rPr>
      </w:pPr>
    </w:p>
    <w:p w14:paraId="54656128" w14:textId="77777777" w:rsidR="00296C5C" w:rsidRDefault="00296C5C" w:rsidP="00096F6A">
      <w:pPr>
        <w:spacing w:after="0" w:line="240" w:lineRule="auto"/>
        <w:ind w:left="-709" w:right="-685"/>
        <w:rPr>
          <w:sz w:val="16"/>
          <w:szCs w:val="21"/>
        </w:rPr>
      </w:pPr>
    </w:p>
    <w:p w14:paraId="504D20FC" w14:textId="77777777" w:rsidR="00296C5C" w:rsidRDefault="00296C5C" w:rsidP="00096F6A">
      <w:pPr>
        <w:spacing w:after="0" w:line="240" w:lineRule="auto"/>
        <w:ind w:left="-709" w:right="-685"/>
        <w:rPr>
          <w:sz w:val="16"/>
          <w:szCs w:val="21"/>
        </w:rPr>
      </w:pPr>
    </w:p>
    <w:p w14:paraId="39F73B24" w14:textId="77777777" w:rsidR="00296C5C" w:rsidRDefault="00296C5C" w:rsidP="00096F6A">
      <w:pPr>
        <w:spacing w:after="0" w:line="240" w:lineRule="auto"/>
        <w:ind w:left="-709" w:right="-685"/>
        <w:rPr>
          <w:sz w:val="16"/>
          <w:szCs w:val="21"/>
        </w:rPr>
      </w:pPr>
    </w:p>
    <w:p w14:paraId="5CA49484" w14:textId="77777777" w:rsidR="00296C5C" w:rsidRDefault="00296C5C" w:rsidP="00096F6A">
      <w:pPr>
        <w:spacing w:after="0" w:line="240" w:lineRule="auto"/>
        <w:ind w:left="-709" w:right="-685"/>
        <w:rPr>
          <w:sz w:val="16"/>
          <w:szCs w:val="21"/>
        </w:rPr>
      </w:pPr>
    </w:p>
    <w:p w14:paraId="30E26DE3" w14:textId="77777777" w:rsidR="00296C5C" w:rsidRDefault="00296C5C" w:rsidP="00096F6A">
      <w:pPr>
        <w:spacing w:after="0" w:line="240" w:lineRule="auto"/>
        <w:ind w:left="-709" w:right="-685"/>
        <w:rPr>
          <w:sz w:val="16"/>
          <w:szCs w:val="21"/>
        </w:rPr>
      </w:pPr>
    </w:p>
    <w:p w14:paraId="799E6073" w14:textId="77777777" w:rsidR="00296C5C" w:rsidRDefault="00296C5C" w:rsidP="00096F6A">
      <w:pPr>
        <w:spacing w:after="0" w:line="240" w:lineRule="auto"/>
        <w:ind w:left="-709" w:right="-685"/>
        <w:rPr>
          <w:sz w:val="16"/>
          <w:szCs w:val="21"/>
        </w:rPr>
      </w:pPr>
    </w:p>
    <w:p w14:paraId="4BE70474" w14:textId="77777777" w:rsidR="00296C5C" w:rsidRDefault="00296C5C" w:rsidP="00096F6A">
      <w:pPr>
        <w:spacing w:after="0" w:line="240" w:lineRule="auto"/>
        <w:ind w:left="-709" w:right="-685"/>
        <w:rPr>
          <w:sz w:val="16"/>
          <w:szCs w:val="21"/>
        </w:rPr>
      </w:pPr>
    </w:p>
    <w:p w14:paraId="78A2A689" w14:textId="77777777" w:rsidR="00296C5C" w:rsidRDefault="00296C5C" w:rsidP="00096F6A">
      <w:pPr>
        <w:spacing w:after="0" w:line="240" w:lineRule="auto"/>
        <w:ind w:left="-709" w:right="-685"/>
        <w:rPr>
          <w:sz w:val="16"/>
          <w:szCs w:val="21"/>
        </w:rPr>
      </w:pPr>
    </w:p>
    <w:p w14:paraId="12DBD227" w14:textId="77777777" w:rsidR="00296C5C" w:rsidRDefault="00296C5C" w:rsidP="00096F6A">
      <w:pPr>
        <w:spacing w:after="0" w:line="240" w:lineRule="auto"/>
        <w:ind w:left="-709" w:right="-685"/>
        <w:rPr>
          <w:sz w:val="16"/>
          <w:szCs w:val="21"/>
        </w:rPr>
      </w:pPr>
    </w:p>
    <w:p w14:paraId="1619E9BA" w14:textId="77777777" w:rsidR="00296C5C" w:rsidRDefault="00296C5C" w:rsidP="00096F6A">
      <w:pPr>
        <w:spacing w:after="0" w:line="240" w:lineRule="auto"/>
        <w:ind w:left="-709" w:right="-685"/>
        <w:rPr>
          <w:sz w:val="16"/>
          <w:szCs w:val="21"/>
        </w:rPr>
      </w:pPr>
    </w:p>
    <w:p w14:paraId="7B2849F3" w14:textId="77777777" w:rsidR="00296C5C" w:rsidRDefault="00296C5C" w:rsidP="00096F6A">
      <w:pPr>
        <w:spacing w:after="0" w:line="240" w:lineRule="auto"/>
        <w:ind w:left="-709" w:right="-685"/>
        <w:rPr>
          <w:sz w:val="16"/>
          <w:szCs w:val="21"/>
        </w:rPr>
      </w:pPr>
    </w:p>
    <w:p w14:paraId="53A9F71F" w14:textId="77777777" w:rsidR="00296C5C" w:rsidRDefault="00296C5C" w:rsidP="00096F6A">
      <w:pPr>
        <w:spacing w:after="0" w:line="240" w:lineRule="auto"/>
        <w:ind w:left="-709" w:right="-685"/>
        <w:rPr>
          <w:sz w:val="16"/>
          <w:szCs w:val="21"/>
        </w:rPr>
      </w:pPr>
    </w:p>
    <w:p w14:paraId="3A7A463D" w14:textId="77777777" w:rsidR="00296C5C" w:rsidRDefault="00296C5C" w:rsidP="00096F6A">
      <w:pPr>
        <w:spacing w:after="0" w:line="240" w:lineRule="auto"/>
        <w:ind w:left="-709" w:right="-685"/>
        <w:rPr>
          <w:sz w:val="16"/>
          <w:szCs w:val="21"/>
        </w:rPr>
      </w:pPr>
    </w:p>
    <w:p w14:paraId="7FE5742A" w14:textId="77777777" w:rsidR="00296C5C" w:rsidRDefault="00296C5C" w:rsidP="00096F6A">
      <w:pPr>
        <w:spacing w:after="0" w:line="240" w:lineRule="auto"/>
        <w:ind w:left="-709" w:right="-685"/>
        <w:rPr>
          <w:sz w:val="16"/>
          <w:szCs w:val="21"/>
        </w:rPr>
      </w:pPr>
    </w:p>
    <w:p w14:paraId="20A65F94" w14:textId="77777777" w:rsidR="00296C5C" w:rsidRDefault="00296C5C" w:rsidP="00096F6A">
      <w:pPr>
        <w:spacing w:after="0" w:line="240" w:lineRule="auto"/>
        <w:ind w:left="-709" w:right="-685"/>
        <w:rPr>
          <w:sz w:val="16"/>
          <w:szCs w:val="21"/>
        </w:rPr>
      </w:pPr>
    </w:p>
    <w:p w14:paraId="29AD6F08" w14:textId="77777777" w:rsidR="00296C5C" w:rsidRDefault="00296C5C" w:rsidP="00096F6A">
      <w:pPr>
        <w:spacing w:after="0" w:line="240" w:lineRule="auto"/>
        <w:ind w:left="-709" w:right="-685"/>
        <w:rPr>
          <w:sz w:val="16"/>
          <w:szCs w:val="21"/>
        </w:rPr>
      </w:pPr>
    </w:p>
    <w:p w14:paraId="7D895D92" w14:textId="77777777" w:rsidR="00296C5C" w:rsidRDefault="00296C5C" w:rsidP="00096F6A">
      <w:pPr>
        <w:spacing w:after="0" w:line="240" w:lineRule="auto"/>
        <w:ind w:left="-709" w:right="-685"/>
        <w:rPr>
          <w:sz w:val="16"/>
          <w:szCs w:val="21"/>
        </w:rPr>
      </w:pPr>
    </w:p>
    <w:p w14:paraId="19D797D0" w14:textId="77777777" w:rsidR="00296C5C" w:rsidRDefault="00296C5C" w:rsidP="00096F6A">
      <w:pPr>
        <w:spacing w:after="0" w:line="240" w:lineRule="auto"/>
        <w:ind w:left="-709" w:right="-685"/>
        <w:rPr>
          <w:sz w:val="16"/>
          <w:szCs w:val="21"/>
        </w:rPr>
      </w:pPr>
    </w:p>
    <w:p w14:paraId="7EE7BE15" w14:textId="77777777" w:rsidR="00296C5C" w:rsidRDefault="00296C5C" w:rsidP="00096F6A">
      <w:pPr>
        <w:spacing w:after="0" w:line="240" w:lineRule="auto"/>
        <w:ind w:left="-709" w:right="-685"/>
        <w:rPr>
          <w:sz w:val="16"/>
          <w:szCs w:val="21"/>
        </w:rPr>
      </w:pPr>
    </w:p>
    <w:p w14:paraId="1B741C53" w14:textId="77777777" w:rsidR="00296C5C" w:rsidRDefault="00296C5C" w:rsidP="00096F6A">
      <w:pPr>
        <w:spacing w:after="0" w:line="240" w:lineRule="auto"/>
        <w:ind w:left="-709" w:right="-685"/>
        <w:rPr>
          <w:sz w:val="16"/>
          <w:szCs w:val="21"/>
        </w:rPr>
      </w:pPr>
    </w:p>
    <w:p w14:paraId="506F56D2" w14:textId="77777777" w:rsidR="00296C5C" w:rsidRDefault="00296C5C" w:rsidP="00096F6A">
      <w:pPr>
        <w:spacing w:after="0" w:line="240" w:lineRule="auto"/>
        <w:ind w:left="-709" w:right="-685"/>
        <w:rPr>
          <w:sz w:val="16"/>
          <w:szCs w:val="21"/>
        </w:rPr>
      </w:pPr>
    </w:p>
    <w:p w14:paraId="5A6298BE" w14:textId="77777777" w:rsidR="00296C5C" w:rsidRDefault="00296C5C" w:rsidP="00096F6A">
      <w:pPr>
        <w:spacing w:after="0" w:line="240" w:lineRule="auto"/>
        <w:ind w:left="-709" w:right="-685"/>
        <w:rPr>
          <w:sz w:val="16"/>
          <w:szCs w:val="21"/>
        </w:rPr>
      </w:pPr>
    </w:p>
    <w:p w14:paraId="138AA4CA" w14:textId="77777777" w:rsidR="00296C5C" w:rsidRDefault="00296C5C" w:rsidP="00096F6A">
      <w:pPr>
        <w:spacing w:after="0" w:line="240" w:lineRule="auto"/>
        <w:ind w:left="-709" w:right="-685"/>
        <w:rPr>
          <w:sz w:val="16"/>
          <w:szCs w:val="21"/>
        </w:rPr>
      </w:pPr>
    </w:p>
    <w:p w14:paraId="48E0A536" w14:textId="77777777" w:rsidR="00296C5C" w:rsidRDefault="00296C5C" w:rsidP="00CE4E17">
      <w:pPr>
        <w:rPr>
          <w:sz w:val="16"/>
          <w:szCs w:val="21"/>
        </w:rPr>
      </w:pPr>
    </w:p>
    <w:p w14:paraId="6D2EDB8F" w14:textId="77777777" w:rsidR="00296C5C" w:rsidRDefault="00296C5C" w:rsidP="00096F6A">
      <w:pPr>
        <w:spacing w:after="0" w:line="240" w:lineRule="auto"/>
        <w:ind w:left="-709" w:right="-685"/>
        <w:rPr>
          <w:sz w:val="16"/>
          <w:szCs w:val="21"/>
        </w:rPr>
      </w:pPr>
    </w:p>
    <w:p w14:paraId="39AA0013" w14:textId="77777777" w:rsidR="00296C5C" w:rsidRDefault="00296C5C" w:rsidP="00096F6A">
      <w:pPr>
        <w:spacing w:after="0" w:line="240" w:lineRule="auto"/>
        <w:ind w:left="-709" w:right="-685"/>
        <w:rPr>
          <w:sz w:val="16"/>
          <w:szCs w:val="21"/>
        </w:rPr>
      </w:pPr>
    </w:p>
    <w:p w14:paraId="49D1ADF2" w14:textId="77777777" w:rsidR="00296C5C" w:rsidRDefault="00296C5C" w:rsidP="00096F6A">
      <w:pPr>
        <w:spacing w:after="0" w:line="240" w:lineRule="auto"/>
        <w:ind w:left="-709" w:right="-685"/>
        <w:rPr>
          <w:sz w:val="16"/>
          <w:szCs w:val="21"/>
        </w:rPr>
      </w:pPr>
    </w:p>
    <w:p w14:paraId="0C0AFCFA" w14:textId="77777777" w:rsidR="00296C5C" w:rsidRDefault="00296C5C" w:rsidP="00096F6A">
      <w:pPr>
        <w:spacing w:after="0" w:line="240" w:lineRule="auto"/>
        <w:ind w:left="-709" w:right="-685"/>
        <w:rPr>
          <w:sz w:val="16"/>
          <w:szCs w:val="21"/>
        </w:rPr>
      </w:pPr>
    </w:p>
    <w:p w14:paraId="1C97B10E" w14:textId="77777777" w:rsidR="00296C5C" w:rsidRDefault="00296C5C" w:rsidP="00096F6A">
      <w:pPr>
        <w:spacing w:after="0" w:line="240" w:lineRule="auto"/>
        <w:ind w:left="-709" w:right="-685"/>
        <w:rPr>
          <w:sz w:val="16"/>
          <w:szCs w:val="21"/>
        </w:rPr>
      </w:pPr>
    </w:p>
    <w:p w14:paraId="02701C57" w14:textId="77777777" w:rsidR="00296C5C" w:rsidRDefault="00296C5C" w:rsidP="00096F6A">
      <w:pPr>
        <w:spacing w:after="0" w:line="240" w:lineRule="auto"/>
        <w:ind w:left="-709" w:right="-685"/>
        <w:rPr>
          <w:sz w:val="16"/>
          <w:szCs w:val="21"/>
        </w:rPr>
      </w:pPr>
    </w:p>
    <w:p w14:paraId="21FBD634" w14:textId="77777777" w:rsidR="00296C5C" w:rsidRDefault="00296C5C" w:rsidP="00096F6A">
      <w:pPr>
        <w:spacing w:after="0" w:line="240" w:lineRule="auto"/>
        <w:ind w:left="-709" w:right="-685"/>
        <w:rPr>
          <w:sz w:val="16"/>
          <w:szCs w:val="21"/>
        </w:rPr>
      </w:pPr>
    </w:p>
    <w:p w14:paraId="55553CE4" w14:textId="77777777" w:rsidR="00296C5C" w:rsidRDefault="00296C5C" w:rsidP="00096F6A">
      <w:pPr>
        <w:spacing w:after="0" w:line="240" w:lineRule="auto"/>
        <w:ind w:left="-709" w:right="-685"/>
        <w:rPr>
          <w:sz w:val="16"/>
          <w:szCs w:val="21"/>
        </w:rPr>
      </w:pPr>
    </w:p>
    <w:p w14:paraId="420DE9EB" w14:textId="77777777" w:rsidR="00296C5C" w:rsidRDefault="00296C5C" w:rsidP="00096F6A">
      <w:pPr>
        <w:spacing w:after="0" w:line="240" w:lineRule="auto"/>
        <w:ind w:left="-709" w:right="-685"/>
        <w:rPr>
          <w:sz w:val="16"/>
          <w:szCs w:val="21"/>
        </w:rPr>
      </w:pPr>
    </w:p>
    <w:p w14:paraId="2AD3B636" w14:textId="77777777" w:rsidR="00296C5C" w:rsidRDefault="00296C5C" w:rsidP="00096F6A">
      <w:pPr>
        <w:spacing w:after="0" w:line="240" w:lineRule="auto"/>
        <w:ind w:left="-709" w:right="-685"/>
        <w:rPr>
          <w:sz w:val="16"/>
          <w:szCs w:val="21"/>
        </w:rPr>
      </w:pPr>
    </w:p>
    <w:p w14:paraId="1702074B" w14:textId="77777777" w:rsidR="00296C5C" w:rsidRDefault="00296C5C" w:rsidP="00096F6A">
      <w:pPr>
        <w:spacing w:after="0" w:line="240" w:lineRule="auto"/>
        <w:ind w:left="-709" w:right="-685"/>
        <w:rPr>
          <w:sz w:val="16"/>
          <w:szCs w:val="21"/>
        </w:rPr>
      </w:pPr>
    </w:p>
    <w:p w14:paraId="43DE7B46" w14:textId="77777777" w:rsidR="00296C5C" w:rsidRDefault="00296C5C" w:rsidP="00096F6A">
      <w:pPr>
        <w:spacing w:after="0" w:line="240" w:lineRule="auto"/>
        <w:ind w:left="-709" w:right="-685"/>
        <w:rPr>
          <w:sz w:val="16"/>
          <w:szCs w:val="21"/>
        </w:rPr>
      </w:pPr>
    </w:p>
    <w:p w14:paraId="492BFAA8" w14:textId="77777777" w:rsidR="00296C5C" w:rsidRDefault="00296C5C" w:rsidP="00096F6A">
      <w:pPr>
        <w:spacing w:after="0" w:line="240" w:lineRule="auto"/>
        <w:ind w:left="-709" w:right="-685"/>
        <w:rPr>
          <w:sz w:val="16"/>
          <w:szCs w:val="21"/>
        </w:rPr>
      </w:pPr>
    </w:p>
    <w:p w14:paraId="373BCAC9" w14:textId="77777777" w:rsidR="00296C5C" w:rsidRDefault="00296C5C" w:rsidP="00096F6A">
      <w:pPr>
        <w:spacing w:after="0" w:line="240" w:lineRule="auto"/>
        <w:ind w:left="-709" w:right="-685"/>
        <w:rPr>
          <w:sz w:val="16"/>
          <w:szCs w:val="21"/>
        </w:rPr>
      </w:pPr>
    </w:p>
    <w:p w14:paraId="0BDF4D00" w14:textId="77777777" w:rsidR="00296C5C" w:rsidRDefault="00296C5C" w:rsidP="00096F6A">
      <w:pPr>
        <w:spacing w:after="0" w:line="240" w:lineRule="auto"/>
        <w:ind w:left="-709" w:right="-685"/>
        <w:rPr>
          <w:sz w:val="16"/>
          <w:szCs w:val="21"/>
        </w:rPr>
      </w:pPr>
    </w:p>
    <w:p w14:paraId="1099B386" w14:textId="77777777" w:rsidR="00296C5C" w:rsidRDefault="00296C5C" w:rsidP="00096F6A">
      <w:pPr>
        <w:spacing w:after="0" w:line="240" w:lineRule="auto"/>
        <w:ind w:left="-709" w:right="-685"/>
        <w:rPr>
          <w:sz w:val="16"/>
          <w:szCs w:val="21"/>
        </w:rPr>
      </w:pPr>
    </w:p>
    <w:p w14:paraId="7388C9D5" w14:textId="77777777" w:rsidR="00296C5C" w:rsidRDefault="00296C5C" w:rsidP="00096F6A">
      <w:pPr>
        <w:spacing w:after="0" w:line="240" w:lineRule="auto"/>
        <w:ind w:left="-709" w:right="-685"/>
        <w:rPr>
          <w:sz w:val="16"/>
          <w:szCs w:val="21"/>
        </w:rPr>
      </w:pPr>
    </w:p>
    <w:p w14:paraId="61B3EC62" w14:textId="77777777" w:rsidR="00296C5C" w:rsidRDefault="008C55FE" w:rsidP="0046634B">
      <w:pPr>
        <w:spacing w:after="0" w:line="240" w:lineRule="auto"/>
        <w:ind w:right="-685"/>
        <w:rPr>
          <w:sz w:val="16"/>
          <w:szCs w:val="21"/>
        </w:rPr>
      </w:pPr>
      <w:r>
        <w:rPr>
          <w:noProof/>
          <w:sz w:val="16"/>
          <w:szCs w:val="21"/>
          <w:lang w:eastAsia="de-DE"/>
        </w:rPr>
        <mc:AlternateContent>
          <mc:Choice Requires="wps">
            <w:drawing>
              <wp:anchor distT="0" distB="0" distL="114300" distR="114300" simplePos="0" relativeHeight="251852800" behindDoc="0" locked="0" layoutInCell="1" allowOverlap="1" wp14:anchorId="7D9AAFA1" wp14:editId="3250A6CE">
                <wp:simplePos x="0" y="0"/>
                <wp:positionH relativeFrom="page">
                  <wp:posOffset>361950</wp:posOffset>
                </wp:positionH>
                <wp:positionV relativeFrom="page">
                  <wp:posOffset>9210675</wp:posOffset>
                </wp:positionV>
                <wp:extent cx="6764020" cy="1104900"/>
                <wp:effectExtent l="0" t="0" r="0" b="0"/>
                <wp:wrapNone/>
                <wp:docPr id="18" name="Textfeld 18"/>
                <wp:cNvGraphicFramePr/>
                <a:graphic xmlns:a="http://schemas.openxmlformats.org/drawingml/2006/main">
                  <a:graphicData uri="http://schemas.microsoft.com/office/word/2010/wordprocessingShape">
                    <wps:wsp>
                      <wps:cNvSpPr txBox="1"/>
                      <wps:spPr>
                        <a:xfrm>
                          <a:off x="0" y="0"/>
                          <a:ext cx="6764020" cy="11049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10632" w:type="dxa"/>
                              <w:tblInd w:w="-147"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CellMar>
                                <w:left w:w="70" w:type="dxa"/>
                                <w:right w:w="70" w:type="dxa"/>
                              </w:tblCellMar>
                              <w:tblLook w:val="0600" w:firstRow="0" w:lastRow="0" w:firstColumn="0" w:lastColumn="0" w:noHBand="1" w:noVBand="1"/>
                            </w:tblPr>
                            <w:tblGrid>
                              <w:gridCol w:w="10632"/>
                            </w:tblGrid>
                            <w:tr w:rsidR="00FA7E59" w:rsidRPr="00796327" w14:paraId="3AFB329D" w14:textId="77777777" w:rsidTr="001625FA">
                              <w:trPr>
                                <w:trHeight w:val="1550"/>
                              </w:trPr>
                              <w:tc>
                                <w:tcPr>
                                  <w:tcW w:w="10632" w:type="dxa"/>
                                </w:tcPr>
                                <w:p w14:paraId="6B349686" w14:textId="77777777" w:rsidR="007863C5" w:rsidRPr="001625FA" w:rsidRDefault="001625FA" w:rsidP="00610C33">
                                  <w:pPr>
                                    <w:spacing w:after="0" w:line="240" w:lineRule="auto"/>
                                    <w:ind w:left="57"/>
                                    <w:contextualSpacing/>
                                    <w:rPr>
                                      <w:rFonts w:ascii="Arial Narrow" w:eastAsia="Arial" w:hAnsi="Arial Narrow"/>
                                      <w:spacing w:val="-1"/>
                                      <w:sz w:val="20"/>
                                      <w:szCs w:val="20"/>
                                    </w:rPr>
                                  </w:pPr>
                                  <w:r>
                                    <w:rPr>
                                      <w:rFonts w:ascii="Arial Narrow" w:eastAsia="Arial" w:hAnsi="Arial Narrow"/>
                                      <w:b/>
                                      <w:spacing w:val="-1"/>
                                      <w:sz w:val="19"/>
                                      <w:szCs w:val="19"/>
                                    </w:rPr>
                                    <w:br/>
                                  </w:r>
                                  <w:r w:rsidR="00FA7E59" w:rsidRPr="001625FA">
                                    <w:rPr>
                                      <w:rFonts w:ascii="Arial Narrow" w:eastAsia="Arial" w:hAnsi="Arial Narrow"/>
                                      <w:b/>
                                      <w:spacing w:val="-1"/>
                                      <w:sz w:val="20"/>
                                      <w:szCs w:val="20"/>
                                    </w:rPr>
                                    <w:t>Ja</w:t>
                                  </w:r>
                                  <w:r w:rsidR="00FA7E59" w:rsidRPr="001625FA">
                                    <w:rPr>
                                      <w:rFonts w:ascii="Arial Narrow" w:eastAsia="Arial" w:hAnsi="Arial Narrow"/>
                                      <w:spacing w:val="-1"/>
                                      <w:sz w:val="20"/>
                                      <w:szCs w:val="20"/>
                                    </w:rPr>
                                    <w:t xml:space="preserve">, ich möchte gemäß den vorstehenden Ausführungen an </w:t>
                                  </w:r>
                                  <w:r w:rsidR="004E6848" w:rsidRPr="001625FA">
                                    <w:rPr>
                                      <w:rFonts w:ascii="Arial Narrow" w:eastAsia="Arial" w:hAnsi="Arial Narrow"/>
                                      <w:spacing w:val="-1"/>
                                      <w:sz w:val="20"/>
                                      <w:szCs w:val="20"/>
                                    </w:rPr>
                                    <w:t>d</w:t>
                                  </w:r>
                                  <w:r w:rsidR="00FA7E59" w:rsidRPr="001625FA">
                                    <w:rPr>
                                      <w:rFonts w:ascii="Arial Narrow" w:eastAsia="Arial" w:hAnsi="Arial Narrow"/>
                                      <w:spacing w:val="-1"/>
                                      <w:sz w:val="20"/>
                                      <w:szCs w:val="20"/>
                                    </w:rPr>
                                    <w:t>ieser</w:t>
                                  </w:r>
                                  <w:r w:rsidR="007863C5" w:rsidRPr="001625FA">
                                    <w:rPr>
                                      <w:rFonts w:ascii="Arial Narrow" w:eastAsia="Arial" w:hAnsi="Arial Narrow"/>
                                      <w:spacing w:val="-1"/>
                                      <w:sz w:val="20"/>
                                      <w:szCs w:val="20"/>
                                    </w:rPr>
                                    <w:t xml:space="preserve"> </w:t>
                                  </w:r>
                                  <w:r w:rsidR="00FA7E59" w:rsidRPr="001625FA">
                                    <w:rPr>
                                      <w:rFonts w:ascii="Arial Narrow" w:eastAsia="Arial" w:hAnsi="Arial Narrow"/>
                                      <w:spacing w:val="-1"/>
                                      <w:sz w:val="20"/>
                                      <w:szCs w:val="20"/>
                                    </w:rPr>
                                    <w:t xml:space="preserve">besonderen Versorgung teilnehmen und bestätige dies mit meiner Unterschrift. </w:t>
                                  </w:r>
                                </w:p>
                                <w:p w14:paraId="5B7F7AC1" w14:textId="77777777" w:rsidR="007863C5" w:rsidRDefault="00FA7E59" w:rsidP="00FA7E59">
                                  <w:pPr>
                                    <w:spacing w:before="10" w:after="0" w:line="240" w:lineRule="auto"/>
                                    <w:rPr>
                                      <w:rFonts w:ascii="Arial Narrow" w:hAnsi="Arial Narrow" w:cs="UniversCom-47LightCond"/>
                                      <w:sz w:val="18"/>
                                      <w:szCs w:val="18"/>
                                    </w:rPr>
                                  </w:pPr>
                                  <w:r w:rsidRPr="00CF304A">
                                    <w:rPr>
                                      <w:rFonts w:ascii="Arial Narrow" w:hAnsi="Arial Narrow" w:cs="UniversCom-47LightCond"/>
                                      <w:sz w:val="18"/>
                                      <w:szCs w:val="18"/>
                                    </w:rPr>
                                    <w:t xml:space="preserve">  </w:t>
                                  </w:r>
                                </w:p>
                                <w:p w14:paraId="4495237E" w14:textId="77777777" w:rsidR="001625FA" w:rsidRDefault="001625FA" w:rsidP="00FA7E59">
                                  <w:pPr>
                                    <w:spacing w:before="10" w:after="0" w:line="240" w:lineRule="auto"/>
                                    <w:rPr>
                                      <w:rFonts w:ascii="Arial Narrow" w:hAnsi="Arial Narrow" w:cs="UniversCom-47LightCond"/>
                                      <w:sz w:val="18"/>
                                      <w:szCs w:val="18"/>
                                    </w:rPr>
                                  </w:pPr>
                                </w:p>
                                <w:p w14:paraId="287F6966" w14:textId="77777777" w:rsidR="00FA7E59" w:rsidRPr="00FA7E59" w:rsidRDefault="00FA7E59" w:rsidP="00FA7E59">
                                  <w:pPr>
                                    <w:spacing w:before="10" w:after="0" w:line="240" w:lineRule="auto"/>
                                    <w:rPr>
                                      <w:rFonts w:ascii="Calibri" w:hAnsi="Calibri" w:cs="Arial"/>
                                      <w:sz w:val="18"/>
                                      <w:szCs w:val="18"/>
                                    </w:rPr>
                                  </w:pPr>
                                  <w:r w:rsidRPr="00CE4E17">
                                    <w:rPr>
                                      <w:rFonts w:ascii="Arial Narrow" w:hAnsi="Arial Narrow" w:cs="UniversCom-47LightCond"/>
                                      <w:sz w:val="20"/>
                                      <w:szCs w:val="20"/>
                                    </w:rPr>
                                    <w:t xml:space="preserve"> </w:t>
                                  </w:r>
                                  <w:r w:rsidR="00CA382A" w:rsidRPr="00CE4E17">
                                    <w:rPr>
                                      <w:rFonts w:ascii="Arial Narrow" w:hAnsi="Arial Narrow" w:cs="UniversCom-47LightCond"/>
                                      <w:sz w:val="20"/>
                                      <w:szCs w:val="20"/>
                                    </w:rPr>
                                    <w:t>_________________________________________________</w:t>
                                  </w:r>
                                  <w:r w:rsidR="00CA382A">
                                    <w:rPr>
                                      <w:rFonts w:ascii="Arial Narrow" w:hAnsi="Arial Narrow" w:cs="UniversCom-47LightCond"/>
                                      <w:sz w:val="20"/>
                                      <w:szCs w:val="20"/>
                                    </w:rPr>
                                    <w:t>_________________</w:t>
                                  </w:r>
                                  <w:r w:rsidR="00CA382A" w:rsidRPr="00CE4E17">
                                    <w:rPr>
                                      <w:rFonts w:ascii="Arial Narrow" w:hAnsi="Arial Narrow" w:cs="UniversCom-47LightCond"/>
                                      <w:sz w:val="20"/>
                                      <w:szCs w:val="20"/>
                                    </w:rPr>
                                    <w:br/>
                                  </w:r>
                                  <w:r w:rsidR="00CA382A">
                                    <w:rPr>
                                      <w:rFonts w:ascii="Arial Narrow" w:hAnsi="Arial Narrow" w:cs="Arial"/>
                                      <w:sz w:val="18"/>
                                      <w:szCs w:val="18"/>
                                    </w:rPr>
                                    <w:t xml:space="preserve"> </w:t>
                                  </w:r>
                                  <w:r w:rsidR="00CA382A" w:rsidRPr="00AD3042">
                                    <w:rPr>
                                      <w:rFonts w:ascii="Arial Narrow" w:hAnsi="Arial Narrow" w:cs="Arial"/>
                                      <w:sz w:val="20"/>
                                      <w:szCs w:val="20"/>
                                    </w:rPr>
                                    <w:t>Datum                            Unterschrift Versicherte(r) / gesetzliche</w:t>
                                  </w:r>
                                  <w:r w:rsidR="00345444">
                                    <w:rPr>
                                      <w:rFonts w:ascii="Arial Narrow" w:hAnsi="Arial Narrow" w:cs="Arial"/>
                                      <w:sz w:val="20"/>
                                      <w:szCs w:val="20"/>
                                    </w:rPr>
                                    <w:t>(</w:t>
                                  </w:r>
                                  <w:r w:rsidR="00CA382A" w:rsidRPr="00AD3042">
                                    <w:rPr>
                                      <w:rFonts w:ascii="Arial Narrow" w:hAnsi="Arial Narrow" w:cs="Arial"/>
                                      <w:sz w:val="20"/>
                                      <w:szCs w:val="20"/>
                                    </w:rPr>
                                    <w:t>r</w:t>
                                  </w:r>
                                  <w:r w:rsidR="00345444">
                                    <w:rPr>
                                      <w:rFonts w:ascii="Arial Narrow" w:hAnsi="Arial Narrow" w:cs="Arial"/>
                                      <w:sz w:val="20"/>
                                      <w:szCs w:val="20"/>
                                    </w:rPr>
                                    <w:t>)</w:t>
                                  </w:r>
                                  <w:r w:rsidR="00CA382A" w:rsidRPr="00AD3042">
                                    <w:rPr>
                                      <w:rFonts w:ascii="Arial Narrow" w:hAnsi="Arial Narrow" w:cs="Arial"/>
                                      <w:sz w:val="20"/>
                                      <w:szCs w:val="20"/>
                                    </w:rPr>
                                    <w:t xml:space="preserve"> Vertreter</w:t>
                                  </w:r>
                                  <w:r w:rsidR="00345444">
                                    <w:rPr>
                                      <w:rFonts w:ascii="Arial Narrow" w:hAnsi="Arial Narrow" w:cs="Arial"/>
                                      <w:sz w:val="20"/>
                                      <w:szCs w:val="20"/>
                                    </w:rPr>
                                    <w:t>(in)</w:t>
                                  </w:r>
                                </w:p>
                              </w:tc>
                            </w:tr>
                          </w:tbl>
                          <w:p w14:paraId="51D19297" w14:textId="77777777" w:rsidR="00FA7E59" w:rsidRDefault="00FA7E59" w:rsidP="00FA7E59"/>
                          <w:p w14:paraId="6FF197B9" w14:textId="77777777" w:rsidR="00FA7E59" w:rsidRDefault="00FA7E59" w:rsidP="00FA7E59"/>
                          <w:p w14:paraId="2256917D" w14:textId="77777777" w:rsidR="00FA7E59" w:rsidRDefault="00FA7E59" w:rsidP="00FA7E59"/>
                          <w:p w14:paraId="6E1836DC" w14:textId="77777777" w:rsidR="00FA7E59" w:rsidRDefault="00FA7E59" w:rsidP="00FA7E59"/>
                          <w:p w14:paraId="31FD7695" w14:textId="77777777" w:rsidR="00FA7E59" w:rsidRDefault="00FA7E59" w:rsidP="00FA7E59"/>
                          <w:p w14:paraId="63BAF1E4" w14:textId="77777777" w:rsidR="00FA7E59" w:rsidRDefault="00FA7E59" w:rsidP="00FA7E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AAFA1" id="Textfeld 18" o:spid="_x0000_s1043" type="#_x0000_t202" style="position:absolute;margin-left:28.5pt;margin-top:725.25pt;width:532.6pt;height:87pt;z-index:25185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" fillcolor="white [3212]" stroked="f" strokeweight=".5pt">
                <v:textbox>
                  <w:txbxContent>
                    <w:tbl>
                      <w:tblPr>
                        <w:tblW w:w="10632" w:type="dxa"/>
                        <w:tblInd w:w="-147"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Layout w:type="fixed"/>
                        <w:tblCellMar>
                          <w:left w:w="70" w:type="dxa"/>
                          <w:right w:w="70" w:type="dxa"/>
                        </w:tblCellMar>
                        <w:tblLook w:val="0600" w:firstRow="0" w:lastRow="0" w:firstColumn="0" w:lastColumn="0" w:noHBand="1" w:noVBand="1"/>
                      </w:tblPr>
                      <w:tblGrid>
                        <w:gridCol w:w="10632"/>
                      </w:tblGrid>
                      <w:tr w:rsidR="00FA7E59" w:rsidRPr="00796327" w14:paraId="3AFB329D" w14:textId="77777777" w:rsidTr="001625FA">
                        <w:trPr>
                          <w:trHeight w:val="1550"/>
                        </w:trPr>
                        <w:tc>
                          <w:tcPr>
                            <w:tcW w:w="10632" w:type="dxa"/>
                          </w:tcPr>
                          <w:p w14:paraId="6B349686" w14:textId="77777777" w:rsidR="007863C5" w:rsidRPr="001625FA" w:rsidRDefault="001625FA" w:rsidP="00610C33">
                            <w:pPr>
                              <w:spacing w:after="0" w:line="240" w:lineRule="auto"/>
                              <w:ind w:left="57"/>
                              <w:contextualSpacing/>
                              <w:rPr>
                                <w:rFonts w:ascii="Arial Narrow" w:eastAsia="Arial" w:hAnsi="Arial Narrow"/>
                                <w:spacing w:val="-1"/>
                                <w:sz w:val="20"/>
                                <w:szCs w:val="20"/>
                              </w:rPr>
                            </w:pPr>
                            <w:r>
                              <w:rPr>
                                <w:rFonts w:ascii="Arial Narrow" w:eastAsia="Arial" w:hAnsi="Arial Narrow"/>
                                <w:b/>
                                <w:spacing w:val="-1"/>
                                <w:sz w:val="19"/>
                                <w:szCs w:val="19"/>
                              </w:rPr>
                              <w:br/>
                            </w:r>
                            <w:r w:rsidR="00FA7E59" w:rsidRPr="001625FA">
                              <w:rPr>
                                <w:rFonts w:ascii="Arial Narrow" w:eastAsia="Arial" w:hAnsi="Arial Narrow"/>
                                <w:b/>
                                <w:spacing w:val="-1"/>
                                <w:sz w:val="20"/>
                                <w:szCs w:val="20"/>
                              </w:rPr>
                              <w:t>Ja</w:t>
                            </w:r>
                            <w:r w:rsidR="00FA7E59" w:rsidRPr="001625FA">
                              <w:rPr>
                                <w:rFonts w:ascii="Arial Narrow" w:eastAsia="Arial" w:hAnsi="Arial Narrow"/>
                                <w:spacing w:val="-1"/>
                                <w:sz w:val="20"/>
                                <w:szCs w:val="20"/>
                              </w:rPr>
                              <w:t xml:space="preserve">, ich möchte gemäß den vorstehenden Ausführungen an </w:t>
                            </w:r>
                            <w:r w:rsidR="004E6848" w:rsidRPr="001625FA">
                              <w:rPr>
                                <w:rFonts w:ascii="Arial Narrow" w:eastAsia="Arial" w:hAnsi="Arial Narrow"/>
                                <w:spacing w:val="-1"/>
                                <w:sz w:val="20"/>
                                <w:szCs w:val="20"/>
                              </w:rPr>
                              <w:t>d</w:t>
                            </w:r>
                            <w:r w:rsidR="00FA7E59" w:rsidRPr="001625FA">
                              <w:rPr>
                                <w:rFonts w:ascii="Arial Narrow" w:eastAsia="Arial" w:hAnsi="Arial Narrow"/>
                                <w:spacing w:val="-1"/>
                                <w:sz w:val="20"/>
                                <w:szCs w:val="20"/>
                              </w:rPr>
                              <w:t>ieser</w:t>
                            </w:r>
                            <w:r w:rsidR="007863C5" w:rsidRPr="001625FA">
                              <w:rPr>
                                <w:rFonts w:ascii="Arial Narrow" w:eastAsia="Arial" w:hAnsi="Arial Narrow"/>
                                <w:spacing w:val="-1"/>
                                <w:sz w:val="20"/>
                                <w:szCs w:val="20"/>
                              </w:rPr>
                              <w:t xml:space="preserve"> </w:t>
                            </w:r>
                            <w:r w:rsidR="00FA7E59" w:rsidRPr="001625FA">
                              <w:rPr>
                                <w:rFonts w:ascii="Arial Narrow" w:eastAsia="Arial" w:hAnsi="Arial Narrow"/>
                                <w:spacing w:val="-1"/>
                                <w:sz w:val="20"/>
                                <w:szCs w:val="20"/>
                              </w:rPr>
                              <w:t xml:space="preserve">besonderen Versorgung teilnehmen und bestätige dies mit meiner Unterschrift. </w:t>
                            </w:r>
                          </w:p>
                          <w:p w14:paraId="5B7F7AC1" w14:textId="77777777" w:rsidR="007863C5" w:rsidRDefault="00FA7E59" w:rsidP="00FA7E59">
                            <w:pPr>
                              <w:spacing w:before="10" w:after="0" w:line="240" w:lineRule="auto"/>
                              <w:rPr>
                                <w:rFonts w:ascii="Arial Narrow" w:hAnsi="Arial Narrow" w:cs="UniversCom-47LightCond"/>
                                <w:sz w:val="18"/>
                                <w:szCs w:val="18"/>
                              </w:rPr>
                            </w:pPr>
                            <w:r w:rsidRPr="00CF304A">
                              <w:rPr>
                                <w:rFonts w:ascii="Arial Narrow" w:hAnsi="Arial Narrow" w:cs="UniversCom-47LightCond"/>
                                <w:sz w:val="18"/>
                                <w:szCs w:val="18"/>
                              </w:rPr>
                              <w:t xml:space="preserve">  </w:t>
                            </w:r>
                          </w:p>
                          <w:p w14:paraId="4495237E" w14:textId="77777777" w:rsidR="001625FA" w:rsidRDefault="001625FA" w:rsidP="00FA7E59">
                            <w:pPr>
                              <w:spacing w:before="10" w:after="0" w:line="240" w:lineRule="auto"/>
                              <w:rPr>
                                <w:rFonts w:ascii="Arial Narrow" w:hAnsi="Arial Narrow" w:cs="UniversCom-47LightCond"/>
                                <w:sz w:val="18"/>
                                <w:szCs w:val="18"/>
                              </w:rPr>
                            </w:pPr>
                          </w:p>
                          <w:p w14:paraId="287F6966" w14:textId="77777777" w:rsidR="00FA7E59" w:rsidRPr="00FA7E59" w:rsidRDefault="00FA7E59" w:rsidP="00FA7E59">
                            <w:pPr>
                              <w:spacing w:before="10" w:after="0" w:line="240" w:lineRule="auto"/>
                              <w:rPr>
                                <w:rFonts w:ascii="Calibri" w:hAnsi="Calibri" w:cs="Arial"/>
                                <w:sz w:val="18"/>
                                <w:szCs w:val="18"/>
                              </w:rPr>
                            </w:pPr>
                            <w:r w:rsidRPr="00CE4E17">
                              <w:rPr>
                                <w:rFonts w:ascii="Arial Narrow" w:hAnsi="Arial Narrow" w:cs="UniversCom-47LightCond"/>
                                <w:sz w:val="20"/>
                                <w:szCs w:val="20"/>
                              </w:rPr>
                              <w:t xml:space="preserve"> </w:t>
                            </w:r>
                            <w:r w:rsidR="00CA382A" w:rsidRPr="00CE4E17">
                              <w:rPr>
                                <w:rFonts w:ascii="Arial Narrow" w:hAnsi="Arial Narrow" w:cs="UniversCom-47LightCond"/>
                                <w:sz w:val="20"/>
                                <w:szCs w:val="20"/>
                              </w:rPr>
                              <w:t>_________________________________________________</w:t>
                            </w:r>
                            <w:r w:rsidR="00CA382A">
                              <w:rPr>
                                <w:rFonts w:ascii="Arial Narrow" w:hAnsi="Arial Narrow" w:cs="UniversCom-47LightCond"/>
                                <w:sz w:val="20"/>
                                <w:szCs w:val="20"/>
                              </w:rPr>
                              <w:t>_________________</w:t>
                            </w:r>
                            <w:r w:rsidR="00CA382A" w:rsidRPr="00CE4E17">
                              <w:rPr>
                                <w:rFonts w:ascii="Arial Narrow" w:hAnsi="Arial Narrow" w:cs="UniversCom-47LightCond"/>
                                <w:sz w:val="20"/>
                                <w:szCs w:val="20"/>
                              </w:rPr>
                              <w:br/>
                            </w:r>
                            <w:r w:rsidR="00CA382A">
                              <w:rPr>
                                <w:rFonts w:ascii="Arial Narrow" w:hAnsi="Arial Narrow" w:cs="Arial"/>
                                <w:sz w:val="18"/>
                                <w:szCs w:val="18"/>
                              </w:rPr>
                              <w:t xml:space="preserve"> </w:t>
                            </w:r>
                            <w:r w:rsidR="00CA382A" w:rsidRPr="00AD3042">
                              <w:rPr>
                                <w:rFonts w:ascii="Arial Narrow" w:hAnsi="Arial Narrow" w:cs="Arial"/>
                                <w:sz w:val="20"/>
                                <w:szCs w:val="20"/>
                              </w:rPr>
                              <w:t>Datum                            Unterschrift Versicherte(r) / gesetzliche</w:t>
                            </w:r>
                            <w:r w:rsidR="00345444">
                              <w:rPr>
                                <w:rFonts w:ascii="Arial Narrow" w:hAnsi="Arial Narrow" w:cs="Arial"/>
                                <w:sz w:val="20"/>
                                <w:szCs w:val="20"/>
                              </w:rPr>
                              <w:t>(</w:t>
                            </w:r>
                            <w:r w:rsidR="00CA382A" w:rsidRPr="00AD3042">
                              <w:rPr>
                                <w:rFonts w:ascii="Arial Narrow" w:hAnsi="Arial Narrow" w:cs="Arial"/>
                                <w:sz w:val="20"/>
                                <w:szCs w:val="20"/>
                              </w:rPr>
                              <w:t>r</w:t>
                            </w:r>
                            <w:r w:rsidR="00345444">
                              <w:rPr>
                                <w:rFonts w:ascii="Arial Narrow" w:hAnsi="Arial Narrow" w:cs="Arial"/>
                                <w:sz w:val="20"/>
                                <w:szCs w:val="20"/>
                              </w:rPr>
                              <w:t>)</w:t>
                            </w:r>
                            <w:r w:rsidR="00CA382A" w:rsidRPr="00AD3042">
                              <w:rPr>
                                <w:rFonts w:ascii="Arial Narrow" w:hAnsi="Arial Narrow" w:cs="Arial"/>
                                <w:sz w:val="20"/>
                                <w:szCs w:val="20"/>
                              </w:rPr>
                              <w:t xml:space="preserve"> Vertreter</w:t>
                            </w:r>
                            <w:r w:rsidR="00345444">
                              <w:rPr>
                                <w:rFonts w:ascii="Arial Narrow" w:hAnsi="Arial Narrow" w:cs="Arial"/>
                                <w:sz w:val="20"/>
                                <w:szCs w:val="20"/>
                              </w:rPr>
                              <w:t>(in)</w:t>
                            </w:r>
                          </w:p>
                        </w:tc>
                      </w:tr>
                    </w:tbl>
                    <w:p w14:paraId="51D19297" w14:textId="77777777" w:rsidR="00FA7E59" w:rsidRDefault="00FA7E59" w:rsidP="00FA7E59"/>
                    <w:p w14:paraId="6FF197B9" w14:textId="77777777" w:rsidR="00FA7E59" w:rsidRDefault="00FA7E59" w:rsidP="00FA7E59"/>
                    <w:p w14:paraId="2256917D" w14:textId="77777777" w:rsidR="00FA7E59" w:rsidRDefault="00FA7E59" w:rsidP="00FA7E59"/>
                    <w:p w14:paraId="6E1836DC" w14:textId="77777777" w:rsidR="00FA7E59" w:rsidRDefault="00FA7E59" w:rsidP="00FA7E59"/>
                    <w:p w14:paraId="31FD7695" w14:textId="77777777" w:rsidR="00FA7E59" w:rsidRDefault="00FA7E59" w:rsidP="00FA7E59"/>
                    <w:p w14:paraId="63BAF1E4" w14:textId="77777777" w:rsidR="00FA7E59" w:rsidRDefault="00FA7E59" w:rsidP="00FA7E59"/>
                  </w:txbxContent>
                </v:textbox>
                <w10:wrap anchorx="page" anchory="page"/>
              </v:shape>
            </w:pict>
          </mc:Fallback>
        </mc:AlternateContent>
      </w:r>
      <w:r w:rsidR="008F18C4">
        <w:rPr>
          <w:noProof/>
          <w:sz w:val="16"/>
          <w:szCs w:val="21"/>
          <w:lang w:eastAsia="de-DE"/>
        </w:rPr>
        <mc:AlternateContent>
          <mc:Choice Requires="wps">
            <w:drawing>
              <wp:anchor distT="0" distB="0" distL="114300" distR="114300" simplePos="0" relativeHeight="251738623" behindDoc="1" locked="0" layoutInCell="1" allowOverlap="1" wp14:anchorId="5B1BF54A" wp14:editId="5A9E0A86">
                <wp:simplePos x="0" y="0"/>
                <wp:positionH relativeFrom="page">
                  <wp:posOffset>7078345</wp:posOffset>
                </wp:positionH>
                <wp:positionV relativeFrom="margin">
                  <wp:posOffset>9056725</wp:posOffset>
                </wp:positionV>
                <wp:extent cx="359410" cy="908894"/>
                <wp:effectExtent l="0" t="0" r="0" b="5715"/>
                <wp:wrapNone/>
                <wp:docPr id="11" name="Textfeld 11"/>
                <wp:cNvGraphicFramePr/>
                <a:graphic xmlns:a="http://schemas.openxmlformats.org/drawingml/2006/main">
                  <a:graphicData uri="http://schemas.microsoft.com/office/word/2010/wordprocessingShape">
                    <wps:wsp>
                      <wps:cNvSpPr txBox="1"/>
                      <wps:spPr>
                        <a:xfrm>
                          <a:off x="0" y="0"/>
                          <a:ext cx="359410" cy="9088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D718A5" w14:textId="77777777" w:rsidR="009031A4" w:rsidRPr="0028641B" w:rsidRDefault="009031A4" w:rsidP="009031A4">
                            <w:pPr>
                              <w:spacing w:after="0" w:line="200" w:lineRule="exact"/>
                              <w:rPr>
                                <w:rFonts w:ascii="Arial Narrow" w:hAnsi="Arial Narrow"/>
                                <w:sz w:val="14"/>
                                <w:szCs w:val="14"/>
                              </w:rPr>
                            </w:pPr>
                            <w:r w:rsidRPr="0028641B">
                              <w:rPr>
                                <w:rFonts w:ascii="Arial Narrow" w:hAnsi="Arial Narrow"/>
                                <w:sz w:val="14"/>
                                <w:szCs w:val="14"/>
                              </w:rPr>
                              <w:t>982-803</w:t>
                            </w:r>
                            <w:r w:rsidR="00FF58CC">
                              <w:rPr>
                                <w:rFonts w:ascii="Arial Narrow" w:hAnsi="Arial Narrow"/>
                                <w:sz w:val="14"/>
                                <w:szCs w:val="14"/>
                              </w:rPr>
                              <w:t>B</w:t>
                            </w:r>
                            <w:r w:rsidR="00CC0320" w:rsidRPr="0028641B">
                              <w:rPr>
                                <w:rFonts w:ascii="Arial Narrow" w:hAnsi="Arial Narrow"/>
                                <w:sz w:val="14"/>
                                <w:szCs w:val="14"/>
                              </w:rPr>
                              <w:t>/</w:t>
                            </w:r>
                            <w:r w:rsidR="001625FA">
                              <w:rPr>
                                <w:rFonts w:ascii="Arial Narrow" w:hAnsi="Arial Narrow"/>
                                <w:sz w:val="14"/>
                                <w:szCs w:val="14"/>
                              </w:rPr>
                              <w:t>0</w:t>
                            </w:r>
                            <w:r w:rsidR="00996754">
                              <w:rPr>
                                <w:rFonts w:ascii="Arial Narrow" w:hAnsi="Arial Narrow"/>
                                <w:sz w:val="14"/>
                                <w:szCs w:val="14"/>
                              </w:rPr>
                              <w:t>9</w:t>
                            </w:r>
                            <w:r w:rsidR="001625FA">
                              <w:rPr>
                                <w:rFonts w:ascii="Arial Narrow" w:hAnsi="Arial Narrow"/>
                                <w:sz w:val="14"/>
                                <w:szCs w:val="14"/>
                              </w:rPr>
                              <w:t>.2</w:t>
                            </w:r>
                            <w:r w:rsidR="00D244A2">
                              <w:rPr>
                                <w:rFonts w:ascii="Arial Narrow" w:hAnsi="Arial Narrow"/>
                                <w:sz w:val="14"/>
                                <w:szCs w:val="14"/>
                              </w:rPr>
                              <w:t>3</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1BF54A" id="Textfeld 11" o:spid="_x0000_s1044" type="#_x0000_t202" style="position:absolute;margin-left:557.35pt;margin-top:713.15pt;width:28.3pt;height:71.55pt;z-index:-251577857;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" filled="f" stroked="f" strokeweight=".5pt">
                <v:textbox style="layout-flow:vertical;mso-layout-flow-alt:bottom-to-top">
                  <w:txbxContent>
                    <w:p w14:paraId="19D718A5" w14:textId="77777777" w:rsidR="009031A4" w:rsidRPr="0028641B" w:rsidRDefault="009031A4" w:rsidP="009031A4">
                      <w:pPr>
                        <w:spacing w:after="0" w:line="200" w:lineRule="exact"/>
                        <w:rPr>
                          <w:rFonts w:ascii="Arial Narrow" w:hAnsi="Arial Narrow"/>
                          <w:sz w:val="14"/>
                          <w:szCs w:val="14"/>
                        </w:rPr>
                      </w:pPr>
                      <w:r w:rsidRPr="0028641B">
                        <w:rPr>
                          <w:rFonts w:ascii="Arial Narrow" w:hAnsi="Arial Narrow"/>
                          <w:sz w:val="14"/>
                          <w:szCs w:val="14"/>
                        </w:rPr>
                        <w:t>982-803</w:t>
                      </w:r>
                      <w:r w:rsidR="00FF58CC">
                        <w:rPr>
                          <w:rFonts w:ascii="Arial Narrow" w:hAnsi="Arial Narrow"/>
                          <w:sz w:val="14"/>
                          <w:szCs w:val="14"/>
                        </w:rPr>
                        <w:t>B</w:t>
                      </w:r>
                      <w:r w:rsidR="00CC0320" w:rsidRPr="0028641B">
                        <w:rPr>
                          <w:rFonts w:ascii="Arial Narrow" w:hAnsi="Arial Narrow"/>
                          <w:sz w:val="14"/>
                          <w:szCs w:val="14"/>
                        </w:rPr>
                        <w:t>/</w:t>
                      </w:r>
                      <w:r w:rsidR="001625FA">
                        <w:rPr>
                          <w:rFonts w:ascii="Arial Narrow" w:hAnsi="Arial Narrow"/>
                          <w:sz w:val="14"/>
                          <w:szCs w:val="14"/>
                        </w:rPr>
                        <w:t>0</w:t>
                      </w:r>
                      <w:r w:rsidR="00996754">
                        <w:rPr>
                          <w:rFonts w:ascii="Arial Narrow" w:hAnsi="Arial Narrow"/>
                          <w:sz w:val="14"/>
                          <w:szCs w:val="14"/>
                        </w:rPr>
                        <w:t>9</w:t>
                      </w:r>
                      <w:r w:rsidR="001625FA">
                        <w:rPr>
                          <w:rFonts w:ascii="Arial Narrow" w:hAnsi="Arial Narrow"/>
                          <w:sz w:val="14"/>
                          <w:szCs w:val="14"/>
                        </w:rPr>
                        <w:t>.2</w:t>
                      </w:r>
                      <w:r w:rsidR="00D244A2">
                        <w:rPr>
                          <w:rFonts w:ascii="Arial Narrow" w:hAnsi="Arial Narrow"/>
                          <w:sz w:val="14"/>
                          <w:szCs w:val="14"/>
                        </w:rPr>
                        <w:t>3</w:t>
                      </w:r>
                    </w:p>
                  </w:txbxContent>
                </v:textbox>
                <w10:wrap anchorx="page" anchory="margin"/>
              </v:shape>
            </w:pict>
          </mc:Fallback>
        </mc:AlternateContent>
      </w:r>
    </w:p>
    <w:sectPr w:rsidR="00296C5C" w:rsidSect="009666F2">
      <w:headerReference w:type="even" r:id="rId15"/>
      <w:headerReference w:type="default" r:id="rId16"/>
      <w:footerReference w:type="even" r:id="rId17"/>
      <w:footerReference w:type="default" r:id="rId18"/>
      <w:headerReference w:type="first" r:id="rId19"/>
      <w:footerReference w:type="first" r:id="rId20"/>
      <w:pgSz w:w="11906" w:h="16838" w:code="9"/>
      <w:pgMar w:top="510" w:right="1418" w:bottom="1135" w:left="1361" w:header="709"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58E08" w14:textId="77777777" w:rsidR="00EE31D1" w:rsidRDefault="00EE31D1" w:rsidP="00CB43C8">
      <w:pPr>
        <w:spacing w:after="0" w:line="240" w:lineRule="auto"/>
      </w:pPr>
      <w:r>
        <w:separator/>
      </w:r>
    </w:p>
  </w:endnote>
  <w:endnote w:type="continuationSeparator" w:id="0">
    <w:p w14:paraId="09E8C323" w14:textId="77777777" w:rsidR="00EE31D1" w:rsidRDefault="00EE31D1" w:rsidP="00CB43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UniversCom-47LightCond">
    <w:panose1 w:val="00000000000000000000"/>
    <w:charset w:val="00"/>
    <w:family w:val="swiss"/>
    <w:notTrueType/>
    <w:pitch w:val="default"/>
    <w:sig w:usb0="00000003" w:usb1="00000000" w:usb2="00000000" w:usb3="00000000" w:csb0="00000001" w:csb1="00000000"/>
  </w:font>
  <w:font w:name="UniversCondLight">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7D67C" w14:textId="77777777" w:rsidR="00F84958" w:rsidRDefault="00F84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8152" w14:textId="77777777" w:rsidR="00F84958" w:rsidRDefault="00F84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7AC1" w14:textId="77777777" w:rsidR="00F84958" w:rsidRDefault="00F84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CD9D" w14:textId="77777777" w:rsidR="00EE31D1" w:rsidRDefault="00EE31D1" w:rsidP="00CB43C8">
      <w:pPr>
        <w:spacing w:after="0" w:line="240" w:lineRule="auto"/>
      </w:pPr>
      <w:r>
        <w:separator/>
      </w:r>
    </w:p>
  </w:footnote>
  <w:footnote w:type="continuationSeparator" w:id="0">
    <w:p w14:paraId="530DC2F7" w14:textId="77777777" w:rsidR="00EE31D1" w:rsidRDefault="00EE31D1" w:rsidP="00CB43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20ED" w14:textId="77777777" w:rsidR="00F84958" w:rsidRDefault="00F849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6175D" w14:textId="77777777" w:rsidR="00F84958" w:rsidRDefault="00F84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52E78" w14:textId="77777777" w:rsidR="00F84958" w:rsidRDefault="00F849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2051"/>
    <w:multiLevelType w:val="hybridMultilevel"/>
    <w:tmpl w:val="E04A0EAA"/>
    <w:lvl w:ilvl="0" w:tplc="04070005">
      <w:start w:val="1"/>
      <w:numFmt w:val="bullet"/>
      <w:lvlText w:val=""/>
      <w:lvlJc w:val="left"/>
      <w:pPr>
        <w:ind w:left="777" w:hanging="360"/>
      </w:pPr>
      <w:rPr>
        <w:rFonts w:ascii="Wingdings" w:hAnsi="Wingdings"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1" w15:restartNumberingAfterBreak="0">
    <w:nsid w:val="05390EBC"/>
    <w:multiLevelType w:val="hybridMultilevel"/>
    <w:tmpl w:val="0F92C712"/>
    <w:lvl w:ilvl="0" w:tplc="5E344FC4">
      <w:start w:val="1"/>
      <w:numFmt w:val="bullet"/>
      <w:lvlText w:val=""/>
      <w:lvlJc w:val="left"/>
      <w:pPr>
        <w:ind w:left="777" w:hanging="360"/>
      </w:pPr>
      <w:rPr>
        <w:rFonts w:ascii="Wingdings" w:hAnsi="Wingdings" w:hint="default"/>
        <w:color w:val="E26C09"/>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2" w15:restartNumberingAfterBreak="0">
    <w:nsid w:val="124D49C5"/>
    <w:multiLevelType w:val="hybridMultilevel"/>
    <w:tmpl w:val="8F124466"/>
    <w:lvl w:ilvl="0" w:tplc="786078AA">
      <w:start w:val="1"/>
      <w:numFmt w:val="bullet"/>
      <w:lvlText w:val=""/>
      <w:lvlJc w:val="left"/>
      <w:pPr>
        <w:ind w:left="927" w:hanging="360"/>
      </w:pPr>
      <w:rPr>
        <w:rFonts w:ascii="Wingdings" w:hAnsi="Wingdings" w:hint="default"/>
        <w:color w:val="E36C0A" w:themeColor="accent6" w:themeShade="BF"/>
        <w:sz w:val="17"/>
        <w:szCs w:val="17"/>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2A74F7C"/>
    <w:multiLevelType w:val="hybridMultilevel"/>
    <w:tmpl w:val="28B02C2A"/>
    <w:lvl w:ilvl="0" w:tplc="04070005">
      <w:start w:val="1"/>
      <w:numFmt w:val="bullet"/>
      <w:lvlText w:val=""/>
      <w:lvlJc w:val="left"/>
      <w:pPr>
        <w:ind w:left="777" w:hanging="360"/>
      </w:pPr>
      <w:rPr>
        <w:rFonts w:ascii="Wingdings" w:hAnsi="Wingdings"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4" w15:restartNumberingAfterBreak="0">
    <w:nsid w:val="263272D0"/>
    <w:multiLevelType w:val="hybridMultilevel"/>
    <w:tmpl w:val="CE28513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88086B"/>
    <w:multiLevelType w:val="hybridMultilevel"/>
    <w:tmpl w:val="88604428"/>
    <w:lvl w:ilvl="0" w:tplc="04070005">
      <w:start w:val="1"/>
      <w:numFmt w:val="bullet"/>
      <w:lvlText w:val=""/>
      <w:lvlJc w:val="left"/>
      <w:pPr>
        <w:ind w:left="777" w:hanging="360"/>
      </w:pPr>
      <w:rPr>
        <w:rFonts w:ascii="Wingdings" w:hAnsi="Wingdings"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6" w15:restartNumberingAfterBreak="0">
    <w:nsid w:val="3C8876A6"/>
    <w:multiLevelType w:val="hybridMultilevel"/>
    <w:tmpl w:val="00EA7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60A3B90"/>
    <w:multiLevelType w:val="hybridMultilevel"/>
    <w:tmpl w:val="03D416D8"/>
    <w:lvl w:ilvl="0" w:tplc="7924EFC6">
      <w:start w:val="4"/>
      <w:numFmt w:val="bullet"/>
      <w:lvlText w:val="-"/>
      <w:lvlJc w:val="left"/>
      <w:pPr>
        <w:ind w:left="417" w:hanging="360"/>
      </w:pPr>
      <w:rPr>
        <w:rFonts w:ascii="Calibri" w:eastAsia="Arial" w:hAnsi="Calibri" w:cstheme="minorBidi" w:hint="default"/>
      </w:rPr>
    </w:lvl>
    <w:lvl w:ilvl="1" w:tplc="04070003" w:tentative="1">
      <w:start w:val="1"/>
      <w:numFmt w:val="bullet"/>
      <w:lvlText w:val="o"/>
      <w:lvlJc w:val="left"/>
      <w:pPr>
        <w:ind w:left="1137" w:hanging="360"/>
      </w:pPr>
      <w:rPr>
        <w:rFonts w:ascii="Courier New" w:hAnsi="Courier New" w:cs="Courier New" w:hint="default"/>
      </w:rPr>
    </w:lvl>
    <w:lvl w:ilvl="2" w:tplc="04070005" w:tentative="1">
      <w:start w:val="1"/>
      <w:numFmt w:val="bullet"/>
      <w:lvlText w:val=""/>
      <w:lvlJc w:val="left"/>
      <w:pPr>
        <w:ind w:left="1857" w:hanging="360"/>
      </w:pPr>
      <w:rPr>
        <w:rFonts w:ascii="Wingdings" w:hAnsi="Wingdings" w:hint="default"/>
      </w:rPr>
    </w:lvl>
    <w:lvl w:ilvl="3" w:tplc="04070001" w:tentative="1">
      <w:start w:val="1"/>
      <w:numFmt w:val="bullet"/>
      <w:lvlText w:val=""/>
      <w:lvlJc w:val="left"/>
      <w:pPr>
        <w:ind w:left="2577" w:hanging="360"/>
      </w:pPr>
      <w:rPr>
        <w:rFonts w:ascii="Symbol" w:hAnsi="Symbol" w:hint="default"/>
      </w:rPr>
    </w:lvl>
    <w:lvl w:ilvl="4" w:tplc="04070003" w:tentative="1">
      <w:start w:val="1"/>
      <w:numFmt w:val="bullet"/>
      <w:lvlText w:val="o"/>
      <w:lvlJc w:val="left"/>
      <w:pPr>
        <w:ind w:left="3297" w:hanging="360"/>
      </w:pPr>
      <w:rPr>
        <w:rFonts w:ascii="Courier New" w:hAnsi="Courier New" w:cs="Courier New" w:hint="default"/>
      </w:rPr>
    </w:lvl>
    <w:lvl w:ilvl="5" w:tplc="04070005" w:tentative="1">
      <w:start w:val="1"/>
      <w:numFmt w:val="bullet"/>
      <w:lvlText w:val=""/>
      <w:lvlJc w:val="left"/>
      <w:pPr>
        <w:ind w:left="4017" w:hanging="360"/>
      </w:pPr>
      <w:rPr>
        <w:rFonts w:ascii="Wingdings" w:hAnsi="Wingdings" w:hint="default"/>
      </w:rPr>
    </w:lvl>
    <w:lvl w:ilvl="6" w:tplc="04070001" w:tentative="1">
      <w:start w:val="1"/>
      <w:numFmt w:val="bullet"/>
      <w:lvlText w:val=""/>
      <w:lvlJc w:val="left"/>
      <w:pPr>
        <w:ind w:left="4737" w:hanging="360"/>
      </w:pPr>
      <w:rPr>
        <w:rFonts w:ascii="Symbol" w:hAnsi="Symbol" w:hint="default"/>
      </w:rPr>
    </w:lvl>
    <w:lvl w:ilvl="7" w:tplc="04070003" w:tentative="1">
      <w:start w:val="1"/>
      <w:numFmt w:val="bullet"/>
      <w:lvlText w:val="o"/>
      <w:lvlJc w:val="left"/>
      <w:pPr>
        <w:ind w:left="5457" w:hanging="360"/>
      </w:pPr>
      <w:rPr>
        <w:rFonts w:ascii="Courier New" w:hAnsi="Courier New" w:cs="Courier New" w:hint="default"/>
      </w:rPr>
    </w:lvl>
    <w:lvl w:ilvl="8" w:tplc="04070005" w:tentative="1">
      <w:start w:val="1"/>
      <w:numFmt w:val="bullet"/>
      <w:lvlText w:val=""/>
      <w:lvlJc w:val="left"/>
      <w:pPr>
        <w:ind w:left="6177" w:hanging="360"/>
      </w:pPr>
      <w:rPr>
        <w:rFonts w:ascii="Wingdings" w:hAnsi="Wingdings" w:hint="default"/>
      </w:rPr>
    </w:lvl>
  </w:abstractNum>
  <w:abstractNum w:abstractNumId="8" w15:restartNumberingAfterBreak="0">
    <w:nsid w:val="498B27CB"/>
    <w:multiLevelType w:val="hybridMultilevel"/>
    <w:tmpl w:val="90163DD4"/>
    <w:lvl w:ilvl="0" w:tplc="5E344FC4">
      <w:start w:val="1"/>
      <w:numFmt w:val="bullet"/>
      <w:lvlText w:val=""/>
      <w:lvlJc w:val="left"/>
      <w:pPr>
        <w:ind w:left="720" w:hanging="360"/>
      </w:pPr>
      <w:rPr>
        <w:rFonts w:ascii="Wingdings" w:hAnsi="Wingdings" w:hint="default"/>
        <w:color w:val="E26C09"/>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A163D"/>
    <w:multiLevelType w:val="hybridMultilevel"/>
    <w:tmpl w:val="9904AD46"/>
    <w:lvl w:ilvl="0" w:tplc="04070005">
      <w:start w:val="1"/>
      <w:numFmt w:val="bullet"/>
      <w:lvlText w:val=""/>
      <w:lvlJc w:val="left"/>
      <w:pPr>
        <w:ind w:left="777" w:hanging="360"/>
      </w:pPr>
      <w:rPr>
        <w:rFonts w:ascii="Wingdings" w:hAnsi="Wingdings" w:hint="default"/>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abstractNum w:abstractNumId="10" w15:restartNumberingAfterBreak="0">
    <w:nsid w:val="5F0A4C6A"/>
    <w:multiLevelType w:val="hybridMultilevel"/>
    <w:tmpl w:val="997E0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205B5D"/>
    <w:multiLevelType w:val="hybridMultilevel"/>
    <w:tmpl w:val="AD3E937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2A1869"/>
    <w:multiLevelType w:val="hybridMultilevel"/>
    <w:tmpl w:val="B6126988"/>
    <w:lvl w:ilvl="0" w:tplc="5E344FC4">
      <w:start w:val="1"/>
      <w:numFmt w:val="bullet"/>
      <w:lvlText w:val=""/>
      <w:lvlJc w:val="left"/>
      <w:pPr>
        <w:ind w:left="777" w:hanging="360"/>
      </w:pPr>
      <w:rPr>
        <w:rFonts w:ascii="Wingdings" w:hAnsi="Wingdings" w:hint="default"/>
        <w:color w:val="E26C09"/>
      </w:rPr>
    </w:lvl>
    <w:lvl w:ilvl="1" w:tplc="04070003" w:tentative="1">
      <w:start w:val="1"/>
      <w:numFmt w:val="bullet"/>
      <w:lvlText w:val="o"/>
      <w:lvlJc w:val="left"/>
      <w:pPr>
        <w:ind w:left="1497" w:hanging="360"/>
      </w:pPr>
      <w:rPr>
        <w:rFonts w:ascii="Courier New" w:hAnsi="Courier New" w:cs="Courier New" w:hint="default"/>
      </w:rPr>
    </w:lvl>
    <w:lvl w:ilvl="2" w:tplc="04070005" w:tentative="1">
      <w:start w:val="1"/>
      <w:numFmt w:val="bullet"/>
      <w:lvlText w:val=""/>
      <w:lvlJc w:val="left"/>
      <w:pPr>
        <w:ind w:left="2217" w:hanging="360"/>
      </w:pPr>
      <w:rPr>
        <w:rFonts w:ascii="Wingdings" w:hAnsi="Wingdings" w:hint="default"/>
      </w:rPr>
    </w:lvl>
    <w:lvl w:ilvl="3" w:tplc="04070001" w:tentative="1">
      <w:start w:val="1"/>
      <w:numFmt w:val="bullet"/>
      <w:lvlText w:val=""/>
      <w:lvlJc w:val="left"/>
      <w:pPr>
        <w:ind w:left="2937" w:hanging="360"/>
      </w:pPr>
      <w:rPr>
        <w:rFonts w:ascii="Symbol" w:hAnsi="Symbol" w:hint="default"/>
      </w:rPr>
    </w:lvl>
    <w:lvl w:ilvl="4" w:tplc="04070003" w:tentative="1">
      <w:start w:val="1"/>
      <w:numFmt w:val="bullet"/>
      <w:lvlText w:val="o"/>
      <w:lvlJc w:val="left"/>
      <w:pPr>
        <w:ind w:left="3657" w:hanging="360"/>
      </w:pPr>
      <w:rPr>
        <w:rFonts w:ascii="Courier New" w:hAnsi="Courier New" w:cs="Courier New" w:hint="default"/>
      </w:rPr>
    </w:lvl>
    <w:lvl w:ilvl="5" w:tplc="04070005" w:tentative="1">
      <w:start w:val="1"/>
      <w:numFmt w:val="bullet"/>
      <w:lvlText w:val=""/>
      <w:lvlJc w:val="left"/>
      <w:pPr>
        <w:ind w:left="4377" w:hanging="360"/>
      </w:pPr>
      <w:rPr>
        <w:rFonts w:ascii="Wingdings" w:hAnsi="Wingdings" w:hint="default"/>
      </w:rPr>
    </w:lvl>
    <w:lvl w:ilvl="6" w:tplc="04070001" w:tentative="1">
      <w:start w:val="1"/>
      <w:numFmt w:val="bullet"/>
      <w:lvlText w:val=""/>
      <w:lvlJc w:val="left"/>
      <w:pPr>
        <w:ind w:left="5097" w:hanging="360"/>
      </w:pPr>
      <w:rPr>
        <w:rFonts w:ascii="Symbol" w:hAnsi="Symbol" w:hint="default"/>
      </w:rPr>
    </w:lvl>
    <w:lvl w:ilvl="7" w:tplc="04070003" w:tentative="1">
      <w:start w:val="1"/>
      <w:numFmt w:val="bullet"/>
      <w:lvlText w:val="o"/>
      <w:lvlJc w:val="left"/>
      <w:pPr>
        <w:ind w:left="5817" w:hanging="360"/>
      </w:pPr>
      <w:rPr>
        <w:rFonts w:ascii="Courier New" w:hAnsi="Courier New" w:cs="Courier New" w:hint="default"/>
      </w:rPr>
    </w:lvl>
    <w:lvl w:ilvl="8" w:tplc="04070005" w:tentative="1">
      <w:start w:val="1"/>
      <w:numFmt w:val="bullet"/>
      <w:lvlText w:val=""/>
      <w:lvlJc w:val="left"/>
      <w:pPr>
        <w:ind w:left="6537" w:hanging="360"/>
      </w:pPr>
      <w:rPr>
        <w:rFonts w:ascii="Wingdings" w:hAnsi="Wingdings" w:hint="default"/>
      </w:rPr>
    </w:lvl>
  </w:abstractNum>
  <w:num w:numId="1" w16cid:durableId="1260723400">
    <w:abstractNumId w:val="2"/>
  </w:num>
  <w:num w:numId="2" w16cid:durableId="1962220305">
    <w:abstractNumId w:val="10"/>
  </w:num>
  <w:num w:numId="3" w16cid:durableId="150610207">
    <w:abstractNumId w:val="4"/>
  </w:num>
  <w:num w:numId="4" w16cid:durableId="513613270">
    <w:abstractNumId w:val="9"/>
  </w:num>
  <w:num w:numId="5" w16cid:durableId="565341151">
    <w:abstractNumId w:val="12"/>
  </w:num>
  <w:num w:numId="6" w16cid:durableId="860626042">
    <w:abstractNumId w:val="0"/>
  </w:num>
  <w:num w:numId="7" w16cid:durableId="2135707727">
    <w:abstractNumId w:val="6"/>
  </w:num>
  <w:num w:numId="8" w16cid:durableId="1434938629">
    <w:abstractNumId w:val="11"/>
  </w:num>
  <w:num w:numId="9" w16cid:durableId="1419248664">
    <w:abstractNumId w:val="7"/>
  </w:num>
  <w:num w:numId="10" w16cid:durableId="1904175238">
    <w:abstractNumId w:val="3"/>
  </w:num>
  <w:num w:numId="11" w16cid:durableId="960496748">
    <w:abstractNumId w:val="5"/>
  </w:num>
  <w:num w:numId="12" w16cid:durableId="1662007156">
    <w:abstractNumId w:val="8"/>
  </w:num>
  <w:num w:numId="13" w16cid:durableId="322589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1" w:cryptProviderType="rsaAES" w:cryptAlgorithmClass="hash" w:cryptAlgorithmType="typeAny" w:cryptAlgorithmSid="14" w:cryptSpinCount="100000" w:hash="N6JZ8+V0492WpgtukcWDAB4yy70m8vtO3pcITSkW0LEEu2h5wcUDUUmEfoAH5tsTu6By6BfFs9Eq4U0zSSvwBA==" w:salt="+m9Z2ANzll3tW1NoWkJ/9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MS_CultureId" w:val="de-DE"/>
    <w:docVar w:name="TMS_OfficeId" w:val="Hamburg"/>
  </w:docVars>
  <w:rsids>
    <w:rsidRoot w:val="0018175F"/>
    <w:rsid w:val="00017C33"/>
    <w:rsid w:val="00023305"/>
    <w:rsid w:val="000260B2"/>
    <w:rsid w:val="000321D4"/>
    <w:rsid w:val="000351DC"/>
    <w:rsid w:val="00036BCE"/>
    <w:rsid w:val="000430C0"/>
    <w:rsid w:val="0005428A"/>
    <w:rsid w:val="0005442C"/>
    <w:rsid w:val="00054457"/>
    <w:rsid w:val="00061001"/>
    <w:rsid w:val="000640F3"/>
    <w:rsid w:val="00070AC2"/>
    <w:rsid w:val="00073E56"/>
    <w:rsid w:val="00075C52"/>
    <w:rsid w:val="0008480C"/>
    <w:rsid w:val="00087751"/>
    <w:rsid w:val="00096D5D"/>
    <w:rsid w:val="00096F6A"/>
    <w:rsid w:val="000972BD"/>
    <w:rsid w:val="000A2423"/>
    <w:rsid w:val="000A4601"/>
    <w:rsid w:val="000A51CD"/>
    <w:rsid w:val="000B35C9"/>
    <w:rsid w:val="000B3A84"/>
    <w:rsid w:val="000B4BA5"/>
    <w:rsid w:val="000C06C3"/>
    <w:rsid w:val="000D0ED4"/>
    <w:rsid w:val="000D6B1F"/>
    <w:rsid w:val="0010082B"/>
    <w:rsid w:val="0010140D"/>
    <w:rsid w:val="001021C4"/>
    <w:rsid w:val="00103737"/>
    <w:rsid w:val="001049DD"/>
    <w:rsid w:val="00111E97"/>
    <w:rsid w:val="00115B8E"/>
    <w:rsid w:val="001224BA"/>
    <w:rsid w:val="001228EB"/>
    <w:rsid w:val="001268A3"/>
    <w:rsid w:val="00132785"/>
    <w:rsid w:val="001345E2"/>
    <w:rsid w:val="0013461D"/>
    <w:rsid w:val="001348A1"/>
    <w:rsid w:val="00140881"/>
    <w:rsid w:val="001466BF"/>
    <w:rsid w:val="00153605"/>
    <w:rsid w:val="0016122A"/>
    <w:rsid w:val="001625FA"/>
    <w:rsid w:val="0016376E"/>
    <w:rsid w:val="00164A50"/>
    <w:rsid w:val="00174681"/>
    <w:rsid w:val="00180111"/>
    <w:rsid w:val="001815BA"/>
    <w:rsid w:val="0018175F"/>
    <w:rsid w:val="0018312B"/>
    <w:rsid w:val="0018453F"/>
    <w:rsid w:val="001931A3"/>
    <w:rsid w:val="00197821"/>
    <w:rsid w:val="001A106F"/>
    <w:rsid w:val="001A4A85"/>
    <w:rsid w:val="001A538C"/>
    <w:rsid w:val="001A78A9"/>
    <w:rsid w:val="001B2665"/>
    <w:rsid w:val="001B6B9F"/>
    <w:rsid w:val="001C0258"/>
    <w:rsid w:val="001C303C"/>
    <w:rsid w:val="001D043C"/>
    <w:rsid w:val="001D08AE"/>
    <w:rsid w:val="001D3C2A"/>
    <w:rsid w:val="001D6910"/>
    <w:rsid w:val="001E3409"/>
    <w:rsid w:val="001E68BC"/>
    <w:rsid w:val="001F29E7"/>
    <w:rsid w:val="00212039"/>
    <w:rsid w:val="00216064"/>
    <w:rsid w:val="0022384C"/>
    <w:rsid w:val="00224868"/>
    <w:rsid w:val="002255F0"/>
    <w:rsid w:val="002267D1"/>
    <w:rsid w:val="002336B1"/>
    <w:rsid w:val="0023405E"/>
    <w:rsid w:val="00235E6B"/>
    <w:rsid w:val="0023646B"/>
    <w:rsid w:val="00236D48"/>
    <w:rsid w:val="002370FE"/>
    <w:rsid w:val="00253E28"/>
    <w:rsid w:val="0025762A"/>
    <w:rsid w:val="00264DA9"/>
    <w:rsid w:val="0027301A"/>
    <w:rsid w:val="00274644"/>
    <w:rsid w:val="00277F02"/>
    <w:rsid w:val="00280886"/>
    <w:rsid w:val="002853F8"/>
    <w:rsid w:val="0028641B"/>
    <w:rsid w:val="00290E75"/>
    <w:rsid w:val="00291A28"/>
    <w:rsid w:val="002921E5"/>
    <w:rsid w:val="0029223E"/>
    <w:rsid w:val="00292BE0"/>
    <w:rsid w:val="00292E40"/>
    <w:rsid w:val="00294793"/>
    <w:rsid w:val="00296C5C"/>
    <w:rsid w:val="00297B7E"/>
    <w:rsid w:val="002A0233"/>
    <w:rsid w:val="002A0A21"/>
    <w:rsid w:val="002B02A0"/>
    <w:rsid w:val="002B7633"/>
    <w:rsid w:val="002C00F8"/>
    <w:rsid w:val="002C0B22"/>
    <w:rsid w:val="002C0C5A"/>
    <w:rsid w:val="002C27DC"/>
    <w:rsid w:val="002C3C25"/>
    <w:rsid w:val="002D23A3"/>
    <w:rsid w:val="002D25BF"/>
    <w:rsid w:val="002D505E"/>
    <w:rsid w:val="002D5CE3"/>
    <w:rsid w:val="002D6AE9"/>
    <w:rsid w:val="002D77CB"/>
    <w:rsid w:val="002D799D"/>
    <w:rsid w:val="002E1043"/>
    <w:rsid w:val="002E28BD"/>
    <w:rsid w:val="002E5914"/>
    <w:rsid w:val="00300065"/>
    <w:rsid w:val="003039A1"/>
    <w:rsid w:val="003058A4"/>
    <w:rsid w:val="003061AD"/>
    <w:rsid w:val="00307964"/>
    <w:rsid w:val="00312DEE"/>
    <w:rsid w:val="00320F57"/>
    <w:rsid w:val="00320FB5"/>
    <w:rsid w:val="003238D0"/>
    <w:rsid w:val="003268C7"/>
    <w:rsid w:val="00331A08"/>
    <w:rsid w:val="003323AF"/>
    <w:rsid w:val="00345444"/>
    <w:rsid w:val="00357127"/>
    <w:rsid w:val="0035736E"/>
    <w:rsid w:val="00357E53"/>
    <w:rsid w:val="00372F30"/>
    <w:rsid w:val="003779C5"/>
    <w:rsid w:val="00385984"/>
    <w:rsid w:val="00395A8D"/>
    <w:rsid w:val="003968F8"/>
    <w:rsid w:val="003A261A"/>
    <w:rsid w:val="003A339B"/>
    <w:rsid w:val="003A5868"/>
    <w:rsid w:val="003B5ADE"/>
    <w:rsid w:val="003B646C"/>
    <w:rsid w:val="003B7DCC"/>
    <w:rsid w:val="003C1651"/>
    <w:rsid w:val="003C2490"/>
    <w:rsid w:val="003C5CF6"/>
    <w:rsid w:val="003D056D"/>
    <w:rsid w:val="003D0A6B"/>
    <w:rsid w:val="003D3B2B"/>
    <w:rsid w:val="003D5E0C"/>
    <w:rsid w:val="003D615E"/>
    <w:rsid w:val="003E40F2"/>
    <w:rsid w:val="003E4EE2"/>
    <w:rsid w:val="003E5759"/>
    <w:rsid w:val="003E70F7"/>
    <w:rsid w:val="00401824"/>
    <w:rsid w:val="00403B35"/>
    <w:rsid w:val="004063DB"/>
    <w:rsid w:val="004113D7"/>
    <w:rsid w:val="0041577E"/>
    <w:rsid w:val="00422481"/>
    <w:rsid w:val="004310CD"/>
    <w:rsid w:val="004351AD"/>
    <w:rsid w:val="0044472A"/>
    <w:rsid w:val="00444B3C"/>
    <w:rsid w:val="0045096F"/>
    <w:rsid w:val="00454355"/>
    <w:rsid w:val="00455C08"/>
    <w:rsid w:val="0046426E"/>
    <w:rsid w:val="0046634B"/>
    <w:rsid w:val="004663B2"/>
    <w:rsid w:val="0047022A"/>
    <w:rsid w:val="0047140E"/>
    <w:rsid w:val="0047768D"/>
    <w:rsid w:val="00481246"/>
    <w:rsid w:val="0048142D"/>
    <w:rsid w:val="004860F0"/>
    <w:rsid w:val="0049136D"/>
    <w:rsid w:val="004A0059"/>
    <w:rsid w:val="004A3631"/>
    <w:rsid w:val="004A7687"/>
    <w:rsid w:val="004B704F"/>
    <w:rsid w:val="004C160C"/>
    <w:rsid w:val="004C1B91"/>
    <w:rsid w:val="004C5034"/>
    <w:rsid w:val="004E078F"/>
    <w:rsid w:val="004E65D3"/>
    <w:rsid w:val="004E6848"/>
    <w:rsid w:val="004E72AF"/>
    <w:rsid w:val="004F09E5"/>
    <w:rsid w:val="004F6D79"/>
    <w:rsid w:val="00502503"/>
    <w:rsid w:val="00504220"/>
    <w:rsid w:val="00524888"/>
    <w:rsid w:val="00525EC2"/>
    <w:rsid w:val="0052613E"/>
    <w:rsid w:val="0052648F"/>
    <w:rsid w:val="00526DC9"/>
    <w:rsid w:val="005354A3"/>
    <w:rsid w:val="005374D4"/>
    <w:rsid w:val="005375B9"/>
    <w:rsid w:val="00537A25"/>
    <w:rsid w:val="0054369F"/>
    <w:rsid w:val="00543A7E"/>
    <w:rsid w:val="0054559D"/>
    <w:rsid w:val="00553002"/>
    <w:rsid w:val="00553372"/>
    <w:rsid w:val="005569AB"/>
    <w:rsid w:val="00557049"/>
    <w:rsid w:val="005572AB"/>
    <w:rsid w:val="00560514"/>
    <w:rsid w:val="005627AE"/>
    <w:rsid w:val="00563A8F"/>
    <w:rsid w:val="00572C7F"/>
    <w:rsid w:val="005738E8"/>
    <w:rsid w:val="00575FC3"/>
    <w:rsid w:val="00580BA1"/>
    <w:rsid w:val="0058396E"/>
    <w:rsid w:val="00592DA5"/>
    <w:rsid w:val="005A279E"/>
    <w:rsid w:val="005B066C"/>
    <w:rsid w:val="005B5CC0"/>
    <w:rsid w:val="005D1CA4"/>
    <w:rsid w:val="005D6FBC"/>
    <w:rsid w:val="005E03A7"/>
    <w:rsid w:val="005E0484"/>
    <w:rsid w:val="005E1F72"/>
    <w:rsid w:val="005E2278"/>
    <w:rsid w:val="005E2BCE"/>
    <w:rsid w:val="00603B6D"/>
    <w:rsid w:val="00610C33"/>
    <w:rsid w:val="0061134E"/>
    <w:rsid w:val="00611ECF"/>
    <w:rsid w:val="006134F2"/>
    <w:rsid w:val="006161DE"/>
    <w:rsid w:val="00621C2C"/>
    <w:rsid w:val="006221E1"/>
    <w:rsid w:val="00622556"/>
    <w:rsid w:val="006231FC"/>
    <w:rsid w:val="006266B6"/>
    <w:rsid w:val="00631167"/>
    <w:rsid w:val="006329D8"/>
    <w:rsid w:val="00647D7B"/>
    <w:rsid w:val="00660FA4"/>
    <w:rsid w:val="006625A8"/>
    <w:rsid w:val="00665FDC"/>
    <w:rsid w:val="00667A21"/>
    <w:rsid w:val="0067067B"/>
    <w:rsid w:val="00684979"/>
    <w:rsid w:val="00685055"/>
    <w:rsid w:val="006856B1"/>
    <w:rsid w:val="00697916"/>
    <w:rsid w:val="006A6FF0"/>
    <w:rsid w:val="006B0325"/>
    <w:rsid w:val="006B20B2"/>
    <w:rsid w:val="006C0CA7"/>
    <w:rsid w:val="006C39AF"/>
    <w:rsid w:val="006D28CE"/>
    <w:rsid w:val="006D4351"/>
    <w:rsid w:val="006D6805"/>
    <w:rsid w:val="006D7522"/>
    <w:rsid w:val="006D7C5C"/>
    <w:rsid w:val="006E1738"/>
    <w:rsid w:val="006E5582"/>
    <w:rsid w:val="006E5BCA"/>
    <w:rsid w:val="006F618D"/>
    <w:rsid w:val="0070025D"/>
    <w:rsid w:val="0070056D"/>
    <w:rsid w:val="0070227E"/>
    <w:rsid w:val="0070229B"/>
    <w:rsid w:val="00704030"/>
    <w:rsid w:val="00704C5C"/>
    <w:rsid w:val="00706C1D"/>
    <w:rsid w:val="007073AC"/>
    <w:rsid w:val="0071021F"/>
    <w:rsid w:val="0073066A"/>
    <w:rsid w:val="0073741D"/>
    <w:rsid w:val="007375FF"/>
    <w:rsid w:val="00740A7D"/>
    <w:rsid w:val="00746D4D"/>
    <w:rsid w:val="00750A7E"/>
    <w:rsid w:val="0075451D"/>
    <w:rsid w:val="00754C6D"/>
    <w:rsid w:val="0075534C"/>
    <w:rsid w:val="007621A5"/>
    <w:rsid w:val="00762221"/>
    <w:rsid w:val="0076668A"/>
    <w:rsid w:val="007735FD"/>
    <w:rsid w:val="00780B08"/>
    <w:rsid w:val="0078252E"/>
    <w:rsid w:val="00782595"/>
    <w:rsid w:val="007825BF"/>
    <w:rsid w:val="00783348"/>
    <w:rsid w:val="0078548E"/>
    <w:rsid w:val="007863C5"/>
    <w:rsid w:val="007868AB"/>
    <w:rsid w:val="00791846"/>
    <w:rsid w:val="00796327"/>
    <w:rsid w:val="007A0827"/>
    <w:rsid w:val="007A4431"/>
    <w:rsid w:val="007A70BC"/>
    <w:rsid w:val="007B45D2"/>
    <w:rsid w:val="007B4754"/>
    <w:rsid w:val="007B5383"/>
    <w:rsid w:val="007B59DC"/>
    <w:rsid w:val="007C46E4"/>
    <w:rsid w:val="007D6B52"/>
    <w:rsid w:val="007E02A5"/>
    <w:rsid w:val="007E059B"/>
    <w:rsid w:val="007F6CF0"/>
    <w:rsid w:val="007F7EA8"/>
    <w:rsid w:val="008023BC"/>
    <w:rsid w:val="00804104"/>
    <w:rsid w:val="0080465B"/>
    <w:rsid w:val="00804B6D"/>
    <w:rsid w:val="00805DC4"/>
    <w:rsid w:val="00817BAC"/>
    <w:rsid w:val="0082156F"/>
    <w:rsid w:val="00821B04"/>
    <w:rsid w:val="00821C80"/>
    <w:rsid w:val="00821C84"/>
    <w:rsid w:val="00831494"/>
    <w:rsid w:val="00846D92"/>
    <w:rsid w:val="008472DB"/>
    <w:rsid w:val="008536D3"/>
    <w:rsid w:val="008568B0"/>
    <w:rsid w:val="00867577"/>
    <w:rsid w:val="008738FA"/>
    <w:rsid w:val="008969C2"/>
    <w:rsid w:val="008A0C02"/>
    <w:rsid w:val="008A4D62"/>
    <w:rsid w:val="008A5873"/>
    <w:rsid w:val="008B334C"/>
    <w:rsid w:val="008C05ED"/>
    <w:rsid w:val="008C218B"/>
    <w:rsid w:val="008C2560"/>
    <w:rsid w:val="008C3E76"/>
    <w:rsid w:val="008C404E"/>
    <w:rsid w:val="008C474E"/>
    <w:rsid w:val="008C5010"/>
    <w:rsid w:val="008C55FE"/>
    <w:rsid w:val="008C61AE"/>
    <w:rsid w:val="008D4EA1"/>
    <w:rsid w:val="008D684E"/>
    <w:rsid w:val="008D7725"/>
    <w:rsid w:val="008E433C"/>
    <w:rsid w:val="008E6DDD"/>
    <w:rsid w:val="008E79C2"/>
    <w:rsid w:val="008F18C4"/>
    <w:rsid w:val="008F433D"/>
    <w:rsid w:val="008F4A0F"/>
    <w:rsid w:val="008F5223"/>
    <w:rsid w:val="008F6817"/>
    <w:rsid w:val="008F7918"/>
    <w:rsid w:val="009031A4"/>
    <w:rsid w:val="009038C3"/>
    <w:rsid w:val="009068AB"/>
    <w:rsid w:val="00911F69"/>
    <w:rsid w:val="009121C9"/>
    <w:rsid w:val="00914001"/>
    <w:rsid w:val="00914F27"/>
    <w:rsid w:val="00920D97"/>
    <w:rsid w:val="00921200"/>
    <w:rsid w:val="00926FC1"/>
    <w:rsid w:val="00931335"/>
    <w:rsid w:val="0093414B"/>
    <w:rsid w:val="009368FD"/>
    <w:rsid w:val="00936B21"/>
    <w:rsid w:val="009375AE"/>
    <w:rsid w:val="00937C51"/>
    <w:rsid w:val="0094488D"/>
    <w:rsid w:val="009454F3"/>
    <w:rsid w:val="00946126"/>
    <w:rsid w:val="00950DEA"/>
    <w:rsid w:val="009620F3"/>
    <w:rsid w:val="009634E4"/>
    <w:rsid w:val="00964471"/>
    <w:rsid w:val="009666F2"/>
    <w:rsid w:val="00972859"/>
    <w:rsid w:val="00977027"/>
    <w:rsid w:val="00981D82"/>
    <w:rsid w:val="00985068"/>
    <w:rsid w:val="00996754"/>
    <w:rsid w:val="009A08CD"/>
    <w:rsid w:val="009A1D70"/>
    <w:rsid w:val="009A76AB"/>
    <w:rsid w:val="009B35AD"/>
    <w:rsid w:val="009B5171"/>
    <w:rsid w:val="009D0151"/>
    <w:rsid w:val="009D19BC"/>
    <w:rsid w:val="009D1E89"/>
    <w:rsid w:val="009D201D"/>
    <w:rsid w:val="009D78B9"/>
    <w:rsid w:val="009E35D8"/>
    <w:rsid w:val="009E3E0D"/>
    <w:rsid w:val="009E7497"/>
    <w:rsid w:val="009F1AD3"/>
    <w:rsid w:val="009F2F15"/>
    <w:rsid w:val="009F43DB"/>
    <w:rsid w:val="009F4D8E"/>
    <w:rsid w:val="009F4F6A"/>
    <w:rsid w:val="009F72FA"/>
    <w:rsid w:val="00A02E7C"/>
    <w:rsid w:val="00A105D0"/>
    <w:rsid w:val="00A14F0C"/>
    <w:rsid w:val="00A1749D"/>
    <w:rsid w:val="00A22924"/>
    <w:rsid w:val="00A23349"/>
    <w:rsid w:val="00A25234"/>
    <w:rsid w:val="00A34517"/>
    <w:rsid w:val="00A72302"/>
    <w:rsid w:val="00A80680"/>
    <w:rsid w:val="00A846B5"/>
    <w:rsid w:val="00A8488A"/>
    <w:rsid w:val="00A903BD"/>
    <w:rsid w:val="00A95D61"/>
    <w:rsid w:val="00A97163"/>
    <w:rsid w:val="00A97508"/>
    <w:rsid w:val="00AA0055"/>
    <w:rsid w:val="00AA183C"/>
    <w:rsid w:val="00AA2D19"/>
    <w:rsid w:val="00AA40CC"/>
    <w:rsid w:val="00AA539E"/>
    <w:rsid w:val="00AA693A"/>
    <w:rsid w:val="00AA7EBE"/>
    <w:rsid w:val="00AB51EC"/>
    <w:rsid w:val="00AB7CDC"/>
    <w:rsid w:val="00AC2CB5"/>
    <w:rsid w:val="00AC6470"/>
    <w:rsid w:val="00AD031A"/>
    <w:rsid w:val="00AD0551"/>
    <w:rsid w:val="00AD103C"/>
    <w:rsid w:val="00AD34B3"/>
    <w:rsid w:val="00AE050B"/>
    <w:rsid w:val="00AE21E8"/>
    <w:rsid w:val="00AE4058"/>
    <w:rsid w:val="00AE56B4"/>
    <w:rsid w:val="00AE65F8"/>
    <w:rsid w:val="00AF3B01"/>
    <w:rsid w:val="00AF3C10"/>
    <w:rsid w:val="00AF3D49"/>
    <w:rsid w:val="00B044CA"/>
    <w:rsid w:val="00B243D2"/>
    <w:rsid w:val="00B30B54"/>
    <w:rsid w:val="00B35878"/>
    <w:rsid w:val="00B35929"/>
    <w:rsid w:val="00B409B4"/>
    <w:rsid w:val="00B41CF9"/>
    <w:rsid w:val="00B42828"/>
    <w:rsid w:val="00B44DBF"/>
    <w:rsid w:val="00B46B20"/>
    <w:rsid w:val="00B56FC0"/>
    <w:rsid w:val="00B60131"/>
    <w:rsid w:val="00B62AAF"/>
    <w:rsid w:val="00B63EDF"/>
    <w:rsid w:val="00B63F0B"/>
    <w:rsid w:val="00B64034"/>
    <w:rsid w:val="00B65BE3"/>
    <w:rsid w:val="00B71F17"/>
    <w:rsid w:val="00B812F1"/>
    <w:rsid w:val="00B82C14"/>
    <w:rsid w:val="00B8464E"/>
    <w:rsid w:val="00B85EEA"/>
    <w:rsid w:val="00B95BBB"/>
    <w:rsid w:val="00B9671C"/>
    <w:rsid w:val="00BA2EBF"/>
    <w:rsid w:val="00BA3462"/>
    <w:rsid w:val="00BA4ACE"/>
    <w:rsid w:val="00BA5AA2"/>
    <w:rsid w:val="00BB281E"/>
    <w:rsid w:val="00BB4286"/>
    <w:rsid w:val="00BB73E8"/>
    <w:rsid w:val="00BC2430"/>
    <w:rsid w:val="00BD5CAF"/>
    <w:rsid w:val="00BD7D81"/>
    <w:rsid w:val="00BE05A9"/>
    <w:rsid w:val="00BE2EB8"/>
    <w:rsid w:val="00BE6BF3"/>
    <w:rsid w:val="00BF085B"/>
    <w:rsid w:val="00BF2B3B"/>
    <w:rsid w:val="00BF529F"/>
    <w:rsid w:val="00C13093"/>
    <w:rsid w:val="00C1376E"/>
    <w:rsid w:val="00C20D5A"/>
    <w:rsid w:val="00C27A0B"/>
    <w:rsid w:val="00C306E9"/>
    <w:rsid w:val="00C33365"/>
    <w:rsid w:val="00C37167"/>
    <w:rsid w:val="00C421B4"/>
    <w:rsid w:val="00C42375"/>
    <w:rsid w:val="00C50309"/>
    <w:rsid w:val="00C51DFF"/>
    <w:rsid w:val="00C55A35"/>
    <w:rsid w:val="00C5686B"/>
    <w:rsid w:val="00C601A2"/>
    <w:rsid w:val="00C60F22"/>
    <w:rsid w:val="00C65C11"/>
    <w:rsid w:val="00C71E3B"/>
    <w:rsid w:val="00C75264"/>
    <w:rsid w:val="00C76A2D"/>
    <w:rsid w:val="00C76FAD"/>
    <w:rsid w:val="00C85969"/>
    <w:rsid w:val="00C85CED"/>
    <w:rsid w:val="00C863C1"/>
    <w:rsid w:val="00C9056E"/>
    <w:rsid w:val="00C93CD7"/>
    <w:rsid w:val="00C955CB"/>
    <w:rsid w:val="00C96454"/>
    <w:rsid w:val="00CA382A"/>
    <w:rsid w:val="00CA3DDB"/>
    <w:rsid w:val="00CA4E43"/>
    <w:rsid w:val="00CB3B34"/>
    <w:rsid w:val="00CB43C8"/>
    <w:rsid w:val="00CB7E4D"/>
    <w:rsid w:val="00CC0320"/>
    <w:rsid w:val="00CC3DAF"/>
    <w:rsid w:val="00CC754C"/>
    <w:rsid w:val="00CE3197"/>
    <w:rsid w:val="00CE36EC"/>
    <w:rsid w:val="00CE4E17"/>
    <w:rsid w:val="00CF304A"/>
    <w:rsid w:val="00CF3B89"/>
    <w:rsid w:val="00CF4B67"/>
    <w:rsid w:val="00CF536C"/>
    <w:rsid w:val="00CF6919"/>
    <w:rsid w:val="00D00774"/>
    <w:rsid w:val="00D0174B"/>
    <w:rsid w:val="00D02358"/>
    <w:rsid w:val="00D03C42"/>
    <w:rsid w:val="00D06625"/>
    <w:rsid w:val="00D076A9"/>
    <w:rsid w:val="00D14A0F"/>
    <w:rsid w:val="00D154C6"/>
    <w:rsid w:val="00D168C6"/>
    <w:rsid w:val="00D170A4"/>
    <w:rsid w:val="00D17429"/>
    <w:rsid w:val="00D20AC3"/>
    <w:rsid w:val="00D244A2"/>
    <w:rsid w:val="00D344E6"/>
    <w:rsid w:val="00D34D6D"/>
    <w:rsid w:val="00D4116B"/>
    <w:rsid w:val="00D43A0B"/>
    <w:rsid w:val="00D44227"/>
    <w:rsid w:val="00D446B9"/>
    <w:rsid w:val="00D477B2"/>
    <w:rsid w:val="00D477F7"/>
    <w:rsid w:val="00D53CF9"/>
    <w:rsid w:val="00D6133F"/>
    <w:rsid w:val="00D620B3"/>
    <w:rsid w:val="00D625D8"/>
    <w:rsid w:val="00D65CE4"/>
    <w:rsid w:val="00D8342A"/>
    <w:rsid w:val="00D84654"/>
    <w:rsid w:val="00D860ED"/>
    <w:rsid w:val="00DA47EE"/>
    <w:rsid w:val="00DA53AD"/>
    <w:rsid w:val="00DB445D"/>
    <w:rsid w:val="00DB56CF"/>
    <w:rsid w:val="00DB5F54"/>
    <w:rsid w:val="00DC7E72"/>
    <w:rsid w:val="00DD3E1A"/>
    <w:rsid w:val="00DF2A46"/>
    <w:rsid w:val="00DF4E1C"/>
    <w:rsid w:val="00DF69D3"/>
    <w:rsid w:val="00DF712D"/>
    <w:rsid w:val="00E05610"/>
    <w:rsid w:val="00E0574B"/>
    <w:rsid w:val="00E213C9"/>
    <w:rsid w:val="00E26706"/>
    <w:rsid w:val="00E26B56"/>
    <w:rsid w:val="00E3486A"/>
    <w:rsid w:val="00E42DCC"/>
    <w:rsid w:val="00E42EF8"/>
    <w:rsid w:val="00E46072"/>
    <w:rsid w:val="00E504DF"/>
    <w:rsid w:val="00E55224"/>
    <w:rsid w:val="00E55A53"/>
    <w:rsid w:val="00E608C9"/>
    <w:rsid w:val="00E60DF4"/>
    <w:rsid w:val="00E61277"/>
    <w:rsid w:val="00E6787A"/>
    <w:rsid w:val="00E72321"/>
    <w:rsid w:val="00E743F4"/>
    <w:rsid w:val="00E74E31"/>
    <w:rsid w:val="00E819C8"/>
    <w:rsid w:val="00E84924"/>
    <w:rsid w:val="00E850A2"/>
    <w:rsid w:val="00E91A1D"/>
    <w:rsid w:val="00E92C35"/>
    <w:rsid w:val="00E93BE5"/>
    <w:rsid w:val="00E971B1"/>
    <w:rsid w:val="00EA42E4"/>
    <w:rsid w:val="00EB13CD"/>
    <w:rsid w:val="00EB49E9"/>
    <w:rsid w:val="00EB6715"/>
    <w:rsid w:val="00EB6A12"/>
    <w:rsid w:val="00EB6BF2"/>
    <w:rsid w:val="00EC2290"/>
    <w:rsid w:val="00EC4F9D"/>
    <w:rsid w:val="00EC6DBA"/>
    <w:rsid w:val="00ED02B1"/>
    <w:rsid w:val="00ED1697"/>
    <w:rsid w:val="00ED3CBF"/>
    <w:rsid w:val="00ED5BD3"/>
    <w:rsid w:val="00ED75CD"/>
    <w:rsid w:val="00EE173F"/>
    <w:rsid w:val="00EE26E7"/>
    <w:rsid w:val="00EE31D1"/>
    <w:rsid w:val="00EF4EB9"/>
    <w:rsid w:val="00EF7D4B"/>
    <w:rsid w:val="00F0396A"/>
    <w:rsid w:val="00F160E5"/>
    <w:rsid w:val="00F2591E"/>
    <w:rsid w:val="00F27F98"/>
    <w:rsid w:val="00F31752"/>
    <w:rsid w:val="00F3325F"/>
    <w:rsid w:val="00F43121"/>
    <w:rsid w:val="00F50839"/>
    <w:rsid w:val="00F5522B"/>
    <w:rsid w:val="00F558E0"/>
    <w:rsid w:val="00F570A7"/>
    <w:rsid w:val="00F625CE"/>
    <w:rsid w:val="00F62F2F"/>
    <w:rsid w:val="00F66D31"/>
    <w:rsid w:val="00F71690"/>
    <w:rsid w:val="00F82701"/>
    <w:rsid w:val="00F84958"/>
    <w:rsid w:val="00F849E5"/>
    <w:rsid w:val="00F91450"/>
    <w:rsid w:val="00F930A4"/>
    <w:rsid w:val="00FA2621"/>
    <w:rsid w:val="00FA5B9B"/>
    <w:rsid w:val="00FA7831"/>
    <w:rsid w:val="00FA7E59"/>
    <w:rsid w:val="00FB1E20"/>
    <w:rsid w:val="00FB2099"/>
    <w:rsid w:val="00FB3041"/>
    <w:rsid w:val="00FB31C6"/>
    <w:rsid w:val="00FB3F76"/>
    <w:rsid w:val="00FB697D"/>
    <w:rsid w:val="00FC05C9"/>
    <w:rsid w:val="00FC5FD1"/>
    <w:rsid w:val="00FC7A2A"/>
    <w:rsid w:val="00FD0752"/>
    <w:rsid w:val="00FD0F0D"/>
    <w:rsid w:val="00FD71E4"/>
    <w:rsid w:val="00FE7801"/>
    <w:rsid w:val="00FF10B0"/>
    <w:rsid w:val="00FF3C8B"/>
    <w:rsid w:val="00FF58CC"/>
    <w:rsid w:val="00FF6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65D95"/>
  <w15:docId w15:val="{4767CBC4-CE62-4709-963C-2CC16893A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551"/>
  </w:style>
  <w:style w:type="paragraph" w:styleId="Heading1">
    <w:name w:val="heading 1"/>
    <w:basedOn w:val="Normal"/>
    <w:link w:val="Heading1Char"/>
    <w:uiPriority w:val="1"/>
    <w:qFormat/>
    <w:rsid w:val="00EB49E9"/>
    <w:pPr>
      <w:widowControl w:val="0"/>
      <w:spacing w:after="0" w:line="240" w:lineRule="auto"/>
      <w:ind w:left="253"/>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21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21B4"/>
    <w:rPr>
      <w:rFonts w:ascii="Tahoma" w:hAnsi="Tahoma" w:cs="Tahoma"/>
      <w:sz w:val="16"/>
      <w:szCs w:val="16"/>
    </w:rPr>
  </w:style>
  <w:style w:type="table" w:styleId="TableGrid">
    <w:name w:val="Table Grid"/>
    <w:basedOn w:val="TableNormal"/>
    <w:uiPriority w:val="59"/>
    <w:rsid w:val="00B44D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A5B9B"/>
    <w:pPr>
      <w:ind w:left="720"/>
      <w:contextualSpacing/>
    </w:pPr>
  </w:style>
  <w:style w:type="character" w:styleId="PlaceholderText">
    <w:name w:val="Placeholder Text"/>
    <w:basedOn w:val="DefaultParagraphFont"/>
    <w:uiPriority w:val="99"/>
    <w:semiHidden/>
    <w:rsid w:val="00706C1D"/>
    <w:rPr>
      <w:color w:val="808080"/>
    </w:rPr>
  </w:style>
  <w:style w:type="paragraph" w:styleId="PlainText">
    <w:name w:val="Plain Text"/>
    <w:basedOn w:val="Normal"/>
    <w:link w:val="PlainTextChar"/>
    <w:uiPriority w:val="99"/>
    <w:unhideWhenUsed/>
    <w:rsid w:val="009375AE"/>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375AE"/>
    <w:rPr>
      <w:rFonts w:ascii="Calibri" w:hAnsi="Calibri"/>
      <w:szCs w:val="21"/>
    </w:rPr>
  </w:style>
  <w:style w:type="paragraph" w:styleId="BodyText">
    <w:name w:val="Body Text"/>
    <w:basedOn w:val="Normal"/>
    <w:link w:val="BodyTextChar"/>
    <w:uiPriority w:val="1"/>
    <w:qFormat/>
    <w:rsid w:val="00EB49E9"/>
    <w:pPr>
      <w:widowControl w:val="0"/>
      <w:spacing w:before="4" w:after="0" w:line="240" w:lineRule="auto"/>
      <w:ind w:left="253"/>
    </w:pPr>
    <w:rPr>
      <w:rFonts w:ascii="Arial" w:eastAsia="Arial" w:hAnsi="Arial"/>
    </w:rPr>
  </w:style>
  <w:style w:type="character" w:customStyle="1" w:styleId="BodyTextChar">
    <w:name w:val="Body Text Char"/>
    <w:basedOn w:val="DefaultParagraphFont"/>
    <w:link w:val="BodyText"/>
    <w:uiPriority w:val="1"/>
    <w:rsid w:val="00EB49E9"/>
    <w:rPr>
      <w:rFonts w:ascii="Arial" w:eastAsia="Arial" w:hAnsi="Arial"/>
    </w:rPr>
  </w:style>
  <w:style w:type="character" w:customStyle="1" w:styleId="Heading1Char">
    <w:name w:val="Heading 1 Char"/>
    <w:basedOn w:val="DefaultParagraphFont"/>
    <w:link w:val="Heading1"/>
    <w:uiPriority w:val="1"/>
    <w:rsid w:val="00EB49E9"/>
    <w:rPr>
      <w:rFonts w:ascii="Arial" w:eastAsia="Arial" w:hAnsi="Arial"/>
      <w:b/>
      <w:bCs/>
    </w:rPr>
  </w:style>
  <w:style w:type="character" w:styleId="Hyperlink">
    <w:name w:val="Hyperlink"/>
    <w:basedOn w:val="DefaultParagraphFont"/>
    <w:uiPriority w:val="99"/>
    <w:unhideWhenUsed/>
    <w:rsid w:val="00EB49E9"/>
    <w:rPr>
      <w:color w:val="0000FF" w:themeColor="hyperlink"/>
      <w:u w:val="single"/>
    </w:rPr>
  </w:style>
  <w:style w:type="paragraph" w:styleId="BodyTextIndent">
    <w:name w:val="Body Text Indent"/>
    <w:basedOn w:val="Normal"/>
    <w:link w:val="BodyTextIndentChar"/>
    <w:uiPriority w:val="99"/>
    <w:unhideWhenUsed/>
    <w:rsid w:val="009F4F6A"/>
    <w:pPr>
      <w:widowControl w:val="0"/>
      <w:spacing w:after="120" w:line="240" w:lineRule="auto"/>
      <w:ind w:left="283"/>
    </w:pPr>
  </w:style>
  <w:style w:type="character" w:customStyle="1" w:styleId="BodyTextIndentChar">
    <w:name w:val="Body Text Indent Char"/>
    <w:basedOn w:val="DefaultParagraphFont"/>
    <w:link w:val="BodyTextIndent"/>
    <w:uiPriority w:val="99"/>
    <w:rsid w:val="009F4F6A"/>
  </w:style>
  <w:style w:type="paragraph" w:styleId="Header">
    <w:name w:val="header"/>
    <w:basedOn w:val="Normal"/>
    <w:link w:val="HeaderChar"/>
    <w:uiPriority w:val="99"/>
    <w:unhideWhenUsed/>
    <w:rsid w:val="00CB43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CB43C8"/>
  </w:style>
  <w:style w:type="paragraph" w:styleId="Footer">
    <w:name w:val="footer"/>
    <w:basedOn w:val="Normal"/>
    <w:link w:val="FooterChar"/>
    <w:uiPriority w:val="99"/>
    <w:unhideWhenUsed/>
    <w:rsid w:val="00CB43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B43C8"/>
  </w:style>
  <w:style w:type="character" w:styleId="FollowedHyperlink">
    <w:name w:val="FollowedHyperlink"/>
    <w:basedOn w:val="DefaultParagraphFont"/>
    <w:uiPriority w:val="99"/>
    <w:semiHidden/>
    <w:unhideWhenUsed/>
    <w:rsid w:val="00E26706"/>
    <w:rPr>
      <w:color w:val="800080" w:themeColor="followedHyperlink"/>
      <w:u w:val="single"/>
    </w:rPr>
  </w:style>
  <w:style w:type="character" w:styleId="UnresolvedMention">
    <w:name w:val="Unresolved Mention"/>
    <w:basedOn w:val="DefaultParagraphFont"/>
    <w:uiPriority w:val="99"/>
    <w:semiHidden/>
    <w:unhideWhenUsed/>
    <w:rsid w:val="005E22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140091">
      <w:bodyDiv w:val="1"/>
      <w:marLeft w:val="0"/>
      <w:marRight w:val="0"/>
      <w:marTop w:val="0"/>
      <w:marBottom w:val="0"/>
      <w:divBdr>
        <w:top w:val="none" w:sz="0" w:space="0" w:color="auto"/>
        <w:left w:val="none" w:sz="0" w:space="0" w:color="auto"/>
        <w:bottom w:val="none" w:sz="0" w:space="0" w:color="auto"/>
        <w:right w:val="none" w:sz="0" w:space="0" w:color="auto"/>
      </w:divBdr>
    </w:div>
    <w:div w:id="174811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91614\AppData\Local\Microsoft\Windows\INetCache\Content.Outlook\QOBKUNTL\982-803B%20Teilnahmeerkl&#228;rung%20Besondere%20Versorgung%20mit%20Evaluatio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D289375F9A5A4FA863756D958C1D1F" ma:contentTypeVersion="3" ma:contentTypeDescription="Ein neues Dokument erstellen." ma:contentTypeScope="" ma:versionID="7966be1598bbb3b319b144262007b5d6">
  <xsd:schema xmlns:xsd="http://www.w3.org/2001/XMLSchema" xmlns:xs="http://www.w3.org/2001/XMLSchema" xmlns:p="http://schemas.microsoft.com/office/2006/metadata/properties" xmlns:ns2="d4f66aef-5620-41ef-9433-de93bb08c9a7" targetNamespace="http://schemas.microsoft.com/office/2006/metadata/properties" ma:root="true" ma:fieldsID="fcb094907377154ffe53024989943814" ns2:_="">
    <xsd:import namespace="d4f66aef-5620-41ef-9433-de93bb08c9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6aef-5620-41ef-9433-de93bb08c9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ezeichnung xmlns="DAK-Vertragsbezeichnung">
  <Vertragsbezeichnung/>
</bezeichnung>
</file>

<file path=customXml/itemProps1.xml><?xml version="1.0" encoding="utf-8"?>
<ds:datastoreItem xmlns:ds="http://schemas.openxmlformats.org/officeDocument/2006/customXml" ds:itemID="{CD52C237-7736-471D-BA4E-8691947264D2}">
  <ds:schemaRefs>
    <ds:schemaRef ds:uri="http://schemas.microsoft.com/sharepoint/v3/contenttype/forms"/>
  </ds:schemaRefs>
</ds:datastoreItem>
</file>

<file path=customXml/itemProps2.xml><?xml version="1.0" encoding="utf-8"?>
<ds:datastoreItem xmlns:ds="http://schemas.openxmlformats.org/officeDocument/2006/customXml" ds:itemID="{0A22555E-6049-4B57-A14A-EB95BB05B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6aef-5620-41ef-9433-de93bb08c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B903-15FC-408C-B7E0-0D4632BB4961}">
  <ds:schemaRefs>
    <ds:schemaRef ds:uri="http://schemas.openxmlformats.org/officeDocument/2006/bibliography"/>
  </ds:schemaRefs>
</ds:datastoreItem>
</file>

<file path=customXml/itemProps4.xml><?xml version="1.0" encoding="utf-8"?>
<ds:datastoreItem xmlns:ds="http://schemas.openxmlformats.org/officeDocument/2006/customXml" ds:itemID="{7C8065D0-21F5-49EA-9C53-04969DB34F1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055B7AC-6FB2-4B51-98F3-58DDF82E49F3}">
  <ds:schemaRefs>
    <ds:schemaRef ds:uri="DAK-Vertragsbezeichnung"/>
  </ds:schemaRefs>
</ds:datastoreItem>
</file>

<file path=docProps/app.xml><?xml version="1.0" encoding="utf-8"?>
<Properties xmlns="http://schemas.openxmlformats.org/officeDocument/2006/extended-properties" xmlns:vt="http://schemas.openxmlformats.org/officeDocument/2006/docPropsVTypes">
  <Template>982-803B Teilnahmeerklärung Besondere Versorgung mit Evaluation.dotx</Template>
  <TotalTime>0</TotalTime>
  <Pages>1</Pages>
  <Words>10</Words>
  <Characters>70</Characters>
  <Application>Microsoft Office Word</Application>
  <DocSecurity>8</DocSecurity>
  <Lines>1</Lines>
  <Paragraphs>1</Paragraphs>
  <ScaleCrop>false</ScaleCrop>
  <HeadingPairs>
    <vt:vector size="2" baseType="variant">
      <vt:variant>
        <vt:lpstr>Titel</vt:lpstr>
      </vt:variant>
      <vt:variant>
        <vt:i4>1</vt:i4>
      </vt:variant>
    </vt:vector>
  </HeadingPairs>
  <TitlesOfParts>
    <vt:vector size="1" baseType="lpstr">
      <vt:lpstr>982-803B 0723</vt:lpstr>
    </vt:vector>
  </TitlesOfParts>
  <Company>Hewlett-Packard Company</Company>
  <LinksUpToDate>false</LinksUpToDate>
  <CharactersWithSpaces>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982-803B 0923</dc:title>
  <dc:creator>Charlamenko, Nathalja, U891614</dc:creator>
  <cp:lastModifiedBy>Bird &amp; Bird</cp:lastModifiedBy>
  <cp:revision>4</cp:revision>
  <cp:lastPrinted>2023-06-08T10:56:00Z</cp:lastPrinted>
  <dcterms:created xsi:type="dcterms:W3CDTF">2026-06-04T10:42:00Z</dcterms:created>
  <dcterms:modified xsi:type="dcterms:W3CDTF">2026-07-03T13:29:00Z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nschluessel">
    <vt:lpwstr>982-803A_0514</vt:lpwstr>
  </property>
  <property fmtid="{D5CDD505-2E9C-101B-9397-08002B2CF9AE}" pid="3" name="ContentTypeId">
    <vt:lpwstr>0x01010013D289375F9A5A4FA863756D958C1D1F</vt:lpwstr>
  </property>
  <property fmtid="{D5CDD505-2E9C-101B-9397-08002B2CF9AE}" pid="4" name="BBIManageDocNumber">
    <vt:lpwstr>96273495</vt:lpwstr>
  </property>
  <property fmtid="{D5CDD505-2E9C-101B-9397-08002B2CF9AE}" pid="5" name="BBIManageDocVersion">
    <vt:lpwstr>1</vt:lpwstr>
  </property>
  <property fmtid="{D5CDD505-2E9C-101B-9397-08002B2CF9AE}" pid="6" name="BBIManageDocWorkspace">
    <vt:lpwstr>DADEE.0240 - Beschaffung Zweitmeinungssystem</vt:lpwstr>
  </property>
  <property fmtid="{D5CDD505-2E9C-101B-9397-08002B2CF9AE}" pid="7" name="BBIManageDocClient">
    <vt:lpwstr>DADEE</vt:lpwstr>
  </property>
  <property fmtid="{D5CDD505-2E9C-101B-9397-08002B2CF9AE}" pid="8" name="BBIManageDocMatter">
    <vt:lpwstr>0240</vt:lpwstr>
  </property>
  <property fmtid="{D5CDD505-2E9C-101B-9397-08002B2CF9AE}" pid="9" name="BBIManageDocLibrary">
    <vt:lpwstr>Matters</vt:lpwstr>
  </property>
  <property fmtid="{D5CDD505-2E9C-101B-9397-08002B2CF9AE}" pid="10" name="BBIManageDocDescription">
    <vt:lpwstr>Anlage 2_Teilnahmeerklaerung</vt:lpwstr>
  </property>
  <property fmtid="{D5CDD505-2E9C-101B-9397-08002B2CF9AE}" pid="11" name="BBIManageDocFolder">
    <vt:lpwstr>DADEE.0240 - Beschaffung Zweitmeinungssystem\Documents\01 VUL\Veröffentlicht\</vt:lpwstr>
  </property>
  <property fmtid="{D5CDD505-2E9C-101B-9397-08002B2CF9AE}" pid="12" name="BBDocRef">
    <vt:lpwstr>Matters\96273495.1</vt:lpwstr>
  </property>
</Properties>
</file>