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840BC" w14:textId="77777777" w:rsidR="00420A8C" w:rsidRDefault="00420A8C" w:rsidP="007D1136">
      <w:pPr>
        <w:pStyle w:val="FormatBildTabelleAbstand"/>
      </w:pPr>
      <w:bookmarkStart w:id="0" w:name="bild_oben2"/>
      <w:r w:rsidRPr="0028290F">
        <w:rPr>
          <w:noProof/>
          <w:lang w:val="en-US" w:eastAsia="de-DE"/>
        </w:rPr>
        <w:drawing>
          <wp:anchor distT="0" distB="0" distL="114300" distR="114300" simplePos="0" relativeHeight="251658240" behindDoc="1" locked="0" layoutInCell="1" allowOverlap="1" wp14:anchorId="5468E970" wp14:editId="2F86262F">
            <wp:simplePos x="0" y="0"/>
            <wp:positionH relativeFrom="column">
              <wp:posOffset>-720090</wp:posOffset>
            </wp:positionH>
            <wp:positionV relativeFrom="paragraph">
              <wp:posOffset>0</wp:posOffset>
            </wp:positionV>
            <wp:extent cx="7559675" cy="3031744"/>
            <wp:effectExtent l="0" t="0" r="3175" b="0"/>
            <wp:wrapTight wrapText="bothSides">
              <wp:wrapPolygon edited="0">
                <wp:start x="0" y="0"/>
                <wp:lineTo x="0" y="21446"/>
                <wp:lineTo x="21555" y="21446"/>
                <wp:lineTo x="21555" y="0"/>
                <wp:lineTo x="0" y="0"/>
              </wp:wrapPolygon>
            </wp:wrapTight>
            <wp:docPr id="3" name="Grafik 7">
              <a:extLst xmlns:a="http://schemas.openxmlformats.org/drawingml/2006/main">
                <a:ext uri="{FF2B5EF4-FFF2-40B4-BE49-F238E27FC236}">
                  <a16:creationId xmlns:a16="http://schemas.microsoft.com/office/drawing/2014/main" id="{2824F095-5D1B-4926-A210-C334B7C233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7">
                      <a:extLst>
                        <a:ext uri="{FF2B5EF4-FFF2-40B4-BE49-F238E27FC236}">
                          <a16:creationId xmlns:a16="http://schemas.microsoft.com/office/drawing/2014/main" id="{2824F095-5D1B-4926-A210-C334B7C233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3031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10F867C8" w14:textId="77777777" w:rsidR="0032758E" w:rsidRPr="0036187F" w:rsidRDefault="00F918C2" w:rsidP="007D1136">
      <w:pPr>
        <w:pStyle w:val="FormatBildTabelleAbstand"/>
      </w:pPr>
      <w:sdt>
        <w:sdtPr>
          <w:alias w:val="Dokumenttyp"/>
          <w:tag w:val="Dokumenttyp"/>
          <w:id w:val="829717237"/>
          <w:placeholder>
            <w:docPart w:val="F34DA6EA5C6641A189D1EF25F6605433"/>
          </w:placeholder>
          <w:dropDownList>
            <w:listItem w:displayText="Hier klicken und Dokumenttyp wählen" w:value="Hier klicken und Dokumenttyp wählen"/>
            <w:listItem w:displayText="Arbeitsanweisung" w:value="Arbeitsanweisung"/>
            <w:listItem w:displayText="E-Mail" w:value="E-Mail"/>
            <w:listItem w:displayText="Formular" w:value="Formular"/>
            <w:listItem w:displayText="Geschäftsdokument" w:value="Geschäftsdokument"/>
            <w:listItem w:displayText="Herstellerdokumentation" w:value="Herstellerdokumentation"/>
            <w:listItem w:displayText="Konzept" w:value="Konzept"/>
            <w:listItem w:displayText="Nachweis" w:value="Nachweis"/>
            <w:listItem w:displayText="Planung" w:value="Planung"/>
            <w:listItem w:displayText="Verfahrensanweisung" w:value="Verfahrensanweisung"/>
            <w:listItem w:displayText="Vorgabe von extern" w:value="Vorgabe von extern"/>
            <w:listItem w:displayText="Wissen" w:value="Wissen"/>
          </w:dropDownList>
        </w:sdtPr>
        <w:sdtEndPr/>
        <w:sdtContent>
          <w:r w:rsidR="00BD6472">
            <w:t>Geschäftsdokument</w:t>
          </w:r>
        </w:sdtContent>
      </w:sdt>
    </w:p>
    <w:p w14:paraId="24B22452" w14:textId="01A014A7" w:rsidR="0032758E" w:rsidRDefault="00F918C2" w:rsidP="007D1136">
      <w:pPr>
        <w:pStyle w:val="Dokument-Titel"/>
        <w:jc w:val="left"/>
      </w:pPr>
      <w:sdt>
        <w:sdtPr>
          <w:alias w:val="Dokumenttitel"/>
          <w:tag w:val="Dokumenttitel"/>
          <w:id w:val="-247893103"/>
          <w:lock w:val="sdtLocked"/>
          <w:placeholder>
            <w:docPart w:val="7212953E574440C4BF9D58E597E209F1"/>
          </w:placeholder>
          <w:dataBinding w:prefixMappings="xmlns:ns0='OhneDoxis.Document' " w:xpath="/ns0:OhneDoxis[1]/ns0:DOC_DOKUMENTENTITEL[1]" w:storeItemID="{2F4B216C-0B45-476D-BA10-4C2981396235}"/>
          <w:text/>
        </w:sdtPr>
        <w:sdtEndPr/>
        <w:sdtContent>
          <w:r w:rsidR="006941B4" w:rsidRPr="00257A0C">
            <w:t>Vg-</w:t>
          </w:r>
          <w:r w:rsidR="00257A0C" w:rsidRPr="00257A0C">
            <w:t>26</w:t>
          </w:r>
          <w:r w:rsidR="006941B4" w:rsidRPr="00257A0C">
            <w:t>-</w:t>
          </w:r>
          <w:r w:rsidR="00257A0C" w:rsidRPr="00257A0C">
            <w:t>002</w:t>
          </w:r>
          <w:r w:rsidR="003B350B" w:rsidRPr="00257A0C">
            <w:t xml:space="preserve">: </w:t>
          </w:r>
          <w:r w:rsidR="007A2FD2" w:rsidRPr="00257A0C">
            <w:t>Wirtschaftliche und finanzielle Leistungsfähigkeit</w:t>
          </w:r>
        </w:sdtContent>
      </w:sdt>
      <w:r w:rsidR="003B350B">
        <w:t xml:space="preserve"> </w:t>
      </w:r>
    </w:p>
    <w:p w14:paraId="60B1957F" w14:textId="77777777" w:rsidR="00257A0C" w:rsidRDefault="00257A0C" w:rsidP="00067087">
      <w:pPr>
        <w:spacing w:before="0" w:after="120" w:line="288" w:lineRule="auto"/>
        <w:jc w:val="left"/>
        <w:rPr>
          <w:color w:val="000000" w:themeColor="text1"/>
          <w:sz w:val="56"/>
        </w:rPr>
      </w:pPr>
      <w:bookmarkStart w:id="1" w:name="bild2"/>
      <w:bookmarkEnd w:id="1"/>
      <w:r w:rsidRPr="00257A0C">
        <w:rPr>
          <w:color w:val="000000" w:themeColor="text1"/>
          <w:sz w:val="56"/>
        </w:rPr>
        <w:t>PostgreSQL Datenbankservices</w:t>
      </w:r>
    </w:p>
    <w:p w14:paraId="5D839D53" w14:textId="7C86F6A8" w:rsidR="0032758E" w:rsidRPr="00CD463A" w:rsidRDefault="0032758E" w:rsidP="00067087">
      <w:pPr>
        <w:spacing w:before="0" w:after="120" w:line="288" w:lineRule="auto"/>
        <w:jc w:val="left"/>
      </w:pPr>
      <w:r w:rsidRPr="00FF1A70">
        <w:rPr>
          <w:color w:val="000000" w:themeColor="text1"/>
        </w:rPr>
        <w:t>Version</w:t>
      </w:r>
      <w:r w:rsidRPr="00FF1A70">
        <w:t xml:space="preserve"> </w:t>
      </w:r>
      <w:sdt>
        <w:sdtPr>
          <w:alias w:val="VERSIONSNR."/>
          <w:tag w:val="VERSIONSNR."/>
          <w:id w:val="-121005270"/>
          <w:lock w:val="sdtLocked"/>
          <w:placeholder>
            <w:docPart w:val="EE9D5016F1C440308AE33DEF618C4A47"/>
          </w:placeholder>
          <w:dataBinding w:prefixMappings="xmlns:ns0='OhneDoxis.Document' " w:xpath="/ns0:OhneDoxis[1]/ns0:DOC_INTERNAL_INSTANCE_DATE[1]" w:storeItemID="{2F4B216C-0B45-476D-BA10-4C2981396235}"/>
          <w:text/>
        </w:sdtPr>
        <w:sdtEndPr/>
        <w:sdtContent>
          <w:r w:rsidR="00BD6472">
            <w:t>1</w:t>
          </w:r>
        </w:sdtContent>
      </w:sdt>
      <w:r w:rsidR="00AB0552">
        <w:t xml:space="preserve">, </w:t>
      </w:r>
      <w:r w:rsidRPr="0092299F">
        <w:rPr>
          <w:color w:val="000000" w:themeColor="text1"/>
        </w:rPr>
        <w:t>Sta</w:t>
      </w:r>
      <w:r w:rsidR="001C46CC">
        <w:rPr>
          <w:color w:val="000000" w:themeColor="text1"/>
        </w:rPr>
        <w:t>nd</w:t>
      </w:r>
      <w:r w:rsidR="004C4251">
        <w:rPr>
          <w:color w:val="000000" w:themeColor="text1"/>
        </w:rPr>
        <w:t>:</w:t>
      </w:r>
      <w:r w:rsidRPr="00CD463A">
        <w:t xml:space="preserve"> </w:t>
      </w:r>
      <w:sdt>
        <w:sdtPr>
          <w:rPr>
            <w:lang w:val="en-US"/>
          </w:rPr>
          <w:alias w:val="Stand"/>
          <w:tag w:val="Stand"/>
          <w:id w:val="77105066"/>
          <w:lock w:val="sdtLocked"/>
          <w:placeholder>
            <w:docPart w:val="8B903F42F0C24CD6A2E119257721587A"/>
          </w:placeholder>
          <w:dataBinding w:prefixMappings="xmlns:ns0='OhneDoxis.Document' " w:xpath="/ns0:OhneDoxis[1]/ns0:DOC_ENTITY_CREATION_DATE[1]" w:storeItemID="{2F4B216C-0B45-476D-BA10-4C2981396235}"/>
          <w:date w:fullDate="2026-05-13T00:00:00Z">
            <w:dateFormat w:val="dd.MM.yyyy"/>
            <w:lid w:val="de-DE"/>
            <w:storeMappedDataAs w:val="date"/>
            <w:calendar w:val="gregorian"/>
          </w:date>
        </w:sdtPr>
        <w:sdtEndPr/>
        <w:sdtContent>
          <w:r w:rsidR="00D45871">
            <w:t>1</w:t>
          </w:r>
          <w:r w:rsidR="00AB0552">
            <w:t>3</w:t>
          </w:r>
          <w:r w:rsidR="00D45871">
            <w:t>.0</w:t>
          </w:r>
          <w:r w:rsidR="00AB0552">
            <w:t>5</w:t>
          </w:r>
          <w:r w:rsidR="00D45871">
            <w:t>.2026</w:t>
          </w:r>
        </w:sdtContent>
      </w:sdt>
    </w:p>
    <w:p w14:paraId="70DBF065" w14:textId="77777777" w:rsidR="0032758E" w:rsidRDefault="0032758E" w:rsidP="0032758E">
      <w:pPr>
        <w:pStyle w:val="Zwischenberschrift"/>
      </w:pPr>
    </w:p>
    <w:p w14:paraId="2EF105E7" w14:textId="77777777" w:rsidR="00D57774" w:rsidRPr="00A06904" w:rsidRDefault="00D57774" w:rsidP="0028290F">
      <w:pPr>
        <w:pStyle w:val="Verzeichnisberschriften"/>
      </w:pPr>
      <w:r w:rsidRPr="00A06904">
        <w:t>Inhaltsverzeichnis</w:t>
      </w:r>
    </w:p>
    <w:p w14:paraId="110842E0" w14:textId="5BDA499B" w:rsidR="000A26BB" w:rsidRDefault="00D57774">
      <w:pPr>
        <w:pStyle w:val="Verzeichnis1"/>
        <w:rPr>
          <w:rFonts w:asciiTheme="minorHAnsi" w:eastAsiaTheme="minorEastAsia" w:hAnsiTheme="minorHAnsi"/>
          <w:b w:val="0"/>
          <w:noProof/>
          <w:color w:val="auto"/>
          <w:kern w:val="2"/>
          <w:sz w:val="24"/>
          <w:szCs w:val="24"/>
          <w:lang w:eastAsia="de-DE"/>
          <w14:ligatures w14:val="standardContextual"/>
        </w:rPr>
      </w:pPr>
      <w:r>
        <w:rPr>
          <w:color w:val="000000" w:themeColor="text1"/>
          <w:sz w:val="24"/>
        </w:rPr>
        <w:fldChar w:fldCharType="begin"/>
      </w:r>
      <w:r>
        <w:rPr>
          <w:sz w:val="24"/>
        </w:rPr>
        <w:instrText xml:space="preserve"> TOC \o "1-3" \h \z \t "Dok-Info_Überschrift;9;Anhang-Überschrift;9" </w:instrText>
      </w:r>
      <w:r>
        <w:rPr>
          <w:color w:val="000000" w:themeColor="text1"/>
          <w:sz w:val="24"/>
        </w:rPr>
        <w:fldChar w:fldCharType="separate"/>
      </w:r>
      <w:hyperlink w:anchor="_Toc230095357" w:history="1">
        <w:r w:rsidR="000A26BB" w:rsidRPr="00557787">
          <w:rPr>
            <w:rStyle w:val="Hyperlink"/>
            <w:noProof/>
          </w:rPr>
          <w:t>1</w:t>
        </w:r>
        <w:r w:rsidR="000A26BB">
          <w:rPr>
            <w:rFonts w:asciiTheme="minorHAnsi" w:eastAsiaTheme="minorEastAsia" w:hAnsiTheme="minorHAnsi"/>
            <w:b w:val="0"/>
            <w:noProof/>
            <w:color w:val="auto"/>
            <w:kern w:val="2"/>
            <w:sz w:val="24"/>
            <w:szCs w:val="24"/>
            <w:lang w:eastAsia="de-DE"/>
            <w14:ligatures w14:val="standardContextual"/>
          </w:rPr>
          <w:tab/>
        </w:r>
        <w:r w:rsidR="000A26BB" w:rsidRPr="00557787">
          <w:rPr>
            <w:rStyle w:val="Hyperlink"/>
            <w:noProof/>
          </w:rPr>
          <w:t>Name des Bieters</w:t>
        </w:r>
        <w:r w:rsidR="000A26BB">
          <w:rPr>
            <w:noProof/>
            <w:webHidden/>
          </w:rPr>
          <w:tab/>
        </w:r>
        <w:r w:rsidR="000A26BB">
          <w:rPr>
            <w:noProof/>
            <w:webHidden/>
          </w:rPr>
          <w:fldChar w:fldCharType="begin"/>
        </w:r>
        <w:r w:rsidR="000A26BB">
          <w:rPr>
            <w:noProof/>
            <w:webHidden/>
          </w:rPr>
          <w:instrText xml:space="preserve"> PAGEREF _Toc230095357 \h </w:instrText>
        </w:r>
        <w:r w:rsidR="000A26BB">
          <w:rPr>
            <w:noProof/>
            <w:webHidden/>
          </w:rPr>
        </w:r>
        <w:r w:rsidR="000A26BB">
          <w:rPr>
            <w:noProof/>
            <w:webHidden/>
          </w:rPr>
          <w:fldChar w:fldCharType="separate"/>
        </w:r>
        <w:r w:rsidR="000A26BB">
          <w:rPr>
            <w:noProof/>
            <w:webHidden/>
          </w:rPr>
          <w:t>2</w:t>
        </w:r>
        <w:r w:rsidR="000A26BB">
          <w:rPr>
            <w:noProof/>
            <w:webHidden/>
          </w:rPr>
          <w:fldChar w:fldCharType="end"/>
        </w:r>
      </w:hyperlink>
    </w:p>
    <w:p w14:paraId="04FA4453" w14:textId="120BDA59" w:rsidR="000A26BB" w:rsidRDefault="000A26BB">
      <w:pPr>
        <w:pStyle w:val="Verzeichnis1"/>
        <w:rPr>
          <w:rFonts w:asciiTheme="minorHAnsi" w:eastAsiaTheme="minorEastAsia" w:hAnsiTheme="minorHAnsi"/>
          <w:b w:val="0"/>
          <w:noProof/>
          <w:color w:val="auto"/>
          <w:kern w:val="2"/>
          <w:sz w:val="24"/>
          <w:szCs w:val="24"/>
          <w:lang w:eastAsia="de-DE"/>
          <w14:ligatures w14:val="standardContextual"/>
        </w:rPr>
      </w:pPr>
      <w:hyperlink w:anchor="_Toc230095358" w:history="1">
        <w:r w:rsidRPr="00557787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/>
            <w:b w:val="0"/>
            <w:noProof/>
            <w:color w:val="auto"/>
            <w:kern w:val="2"/>
            <w:sz w:val="24"/>
            <w:szCs w:val="24"/>
            <w:lang w:eastAsia="de-DE"/>
            <w14:ligatures w14:val="standardContextual"/>
          </w:rPr>
          <w:tab/>
        </w:r>
        <w:r w:rsidRPr="00557787">
          <w:rPr>
            <w:rStyle w:val="Hyperlink"/>
            <w:noProof/>
          </w:rPr>
          <w:t>Durchschnittlicher Jahresumsatz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_Toc230095358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01BD96E" w14:textId="61FAE896" w:rsidR="000A26BB" w:rsidRDefault="000A26BB">
      <w:pPr>
        <w:pStyle w:val="Verzeichnis1"/>
        <w:rPr>
          <w:rFonts w:asciiTheme="minorHAnsi" w:eastAsiaTheme="minorEastAsia" w:hAnsiTheme="minorHAnsi"/>
          <w:b w:val="0"/>
          <w:noProof/>
          <w:color w:val="auto"/>
          <w:kern w:val="2"/>
          <w:sz w:val="24"/>
          <w:szCs w:val="24"/>
          <w:lang w:eastAsia="de-DE"/>
          <w14:ligatures w14:val="standardContextual"/>
        </w:rPr>
      </w:pPr>
      <w:hyperlink w:anchor="_Toc230095359" w:history="1">
        <w:r w:rsidRPr="00557787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/>
            <w:b w:val="0"/>
            <w:noProof/>
            <w:color w:val="auto"/>
            <w:kern w:val="2"/>
            <w:sz w:val="24"/>
            <w:szCs w:val="24"/>
            <w:lang w:eastAsia="de-DE"/>
            <w14:ligatures w14:val="standardContextual"/>
          </w:rPr>
          <w:tab/>
        </w:r>
        <w:r w:rsidRPr="00557787">
          <w:rPr>
            <w:rStyle w:val="Hyperlink"/>
            <w:noProof/>
          </w:rPr>
          <w:t>Spezifischer durchschnittlicher Jahresumsatz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_Toc230095359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C8868CE" w14:textId="17710A0F" w:rsidR="002C7CF2" w:rsidRDefault="00D57774" w:rsidP="00D57774">
      <w:r>
        <w:fldChar w:fldCharType="end"/>
      </w:r>
    </w:p>
    <w:p w14:paraId="42EBE91E" w14:textId="77777777" w:rsidR="002C7CF2" w:rsidRDefault="002C7CF2">
      <w:p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1"/>
          <w:tab w:val="clear" w:pos="5041"/>
          <w:tab w:val="clear" w:pos="5761"/>
          <w:tab w:val="clear" w:pos="6481"/>
          <w:tab w:val="clear" w:pos="7201"/>
          <w:tab w:val="clear" w:pos="7921"/>
          <w:tab w:val="clear" w:pos="8641"/>
        </w:tabs>
        <w:spacing w:before="0" w:after="160" w:line="259" w:lineRule="auto"/>
        <w:jc w:val="left"/>
      </w:pPr>
      <w:r>
        <w:br w:type="page"/>
      </w:r>
    </w:p>
    <w:p w14:paraId="66CA517B" w14:textId="762FD11C" w:rsidR="000C131D" w:rsidRDefault="000C131D" w:rsidP="005955C6">
      <w:pPr>
        <w:pStyle w:val="berschrift1"/>
      </w:pPr>
      <w:bookmarkStart w:id="2" w:name="_Toc230095357"/>
      <w:r>
        <w:lastRenderedPageBreak/>
        <w:t>Name des Bieter</w:t>
      </w:r>
      <w:r w:rsidR="008357D9">
        <w:t>s</w:t>
      </w:r>
      <w:bookmarkEnd w:id="2"/>
    </w:p>
    <w:p w14:paraId="72FAEFF4" w14:textId="77777777" w:rsidR="00C42310" w:rsidRDefault="00C42310" w:rsidP="00C42310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1F976AEA" w14:textId="6F6782E9" w:rsidR="00C42310" w:rsidRDefault="00C42310" w:rsidP="00C42310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C42310">
        <w:t>Name des Bieters</w:t>
      </w:r>
      <w:r w:rsidR="00083FE6">
        <w:t xml:space="preserve"> (Unternehmen)</w:t>
      </w:r>
      <w:r w:rsidRPr="00C42310">
        <w:t>:</w:t>
      </w:r>
      <w:r w:rsidRPr="00C42310">
        <w:tab/>
      </w:r>
      <w:r>
        <w:rPr>
          <w:rFonts w:asciiTheme="minorHAnsi" w:hAnsiTheme="minorHAnsi" w:cstheme="minorHAnsi"/>
          <w:b/>
          <w:bCs/>
          <w:sz w:val="28"/>
          <w:szCs w:val="28"/>
        </w:rPr>
        <w:tab/>
      </w:r>
      <w:sdt>
        <w:sdtPr>
          <w:rPr>
            <w:rFonts w:asciiTheme="minorHAnsi" w:hAnsiTheme="minorHAnsi" w:cstheme="minorHAnsi"/>
            <w:sz w:val="22"/>
          </w:rPr>
          <w:id w:val="-2060398031"/>
          <w:placeholder>
            <w:docPart w:val="A11D12393FAA4DE39EFB41DB800356BB"/>
          </w:placeholder>
          <w:showingPlcHdr/>
        </w:sdtPr>
        <w:sdtEndPr/>
        <w:sdtContent>
          <w:r w:rsidRPr="00EB70E4">
            <w:rPr>
              <w:rStyle w:val="Platzhaltertext"/>
              <w:rFonts w:asciiTheme="minorHAnsi" w:hAnsiTheme="minorHAnsi" w:cstheme="minorHAnsi"/>
              <w:sz w:val="22"/>
            </w:rPr>
            <w:t>Klicken Sie hier, um Text einzugeben.</w:t>
          </w:r>
        </w:sdtContent>
      </w:sdt>
      <w:r w:rsidRPr="00EB70E4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520A81A4" w14:textId="77777777" w:rsidR="00991DB6" w:rsidRPr="00EB70E4" w:rsidRDefault="00991DB6" w:rsidP="00C42310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4E7A1E6" w14:textId="2886EBB4" w:rsidR="00985574" w:rsidRDefault="00702AB3" w:rsidP="004D598F">
      <w:pPr>
        <w:pStyle w:val="berschrift1"/>
      </w:pPr>
      <w:bookmarkStart w:id="3" w:name="_Toc230095358"/>
      <w:r>
        <w:t>Dur</w:t>
      </w:r>
      <w:r w:rsidR="007E6E40">
        <w:t>ch</w:t>
      </w:r>
      <w:r>
        <w:t xml:space="preserve">schnittlicher </w:t>
      </w:r>
      <w:r w:rsidR="0071111B">
        <w:t>Jahresums</w:t>
      </w:r>
      <w:r w:rsidR="007E6E40">
        <w:t>atz</w:t>
      </w:r>
      <w:bookmarkEnd w:id="3"/>
    </w:p>
    <w:p w14:paraId="2C26E59B" w14:textId="6A4634EC" w:rsidR="00C42310" w:rsidRDefault="00C70333" w:rsidP="00C70333">
      <w:r>
        <w:t xml:space="preserve">Die </w:t>
      </w:r>
      <w:r w:rsidRPr="00EB70E4">
        <w:t xml:space="preserve">Angaben zum </w:t>
      </w:r>
      <w:r w:rsidR="007E6E40">
        <w:t xml:space="preserve">durchschnittlichen </w:t>
      </w:r>
      <w:r>
        <w:t>Jahresumsatz</w:t>
      </w:r>
      <w:r w:rsidRPr="00EB70E4">
        <w:t xml:space="preserve"> des Unternehmens</w:t>
      </w:r>
      <w:r>
        <w:t xml:space="preserve"> ist für die</w:t>
      </w:r>
      <w:r w:rsidRPr="00EB70E4">
        <w:t xml:space="preserve"> letzten drei</w:t>
      </w:r>
      <w:r>
        <w:t xml:space="preserve"> (3)</w:t>
      </w:r>
      <w:r w:rsidRPr="00EB70E4">
        <w:t xml:space="preserve"> abgeschlossenen Geschäftsjahre in EUR (netto)</w:t>
      </w:r>
      <w:r>
        <w:t xml:space="preserve"> anzugeben.</w:t>
      </w:r>
    </w:p>
    <w:tbl>
      <w:tblPr>
        <w:tblStyle w:val="ALDBTabelle"/>
        <w:tblW w:w="5098" w:type="dxa"/>
        <w:tblLook w:val="04A0" w:firstRow="1" w:lastRow="0" w:firstColumn="1" w:lastColumn="0" w:noHBand="0" w:noVBand="1"/>
      </w:tblPr>
      <w:tblGrid>
        <w:gridCol w:w="846"/>
        <w:gridCol w:w="4252"/>
      </w:tblGrid>
      <w:tr w:rsidR="00C76DBC" w14:paraId="44D9EB94" w14:textId="673A47B5" w:rsidTr="00C76D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46" w:type="dxa"/>
            <w:shd w:val="clear" w:color="auto" w:fill="12283F"/>
          </w:tcPr>
          <w:p w14:paraId="651F97B4" w14:textId="7128F257" w:rsidR="00C76DBC" w:rsidRDefault="00C76DBC" w:rsidP="00EA39C1">
            <w:pPr>
              <w:pStyle w:val="TabellentextKopf"/>
            </w:pPr>
            <w:r>
              <w:t>Jahr</w:t>
            </w:r>
          </w:p>
        </w:tc>
        <w:tc>
          <w:tcPr>
            <w:tcW w:w="4252" w:type="dxa"/>
            <w:shd w:val="clear" w:color="auto" w:fill="12283F"/>
          </w:tcPr>
          <w:p w14:paraId="080BB98C" w14:textId="4592F580" w:rsidR="00C76DBC" w:rsidRPr="00DA7511" w:rsidRDefault="00C76DBC" w:rsidP="00EA39C1">
            <w:pPr>
              <w:pStyle w:val="TabellentextKopf"/>
            </w:pPr>
            <w:r>
              <w:t>Durchschnittlicher Jahresumsatz</w:t>
            </w:r>
          </w:p>
        </w:tc>
      </w:tr>
      <w:tr w:rsidR="00C76DBC" w:rsidRPr="007F4428" w14:paraId="3AB652A9" w14:textId="709E88DA" w:rsidTr="00C76DBC">
        <w:tc>
          <w:tcPr>
            <w:tcW w:w="846" w:type="dxa"/>
          </w:tcPr>
          <w:p w14:paraId="772F5DAF" w14:textId="2002B446" w:rsidR="00C76DBC" w:rsidRPr="00991DB6" w:rsidRDefault="00C76DBC" w:rsidP="002334DA">
            <w:pPr>
              <w:pStyle w:val="TabellentextKopf"/>
              <w:rPr>
                <w:color w:val="auto"/>
              </w:rPr>
            </w:pPr>
            <w:r w:rsidRPr="00991DB6">
              <w:rPr>
                <w:color w:val="auto"/>
              </w:rPr>
              <w:t>2025</w:t>
            </w:r>
          </w:p>
        </w:tc>
        <w:sdt>
          <w:sdtPr>
            <w:rPr>
              <w:color w:val="auto"/>
            </w:rPr>
            <w:id w:val="-1591312661"/>
            <w:placeholder>
              <w:docPart w:val="8B57F13FC9E44F7DBE46F1784A2407D5"/>
            </w:placeholder>
            <w:showingPlcHdr/>
          </w:sdtPr>
          <w:sdtContent>
            <w:tc>
              <w:tcPr>
                <w:tcW w:w="4252" w:type="dxa"/>
              </w:tcPr>
              <w:p w14:paraId="6F2A095E" w14:textId="30AFF60C" w:rsidR="00C76DBC" w:rsidRPr="007F4428" w:rsidRDefault="00C76DBC" w:rsidP="00EA39C1">
                <w:pPr>
                  <w:pStyle w:val="TabellentextKopf"/>
                  <w:rPr>
                    <w:color w:val="auto"/>
                  </w:rPr>
                </w:pPr>
                <w:r w:rsidRPr="0038258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76DBC" w:rsidRPr="007F4428" w14:paraId="78A69250" w14:textId="483EFA46" w:rsidTr="00C76DBC">
        <w:tc>
          <w:tcPr>
            <w:tcW w:w="846" w:type="dxa"/>
          </w:tcPr>
          <w:p w14:paraId="7F8DEC71" w14:textId="66A54301" w:rsidR="00C76DBC" w:rsidRPr="00991DB6" w:rsidRDefault="00C76DBC" w:rsidP="002334DA">
            <w:pPr>
              <w:pStyle w:val="TabellentextZelle"/>
              <w:rPr>
                <w:color w:val="auto"/>
              </w:rPr>
            </w:pPr>
            <w:r w:rsidRPr="00991DB6">
              <w:rPr>
                <w:color w:val="auto"/>
              </w:rPr>
              <w:t>2024</w:t>
            </w:r>
          </w:p>
        </w:tc>
        <w:sdt>
          <w:sdtPr>
            <w:rPr>
              <w:color w:val="auto"/>
            </w:rPr>
            <w:id w:val="1465311875"/>
            <w:placeholder>
              <w:docPart w:val="8B57F13FC9E44F7DBE46F1784A2407D5"/>
            </w:placeholder>
            <w:showingPlcHdr/>
          </w:sdtPr>
          <w:sdtContent>
            <w:tc>
              <w:tcPr>
                <w:tcW w:w="4252" w:type="dxa"/>
              </w:tcPr>
              <w:p w14:paraId="65FB66E0" w14:textId="16E17E07" w:rsidR="00C76DBC" w:rsidRPr="007F4428" w:rsidRDefault="00C76DBC" w:rsidP="00EA39C1">
                <w:pPr>
                  <w:pStyle w:val="TabellentextZelle"/>
                  <w:rPr>
                    <w:color w:val="auto"/>
                  </w:rPr>
                </w:pPr>
                <w:r w:rsidRPr="0038258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76DBC" w:rsidRPr="007F4428" w14:paraId="26606877" w14:textId="17D06EAB" w:rsidTr="00C76DBC">
        <w:tc>
          <w:tcPr>
            <w:tcW w:w="846" w:type="dxa"/>
          </w:tcPr>
          <w:p w14:paraId="29481055" w14:textId="63569F78" w:rsidR="00C76DBC" w:rsidRPr="00991DB6" w:rsidRDefault="00C76DBC" w:rsidP="002334DA">
            <w:pPr>
              <w:pStyle w:val="TabellentextZelle"/>
              <w:rPr>
                <w:color w:val="auto"/>
              </w:rPr>
            </w:pPr>
            <w:r w:rsidRPr="00991DB6">
              <w:rPr>
                <w:color w:val="auto"/>
              </w:rPr>
              <w:t>2023</w:t>
            </w:r>
          </w:p>
        </w:tc>
        <w:sdt>
          <w:sdtPr>
            <w:rPr>
              <w:color w:val="auto"/>
            </w:rPr>
            <w:id w:val="1671372333"/>
            <w:placeholder>
              <w:docPart w:val="8B57F13FC9E44F7DBE46F1784A2407D5"/>
            </w:placeholder>
            <w:showingPlcHdr/>
          </w:sdtPr>
          <w:sdtContent>
            <w:tc>
              <w:tcPr>
                <w:tcW w:w="4252" w:type="dxa"/>
              </w:tcPr>
              <w:p w14:paraId="4BC38209" w14:textId="7EA16537" w:rsidR="00C76DBC" w:rsidRPr="007F4428" w:rsidRDefault="00C76DBC" w:rsidP="00EA39C1">
                <w:pPr>
                  <w:pStyle w:val="TabellentextZelle"/>
                  <w:rPr>
                    <w:color w:val="auto"/>
                  </w:rPr>
                </w:pPr>
                <w:r w:rsidRPr="0038258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114F84F" w14:textId="77777777" w:rsidR="00991DB6" w:rsidRDefault="00991DB6" w:rsidP="002C7CF2"/>
    <w:p w14:paraId="269D53BA" w14:textId="07F9E117" w:rsidR="007B0E9C" w:rsidRDefault="00C76DBC" w:rsidP="00083FE6">
      <w:pPr>
        <w:pStyle w:val="berschrift1"/>
      </w:pPr>
      <w:bookmarkStart w:id="4" w:name="_Toc230095359"/>
      <w:r>
        <w:t>Spezifischer durchschnittlicher Jahresumsatz</w:t>
      </w:r>
      <w:bookmarkEnd w:id="4"/>
    </w:p>
    <w:p w14:paraId="4B46B47D" w14:textId="77777777" w:rsidR="003A67BA" w:rsidRDefault="003A67BA" w:rsidP="00C76DBC">
      <w:r w:rsidRPr="003A67BA">
        <w:t>Die Angaben zum spezifischen durchschnittlichen Jahresumsatz des Unternehmens im Tätigkeitsbereich des Auftrages ist für die letzten drei abgeschlossenen Geschäftsjahren in EUR (netto) anzugeben.</w:t>
      </w:r>
    </w:p>
    <w:p w14:paraId="1A45B3D5" w14:textId="4D86E687" w:rsidR="00C76DBC" w:rsidRPr="00791533" w:rsidRDefault="00C76DBC" w:rsidP="00C76DBC">
      <w:pPr>
        <w:rPr>
          <w:b/>
          <w:bCs/>
        </w:rPr>
      </w:pPr>
      <w:r w:rsidRPr="00791533">
        <w:rPr>
          <w:b/>
          <w:bCs/>
        </w:rPr>
        <w:t>Mindestanforderungen:</w:t>
      </w:r>
    </w:p>
    <w:p w14:paraId="7F10A4A7" w14:textId="77777777" w:rsidR="00C76DBC" w:rsidRPr="00791533" w:rsidRDefault="00C76DBC" w:rsidP="00C76DBC">
      <w:pPr>
        <w:pStyle w:val="Listenummeriert1Stufe"/>
      </w:pPr>
      <w:r w:rsidRPr="00791533">
        <w:t xml:space="preserve">Spezifischer Jahresumsatz: durchschnittlich 230.000 € in der </w:t>
      </w:r>
      <w:proofErr w:type="gramStart"/>
      <w:r w:rsidRPr="00791533">
        <w:t>zu vergeben</w:t>
      </w:r>
      <w:r>
        <w:t>d</w:t>
      </w:r>
      <w:r w:rsidRPr="00791533">
        <w:t>e</w:t>
      </w:r>
      <w:r>
        <w:t>n</w:t>
      </w:r>
      <w:r w:rsidRPr="00791533">
        <w:t xml:space="preserve"> Leistung</w:t>
      </w:r>
      <w:proofErr w:type="gramEnd"/>
    </w:p>
    <w:p w14:paraId="3C89964D" w14:textId="77777777" w:rsidR="00C76DBC" w:rsidRDefault="00C76DBC" w:rsidP="00C76DBC"/>
    <w:tbl>
      <w:tblPr>
        <w:tblStyle w:val="ALDBTabelle"/>
        <w:tblW w:w="5382" w:type="dxa"/>
        <w:tblLook w:val="04A0" w:firstRow="1" w:lastRow="0" w:firstColumn="1" w:lastColumn="0" w:noHBand="0" w:noVBand="1"/>
      </w:tblPr>
      <w:tblGrid>
        <w:gridCol w:w="846"/>
        <w:gridCol w:w="4536"/>
      </w:tblGrid>
      <w:tr w:rsidR="00C76DBC" w14:paraId="0FA0C6A8" w14:textId="77777777" w:rsidTr="00C76D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46" w:type="dxa"/>
            <w:shd w:val="clear" w:color="auto" w:fill="12283F"/>
          </w:tcPr>
          <w:p w14:paraId="0557D6BA" w14:textId="77777777" w:rsidR="00C76DBC" w:rsidRDefault="00C76DBC" w:rsidP="001E7505">
            <w:pPr>
              <w:pStyle w:val="TabellentextKopf"/>
            </w:pPr>
            <w:r>
              <w:t>Jahr</w:t>
            </w:r>
          </w:p>
        </w:tc>
        <w:tc>
          <w:tcPr>
            <w:tcW w:w="4536" w:type="dxa"/>
            <w:shd w:val="clear" w:color="auto" w:fill="12283F"/>
          </w:tcPr>
          <w:p w14:paraId="3306315F" w14:textId="77777777" w:rsidR="00C76DBC" w:rsidRDefault="00C76DBC" w:rsidP="001E7505">
            <w:pPr>
              <w:pStyle w:val="TabellentextKopf"/>
            </w:pPr>
            <w:r>
              <w:t>Spezifischer durchschnittlicher Jahresumsatz</w:t>
            </w:r>
          </w:p>
        </w:tc>
      </w:tr>
      <w:tr w:rsidR="00C76DBC" w:rsidRPr="007F4428" w14:paraId="3BC4EADA" w14:textId="77777777" w:rsidTr="00C76DBC">
        <w:tc>
          <w:tcPr>
            <w:tcW w:w="846" w:type="dxa"/>
          </w:tcPr>
          <w:p w14:paraId="25F1D6E7" w14:textId="77777777" w:rsidR="00C76DBC" w:rsidRPr="00991DB6" w:rsidRDefault="00C76DBC" w:rsidP="001E7505">
            <w:pPr>
              <w:pStyle w:val="TabellentextKopf"/>
              <w:rPr>
                <w:color w:val="auto"/>
              </w:rPr>
            </w:pPr>
            <w:r w:rsidRPr="00991DB6">
              <w:rPr>
                <w:color w:val="auto"/>
              </w:rPr>
              <w:t>2025</w:t>
            </w:r>
          </w:p>
        </w:tc>
        <w:sdt>
          <w:sdtPr>
            <w:rPr>
              <w:color w:val="auto"/>
            </w:rPr>
            <w:id w:val="-389811519"/>
            <w:placeholder>
              <w:docPart w:val="2AC3A250E1744CCAAEF6590F034D2316"/>
            </w:placeholder>
            <w:showingPlcHdr/>
          </w:sdtPr>
          <w:sdtContent>
            <w:tc>
              <w:tcPr>
                <w:tcW w:w="4536" w:type="dxa"/>
              </w:tcPr>
              <w:p w14:paraId="01F1FEB4" w14:textId="77777777" w:rsidR="00C76DBC" w:rsidRPr="007F4428" w:rsidRDefault="00C76DBC" w:rsidP="001E7505">
                <w:pPr>
                  <w:pStyle w:val="TabellentextKopf"/>
                  <w:rPr>
                    <w:color w:val="auto"/>
                  </w:rPr>
                </w:pPr>
                <w:r w:rsidRPr="0038258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76DBC" w:rsidRPr="007F4428" w14:paraId="3DCCDFE4" w14:textId="77777777" w:rsidTr="00C76DBC">
        <w:tc>
          <w:tcPr>
            <w:tcW w:w="846" w:type="dxa"/>
          </w:tcPr>
          <w:p w14:paraId="0C726E2A" w14:textId="77777777" w:rsidR="00C76DBC" w:rsidRPr="00991DB6" w:rsidRDefault="00C76DBC" w:rsidP="001E7505">
            <w:pPr>
              <w:pStyle w:val="TabellentextZelle"/>
              <w:rPr>
                <w:color w:val="auto"/>
              </w:rPr>
            </w:pPr>
            <w:r w:rsidRPr="00991DB6">
              <w:rPr>
                <w:color w:val="auto"/>
              </w:rPr>
              <w:t>2024</w:t>
            </w:r>
          </w:p>
        </w:tc>
        <w:sdt>
          <w:sdtPr>
            <w:rPr>
              <w:color w:val="auto"/>
            </w:rPr>
            <w:id w:val="1646000451"/>
            <w:placeholder>
              <w:docPart w:val="2AC3A250E1744CCAAEF6590F034D2316"/>
            </w:placeholder>
            <w:showingPlcHdr/>
          </w:sdtPr>
          <w:sdtContent>
            <w:tc>
              <w:tcPr>
                <w:tcW w:w="4536" w:type="dxa"/>
              </w:tcPr>
              <w:p w14:paraId="164A5C8A" w14:textId="77777777" w:rsidR="00C76DBC" w:rsidRPr="007F4428" w:rsidRDefault="00C76DBC" w:rsidP="001E7505">
                <w:pPr>
                  <w:pStyle w:val="TabellentextZelle"/>
                  <w:rPr>
                    <w:color w:val="auto"/>
                  </w:rPr>
                </w:pPr>
                <w:r w:rsidRPr="0038258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76DBC" w:rsidRPr="007F4428" w14:paraId="6E1214F6" w14:textId="77777777" w:rsidTr="00C76DBC">
        <w:tc>
          <w:tcPr>
            <w:tcW w:w="846" w:type="dxa"/>
          </w:tcPr>
          <w:p w14:paraId="77B60BC9" w14:textId="77777777" w:rsidR="00C76DBC" w:rsidRPr="00991DB6" w:rsidRDefault="00C76DBC" w:rsidP="001E7505">
            <w:pPr>
              <w:pStyle w:val="TabellentextZelle"/>
              <w:rPr>
                <w:color w:val="auto"/>
              </w:rPr>
            </w:pPr>
            <w:r w:rsidRPr="00991DB6">
              <w:rPr>
                <w:color w:val="auto"/>
              </w:rPr>
              <w:t>2023</w:t>
            </w:r>
          </w:p>
        </w:tc>
        <w:sdt>
          <w:sdtPr>
            <w:rPr>
              <w:color w:val="auto"/>
            </w:rPr>
            <w:id w:val="-128405787"/>
            <w:placeholder>
              <w:docPart w:val="2AC3A250E1744CCAAEF6590F034D2316"/>
            </w:placeholder>
            <w:showingPlcHdr/>
          </w:sdtPr>
          <w:sdtContent>
            <w:tc>
              <w:tcPr>
                <w:tcW w:w="4536" w:type="dxa"/>
              </w:tcPr>
              <w:p w14:paraId="781F9132" w14:textId="77777777" w:rsidR="00C76DBC" w:rsidRPr="007F4428" w:rsidRDefault="00C76DBC" w:rsidP="001E7505">
                <w:pPr>
                  <w:pStyle w:val="TabellentextZelle"/>
                  <w:rPr>
                    <w:color w:val="auto"/>
                  </w:rPr>
                </w:pPr>
                <w:r w:rsidRPr="0038258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C4A56A8" w14:textId="77777777" w:rsidR="00C76DBC" w:rsidRPr="00C76DBC" w:rsidRDefault="00C76DBC" w:rsidP="00C76DBC"/>
    <w:sectPr w:rsidR="00C76DBC" w:rsidRPr="00C76DBC" w:rsidSect="005A794E">
      <w:headerReference w:type="default" r:id="rId13"/>
      <w:headerReference w:type="first" r:id="rId14"/>
      <w:footerReference w:type="first" r:id="rId15"/>
      <w:pgSz w:w="11906" w:h="16838" w:code="9"/>
      <w:pgMar w:top="147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B2DC1" w14:textId="77777777" w:rsidR="00F918C2" w:rsidRDefault="00F918C2" w:rsidP="00676954">
      <w:pPr>
        <w:spacing w:before="0" w:after="0" w:line="240" w:lineRule="auto"/>
      </w:pPr>
      <w:r>
        <w:separator/>
      </w:r>
    </w:p>
  </w:endnote>
  <w:endnote w:type="continuationSeparator" w:id="0">
    <w:p w14:paraId="10E12413" w14:textId="77777777" w:rsidR="00F918C2" w:rsidRDefault="00F918C2" w:rsidP="0067695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kia Pure Text Light">
    <w:altName w:val="Leelawadee UI"/>
    <w:charset w:val="00"/>
    <w:family w:val="swiss"/>
    <w:pitch w:val="variable"/>
    <w:sig w:usb0="A00002FF" w:usb1="700078FB" w:usb2="00010000" w:usb3="00000000" w:csb0="0000019F" w:csb1="00000000"/>
  </w:font>
  <w:font w:name="Nokia Pure Text">
    <w:altName w:val="Khmer UI"/>
    <w:charset w:val="00"/>
    <w:family w:val="swiss"/>
    <w:pitch w:val="variable"/>
    <w:sig w:usb0="A00002FF" w:usb1="700078FB" w:usb2="0001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Nokia Pure Headline Light">
    <w:charset w:val="00"/>
    <w:family w:val="swiss"/>
    <w:pitch w:val="variable"/>
    <w:sig w:usb0="A00006EF" w:usb1="5000205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LDBFuzeilentabelle"/>
      <w:tblW w:w="9761" w:type="dxa"/>
      <w:tblLook w:val="04A0" w:firstRow="1" w:lastRow="0" w:firstColumn="1" w:lastColumn="0" w:noHBand="0" w:noVBand="1"/>
    </w:tblPr>
    <w:tblGrid>
      <w:gridCol w:w="1952"/>
      <w:gridCol w:w="1952"/>
      <w:gridCol w:w="1952"/>
      <w:gridCol w:w="1952"/>
      <w:gridCol w:w="1953"/>
    </w:tblGrid>
    <w:tr w:rsidR="00CD75CB" w:rsidRPr="00AF54BC" w14:paraId="6DA3291A" w14:textId="77777777" w:rsidTr="00054D2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142"/>
      </w:trPr>
      <w:tc>
        <w:tcPr>
          <w:tcW w:w="1952" w:type="dxa"/>
        </w:tcPr>
        <w:p w14:paraId="6DA80FBC" w14:textId="25061A5E" w:rsidR="00CD75CB" w:rsidRPr="00847E56" w:rsidRDefault="00CD75CB" w:rsidP="00054D2E">
          <w:pPr>
            <w:pStyle w:val="Fuzeile"/>
            <w:rPr>
              <w:lang w:val="en-US"/>
            </w:rPr>
          </w:pPr>
          <w:r w:rsidRPr="00847E56">
            <w:rPr>
              <w:lang w:val="en-US"/>
            </w:rPr>
            <w:t> ALDB, Nokia </w:t>
          </w:r>
          <w:r>
            <w:fldChar w:fldCharType="begin"/>
          </w:r>
          <w:r>
            <w:instrText xml:space="preserve"> SAVEDATE  \@ "yyyy"  \* MERGEFORMAT </w:instrText>
          </w:r>
          <w:r>
            <w:fldChar w:fldCharType="separate"/>
          </w:r>
          <w:r w:rsidR="007C15C6">
            <w:rPr>
              <w:noProof/>
            </w:rPr>
            <w:t>2026</w:t>
          </w:r>
          <w:r>
            <w:rPr>
              <w:noProof/>
            </w:rPr>
            <w:fldChar w:fldCharType="end"/>
          </w:r>
        </w:p>
      </w:tc>
      <w:tc>
        <w:tcPr>
          <w:tcW w:w="1952" w:type="dxa"/>
        </w:tcPr>
        <w:p w14:paraId="63709887" w14:textId="77777777" w:rsidR="00CD75CB" w:rsidRPr="00DC4D70" w:rsidRDefault="00CD75CB" w:rsidP="00054D2E">
          <w:pPr>
            <w:pStyle w:val="Fuzeile"/>
            <w:jc w:val="center"/>
            <w:rPr>
              <w:lang w:val="en-US"/>
            </w:rPr>
          </w:pPr>
          <w:r w:rsidRPr="00847E56">
            <w:rPr>
              <w:lang w:val="en-US"/>
            </w:rPr>
            <w:t xml:space="preserve">DMS-ID: </w:t>
          </w:r>
          <w:sdt>
            <w:sdtPr>
              <w:rPr>
                <w:lang w:val="en-US"/>
              </w:rPr>
              <w:alias w:val="DMS-ID"/>
              <w:tag w:val="DMS-ID"/>
              <w:id w:val="1999302704"/>
              <w:lock w:val="contentLocked"/>
              <w:placeholder>
                <w:docPart w:val="7212953E574440C4BF9D58E597E209F1"/>
              </w:placeholder>
              <w:dataBinding w:prefixMappings="xmlns:ns0='DX4.Document' " w:xpath="/ns0:DoxisDefaultTemplate[1]/ns0:DOC_KCENTERID[1]" w:storeItemID="{FF097739-7B5F-4FE3-A48B-79F2018F9CDB}"/>
              <w:text/>
            </w:sdtPr>
            <w:sdtEndPr/>
            <w:sdtContent>
              <w:r>
                <w:rPr>
                  <w:lang w:val="en-US"/>
                </w:rPr>
                <w:t>238006</w:t>
              </w:r>
            </w:sdtContent>
          </w:sdt>
        </w:p>
      </w:tc>
      <w:tc>
        <w:tcPr>
          <w:tcW w:w="1952" w:type="dxa"/>
        </w:tcPr>
        <w:p w14:paraId="71986F59" w14:textId="77777777" w:rsidR="00CD75CB" w:rsidRPr="00E92BD4" w:rsidRDefault="00CD75CB" w:rsidP="00054D2E">
          <w:pPr>
            <w:pStyle w:val="Fuzeile"/>
            <w:jc w:val="center"/>
            <w:rPr>
              <w:lang w:val="en-US"/>
            </w:rPr>
          </w:pPr>
          <w:r w:rsidRPr="00E92BD4">
            <w:rPr>
              <w:lang w:val="en-US"/>
            </w:rPr>
            <w:t xml:space="preserve">Version: </w:t>
          </w:r>
          <w:sdt>
            <w:sdtPr>
              <w:alias w:val="VERSIONSNR"/>
              <w:tag w:val="VERSIONSNR"/>
              <w:id w:val="-851412904"/>
              <w:lock w:val="contentLocked"/>
              <w:placeholder>
                <w:docPart w:val="F12F65C1E3C6492F83F7CB204B2D0F02"/>
              </w:placeholder>
              <w:showingPlcHdr/>
              <w:dataBinding w:prefixMappings="xmlns:ns0='DX4.Document' " w:xpath="/ns0:DoxisDefaultTemplate[1]/ns0:VIRTL_NEXTVERSION[1]" w:storeItemID="{FF097739-7B5F-4FE3-A48B-79F2018F9CDB}"/>
              <w:text/>
            </w:sdtPr>
            <w:sdtEndPr/>
            <w:sdtContent>
              <w:r w:rsidRPr="00210178">
                <w:rPr>
                  <w:rStyle w:val="Platzhaltertext"/>
                  <w:lang w:val="en-US"/>
                </w:rPr>
                <w:t>Click or tap here to enter text.</w:t>
              </w:r>
            </w:sdtContent>
          </w:sdt>
        </w:p>
      </w:tc>
      <w:tc>
        <w:tcPr>
          <w:tcW w:w="1952" w:type="dxa"/>
        </w:tcPr>
        <w:p w14:paraId="7FF49048" w14:textId="77777777" w:rsidR="00CD75CB" w:rsidRPr="00DC4D70" w:rsidRDefault="00CD75CB" w:rsidP="00054D2E">
          <w:pPr>
            <w:pStyle w:val="Fuzeile"/>
            <w:jc w:val="center"/>
            <w:rPr>
              <w:lang w:val="en-US"/>
            </w:rPr>
          </w:pPr>
          <w:r w:rsidRPr="00DC4D70">
            <w:rPr>
              <w:lang w:val="en-US"/>
            </w:rPr>
            <w:t xml:space="preserve">Stand: </w:t>
          </w:r>
          <w:sdt>
            <w:sdtPr>
              <w:rPr>
                <w:lang w:val="en-US"/>
              </w:rPr>
              <w:alias w:val="AUSGABEDATUM"/>
              <w:tag w:val="AUSGABEDATUM"/>
              <w:id w:val="477420065"/>
              <w:lock w:val="contentLocked"/>
              <w:placeholder>
                <w:docPart w:val="8B903F42F0C24CD6A2E119257721587A"/>
              </w:placeholder>
              <w:dataBinding w:prefixMappings="xmlns:ns0='DX4.Document'" w:xpath="/ns0:DoxisDefaultTemplate[1]/ns0:DOC_INTERNAL_INSTANCE_DATE[1]" w:storeItemID="{FF097739-7B5F-4FE3-A48B-79F2018F9CDB}"/>
              <w:date w:fullDate="2019-06-25T00:00:00Z">
                <w:dateFormat w:val="dd.MM.yyyy"/>
                <w:lid w:val="de-DE"/>
                <w:storeMappedDataAs w:val="date"/>
                <w:calendar w:val="gregorian"/>
              </w:date>
            </w:sdtPr>
            <w:sdtEndPr/>
            <w:sdtContent>
              <w:r>
                <w:t>25.06.2019</w:t>
              </w:r>
            </w:sdtContent>
          </w:sdt>
        </w:p>
      </w:tc>
      <w:tc>
        <w:tcPr>
          <w:tcW w:w="1953" w:type="dxa"/>
        </w:tcPr>
        <w:p w14:paraId="64500A2C" w14:textId="77777777" w:rsidR="00CD75CB" w:rsidRPr="00AF54BC" w:rsidRDefault="00F918C2" w:rsidP="00054D2E">
          <w:pPr>
            <w:pStyle w:val="Fuzeile"/>
            <w:jc w:val="right"/>
          </w:pPr>
          <w:sdt>
            <w:sdtPr>
              <w:id w:val="-1689900423"/>
              <w:docPartObj>
                <w:docPartGallery w:val="Page Numbers (Top of Page)"/>
                <w:docPartUnique/>
              </w:docPartObj>
            </w:sdtPr>
            <w:sdtEndPr/>
            <w:sdtContent>
              <w:r w:rsidR="00CD75CB" w:rsidRPr="00AF54BC">
                <w:t xml:space="preserve">Seite </w:t>
              </w:r>
              <w:r w:rsidR="00CD75CB">
                <w:fldChar w:fldCharType="begin"/>
              </w:r>
              <w:r w:rsidR="00CD75CB">
                <w:instrText xml:space="preserve"> PAGE </w:instrText>
              </w:r>
              <w:r w:rsidR="00CD75CB">
                <w:fldChar w:fldCharType="separate"/>
              </w:r>
              <w:r w:rsidR="00CD75CB">
                <w:rPr>
                  <w:noProof/>
                </w:rPr>
                <w:t>6</w:t>
              </w:r>
              <w:r w:rsidR="00CD75CB">
                <w:rPr>
                  <w:noProof/>
                </w:rPr>
                <w:fldChar w:fldCharType="end"/>
              </w:r>
              <w:r w:rsidR="00CD75CB" w:rsidRPr="00AF54BC">
                <w:t xml:space="preserve"> von </w:t>
              </w:r>
              <w:r w:rsidR="00CD75CB">
                <w:rPr>
                  <w:noProof/>
                </w:rPr>
                <w:fldChar w:fldCharType="begin"/>
              </w:r>
              <w:r w:rsidR="00CD75CB">
                <w:rPr>
                  <w:noProof/>
                </w:rPr>
                <w:instrText xml:space="preserve"> NUMPAGES  </w:instrText>
              </w:r>
              <w:r w:rsidR="00CD75CB">
                <w:rPr>
                  <w:noProof/>
                </w:rPr>
                <w:fldChar w:fldCharType="separate"/>
              </w:r>
              <w:r w:rsidR="00CD75CB">
                <w:rPr>
                  <w:noProof/>
                </w:rPr>
                <w:t>6</w:t>
              </w:r>
              <w:r w:rsidR="00CD75CB">
                <w:rPr>
                  <w:noProof/>
                </w:rPr>
                <w:fldChar w:fldCharType="end"/>
              </w:r>
            </w:sdtContent>
          </w:sdt>
        </w:p>
      </w:tc>
    </w:tr>
  </w:tbl>
  <w:p w14:paraId="276CB299" w14:textId="77777777" w:rsidR="00CD75CB" w:rsidRPr="007838C2" w:rsidRDefault="00CD75CB" w:rsidP="00F81EED">
    <w:pPr>
      <w:pStyle w:val="Fuzeile"/>
      <w:tabs>
        <w:tab w:val="clear" w:pos="4536"/>
      </w:tabs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87414" w14:textId="77777777" w:rsidR="00F918C2" w:rsidRDefault="00F918C2" w:rsidP="00676954">
      <w:pPr>
        <w:spacing w:before="0" w:after="0" w:line="240" w:lineRule="auto"/>
      </w:pPr>
      <w:r>
        <w:separator/>
      </w:r>
    </w:p>
  </w:footnote>
  <w:footnote w:type="continuationSeparator" w:id="0">
    <w:p w14:paraId="5BF27CBD" w14:textId="77777777" w:rsidR="00F918C2" w:rsidRDefault="00F918C2" w:rsidP="0067695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5" w:name="_Hlk502910265"/>
  <w:bookmarkStart w:id="6" w:name="_Hlk502910266"/>
  <w:p w14:paraId="31E7A846" w14:textId="77777777" w:rsidR="00CD75CB" w:rsidRPr="00A30CAE" w:rsidRDefault="00F918C2" w:rsidP="007C1888">
    <w:pPr>
      <w:pStyle w:val="Kopfzeile"/>
      <w:pBdr>
        <w:bottom w:val="none" w:sz="0" w:space="0" w:color="auto"/>
      </w:pBdr>
      <w:tabs>
        <w:tab w:val="left" w:pos="2985"/>
      </w:tabs>
      <w:jc w:val="center"/>
      <w:rPr>
        <w:sz w:val="20"/>
      </w:rPr>
    </w:pPr>
    <w:sdt>
      <w:sdtPr>
        <w:rPr>
          <w:sz w:val="20"/>
          <w:lang w:val="en-US"/>
        </w:rPr>
        <w:alias w:val="Comments"/>
        <w:tag w:val="Comments"/>
        <w:id w:val="1734733819"/>
        <w:lock w:val="sdtContentLocked"/>
        <w:placeholder>
          <w:docPart w:val="457A183416F041A782B97F902FE5F8D7"/>
        </w:placeholder>
        <w:dataBinding w:prefixMappings="xmlns:ns0='OhneDoxis.Document' " w:xpath="/ns0:OhneDoxis[1]/ns0:DOC_VSNFD[1]" w:storeItemID="{2F4B216C-0B45-476D-BA10-4C2981396235}"/>
        <w:dropDownList w:lastValue="false">
          <w:listItem w:displayText=" " w:value="false"/>
          <w:listItem w:displayText="VS - NUR FÜR DEN DIENSTGEBRAUCH" w:value="true"/>
        </w:dropDownList>
      </w:sdtPr>
      <w:sdtEndPr/>
      <w:sdtContent>
        <w:r w:rsidR="00CD75CB">
          <w:rPr>
            <w:sz w:val="20"/>
            <w:lang w:val="en-US"/>
          </w:rPr>
          <w:t xml:space="preserve"> </w:t>
        </w:r>
      </w:sdtContent>
    </w:sdt>
  </w:p>
  <w:p w14:paraId="1F2F50E3" w14:textId="73499DF0" w:rsidR="00CD75CB" w:rsidRPr="00D35A60" w:rsidRDefault="00F918C2" w:rsidP="00E16E01">
    <w:pPr>
      <w:pStyle w:val="Kopfzeile"/>
      <w:pBdr>
        <w:bottom w:val="single" w:sz="8" w:space="1" w:color="797979"/>
      </w:pBdr>
    </w:pPr>
    <w:sdt>
      <w:sdtPr>
        <w:rPr>
          <w:sz w:val="20"/>
        </w:rPr>
        <w:alias w:val="Dokumenttitel"/>
        <w:tag w:val="Dokumenttitel"/>
        <w:id w:val="-311096698"/>
        <w:lock w:val="sdtContentLocked"/>
        <w:placeholder>
          <w:docPart w:val="EE9D5016F1C440308AE33DEF618C4A47"/>
        </w:placeholder>
        <w:dataBinding w:prefixMappings="xmlns:ns0='OhneDoxis.Document' " w:xpath="/ns0:OhneDoxis[1]/ns0:DOC_DOKUMENTENTITEL[1]" w:storeItemID="{2F4B216C-0B45-476D-BA10-4C2981396235}"/>
        <w:text/>
      </w:sdtPr>
      <w:sdtEndPr/>
      <w:sdtContent>
        <w:r w:rsidR="00257A0C">
          <w:rPr>
            <w:sz w:val="20"/>
          </w:rPr>
          <w:t>Vg-26-002: Wirtschaftliche und finanzielle Leistungsfähigkeit</w:t>
        </w:r>
      </w:sdtContent>
    </w:sdt>
    <w:bookmarkEnd w:id="5"/>
    <w:bookmarkEnd w:id="6"/>
    <w:r w:rsidR="00CD75CB" w:rsidRPr="00266A4C">
      <w:rPr>
        <w:noProof/>
        <w:lang w:eastAsia="de-DE"/>
      </w:rPr>
      <w:drawing>
        <wp:anchor distT="0" distB="0" distL="114300" distR="114300" simplePos="0" relativeHeight="251658245" behindDoc="0" locked="0" layoutInCell="1" allowOverlap="1" wp14:anchorId="7CD66E78" wp14:editId="4958EF19">
          <wp:simplePos x="0" y="0"/>
          <mc:AlternateContent>
            <mc:Choice Requires="wp14">
              <wp:positionH relativeFrom="rightMargin">
                <wp14:pctPosHOffset>-142000</wp14:pctPosHOffset>
              </wp:positionH>
            </mc:Choice>
            <mc:Fallback>
              <wp:positionH relativeFrom="page">
                <wp:posOffset>5817870</wp:posOffset>
              </wp:positionH>
            </mc:Fallback>
          </mc:AlternateContent>
          <wp:positionV relativeFrom="paragraph">
            <wp:posOffset>-230505</wp:posOffset>
          </wp:positionV>
          <wp:extent cx="1022400" cy="363600"/>
          <wp:effectExtent l="0" t="0" r="6350" b="0"/>
          <wp:wrapNone/>
          <wp:docPr id="23" name="Google Shape;14;p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oogle Shape;14;p1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b="16159"/>
                  <a:stretch/>
                </pic:blipFill>
                <pic:spPr bwMode="auto">
                  <a:xfrm>
                    <a:off x="0" y="0"/>
                    <a:ext cx="1022400" cy="363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7E00C" w14:textId="77777777" w:rsidR="00CD75CB" w:rsidRPr="001430DE" w:rsidRDefault="00CD75CB" w:rsidP="00F81EED">
    <w:pPr>
      <w:pStyle w:val="Kopfzeile"/>
      <w:jc w:val="center"/>
      <w:rPr>
        <w:lang w:val="en-US"/>
      </w:rPr>
    </w:pPr>
    <w:r w:rsidRPr="0061100E">
      <w:rPr>
        <w:noProof/>
        <w:lang w:eastAsia="de-DE"/>
      </w:rPr>
      <w:drawing>
        <wp:anchor distT="0" distB="0" distL="114300" distR="114300" simplePos="0" relativeHeight="251658241" behindDoc="1" locked="0" layoutInCell="1" allowOverlap="1" wp14:anchorId="73D97582" wp14:editId="787DFDD9">
          <wp:simplePos x="0" y="0"/>
          <wp:positionH relativeFrom="column">
            <wp:posOffset>-256264</wp:posOffset>
          </wp:positionH>
          <wp:positionV relativeFrom="paragraph">
            <wp:posOffset>-15488</wp:posOffset>
          </wp:positionV>
          <wp:extent cx="1570990" cy="661035"/>
          <wp:effectExtent l="0" t="0" r="0" b="0"/>
          <wp:wrapNone/>
          <wp:docPr id="13" name="Grafik 5" descr="NOKIA_LOGO_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KIA_LOGO_BLU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990" cy="661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alias w:val="Comments"/>
        <w:id w:val="-2026398773"/>
        <w:placeholder>
          <w:docPart w:val="82311AA6DEEF4E17B31364B34F1661C9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Pr="00F81EED">
          <w:rPr>
            <w:rStyle w:val="Platzhaltertext"/>
            <w:lang w:val="en-US"/>
          </w:rPr>
          <w:t>[Comments]</w:t>
        </w:r>
      </w:sdtContent>
    </w:sdt>
  </w:p>
  <w:sdt>
    <w:sdtPr>
      <w:alias w:val="Dokumenttitel"/>
      <w:tag w:val="Dokumenttitel"/>
      <w:id w:val="341209845"/>
      <w:lock w:val="contentLocked"/>
      <w:placeholder>
        <w:docPart w:val="5D4182E154AC4550A311FC2906FEA37D"/>
      </w:placeholder>
      <w:showingPlcHdr/>
      <w:dataBinding w:prefixMappings="xmlns:ns0='DX4.Document' " w:xpath="/ns0:DoxisDefaultTemplate[1]/ns0:DOC_DOKUMENTENTITEL[1]" w:storeItemID="{FF097739-7B5F-4FE3-A48B-79F2018F9CDB}"/>
      <w:text/>
    </w:sdtPr>
    <w:sdtEndPr/>
    <w:sdtContent>
      <w:p w14:paraId="3D2AD918" w14:textId="77777777" w:rsidR="00CD75CB" w:rsidRPr="00F81EED" w:rsidRDefault="00CD75CB" w:rsidP="00F81EED">
        <w:pPr>
          <w:pStyle w:val="Kopfzeile"/>
          <w:jc w:val="right"/>
          <w:rPr>
            <w:lang w:val="en-US"/>
          </w:rPr>
        </w:pPr>
        <w:r w:rsidRPr="008A06F7">
          <w:rPr>
            <w:rStyle w:val="Platzhaltertext"/>
            <w:rFonts w:eastAsia="SimSun"/>
            <w:lang w:val="en-US"/>
          </w:rPr>
          <w:t>Click or tap here to enter text.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740"/>
    <w:multiLevelType w:val="multilevel"/>
    <w:tmpl w:val="2AA671CC"/>
    <w:styleLink w:val="NummerierungUeberschriften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993CBC"/>
    <w:multiLevelType w:val="multilevel"/>
    <w:tmpl w:val="3A568444"/>
    <w:styleLink w:val="Listenvorlageunnummeriertenormal"/>
    <w:lvl w:ilvl="0">
      <w:start w:val="1"/>
      <w:numFmt w:val="bullet"/>
      <w:pStyle w:val="Listeunnummeriert1Stuf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eunnummeriert2Stufe"/>
      <w:lvlText w:val="o"/>
      <w:lvlJc w:val="left"/>
      <w:pPr>
        <w:ind w:left="357" w:firstLine="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Listeunnummeriert3Stufe"/>
      <w:lvlText w:val="-"/>
      <w:lvlJc w:val="left"/>
      <w:pPr>
        <w:ind w:left="1083" w:hanging="363"/>
      </w:pPr>
      <w:rPr>
        <w:rFonts w:ascii="Courier New" w:hAnsi="Courier New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9D60F95"/>
    <w:multiLevelType w:val="multilevel"/>
    <w:tmpl w:val="73FAC288"/>
    <w:styleLink w:val="ListenvorlageunnummeriertTabelle"/>
    <w:lvl w:ilvl="0">
      <w:start w:val="1"/>
      <w:numFmt w:val="bullet"/>
      <w:pStyle w:val="Tabellenlisteunnummeriert1Stuf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Tabellenlisteunnummeriert2Stufe"/>
      <w:lvlText w:val="o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Tabellenlisteunnummeriert3Stufe"/>
      <w:lvlText w:val="-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E6A33CC"/>
    <w:multiLevelType w:val="multilevel"/>
    <w:tmpl w:val="3A568444"/>
    <w:numStyleLink w:val="Listenvorlageunnummeriertenormal"/>
  </w:abstractNum>
  <w:abstractNum w:abstractNumId="4" w15:restartNumberingAfterBreak="0">
    <w:nsid w:val="1819398C"/>
    <w:multiLevelType w:val="multilevel"/>
    <w:tmpl w:val="5DAAD5D8"/>
    <w:styleLink w:val="NummerierungAnhang"/>
    <w:lvl w:ilvl="0">
      <w:start w:val="1"/>
      <w:numFmt w:val="upperLetter"/>
      <w:pStyle w:val="Anhang1"/>
      <w:lvlText w:val="%1."/>
      <w:lvlJc w:val="left"/>
      <w:pPr>
        <w:ind w:left="578" w:hanging="578"/>
      </w:pPr>
      <w:rPr>
        <w:rFonts w:ascii="Calibri" w:hAnsi="Calibri" w:hint="default"/>
        <w:color w:val="797979"/>
        <w:sz w:val="32"/>
      </w:rPr>
    </w:lvl>
    <w:lvl w:ilvl="1">
      <w:start w:val="1"/>
      <w:numFmt w:val="decimal"/>
      <w:pStyle w:val="Anhang2"/>
      <w:lvlText w:val="%1.%2"/>
      <w:lvlJc w:val="left"/>
      <w:pPr>
        <w:ind w:left="578" w:hanging="578"/>
      </w:pPr>
      <w:rPr>
        <w:rFonts w:asciiTheme="minorHAnsi" w:hAnsiTheme="minorHAnsi" w:hint="default"/>
        <w:color w:val="797979"/>
        <w:sz w:val="22"/>
      </w:rPr>
    </w:lvl>
    <w:lvl w:ilvl="2">
      <w:start w:val="1"/>
      <w:numFmt w:val="decimal"/>
      <w:pStyle w:val="Anhang3"/>
      <w:lvlText w:val="%1.%2.%3"/>
      <w:lvlJc w:val="left"/>
      <w:pPr>
        <w:ind w:left="578" w:hanging="578"/>
      </w:pPr>
      <w:rPr>
        <w:rFonts w:asciiTheme="minorHAnsi" w:hAnsiTheme="minorHAnsi" w:hint="default"/>
        <w:color w:val="797979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BEE3277"/>
    <w:multiLevelType w:val="hybridMultilevel"/>
    <w:tmpl w:val="538207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A1169"/>
    <w:multiLevelType w:val="multilevel"/>
    <w:tmpl w:val="A406EC18"/>
    <w:styleLink w:val="ListenvorlagenummeriertTabelle"/>
    <w:lvl w:ilvl="0">
      <w:start w:val="1"/>
      <w:numFmt w:val="decimal"/>
      <w:pStyle w:val="Tabellenlistenummeriert1Stufe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Tabellenlistenummeriert2Stufe"/>
      <w:lvlText w:val="%2)"/>
      <w:lvlJc w:val="left"/>
      <w:pPr>
        <w:tabs>
          <w:tab w:val="num" w:pos="1077"/>
        </w:tabs>
        <w:ind w:left="714" w:hanging="357"/>
      </w:pPr>
      <w:rPr>
        <w:rFonts w:hint="default"/>
      </w:rPr>
    </w:lvl>
    <w:lvl w:ilvl="2">
      <w:start w:val="1"/>
      <w:numFmt w:val="lowerRoman"/>
      <w:pStyle w:val="Tabellenlistenummeriert3Stufe"/>
      <w:lvlText w:val="%3)"/>
      <w:lvlJc w:val="left"/>
      <w:pPr>
        <w:ind w:left="1077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F172F46"/>
    <w:multiLevelType w:val="multilevel"/>
    <w:tmpl w:val="82FC8BAE"/>
    <w:styleLink w:val="Listenvorlagenummeriertnormal"/>
    <w:lvl w:ilvl="0">
      <w:start w:val="1"/>
      <w:numFmt w:val="decimal"/>
      <w:pStyle w:val="Listenummeriert1Stufe"/>
      <w:lvlText w:val="%1."/>
      <w:lvlJc w:val="left"/>
      <w:pPr>
        <w:ind w:left="360" w:hanging="360"/>
      </w:pPr>
      <w:rPr>
        <w:rFonts w:ascii="Nokia Pure Text Light" w:hAnsi="Nokia Pure Text Light" w:hint="default"/>
        <w:sz w:val="22"/>
      </w:rPr>
    </w:lvl>
    <w:lvl w:ilvl="1">
      <w:start w:val="1"/>
      <w:numFmt w:val="lowerLetter"/>
      <w:pStyle w:val="Listenummeriert2Stufe"/>
      <w:lvlText w:val="%2)"/>
      <w:lvlJc w:val="left"/>
      <w:pPr>
        <w:ind w:left="357" w:firstLine="3"/>
      </w:pPr>
      <w:rPr>
        <w:rFonts w:ascii="Nokia Pure Text Light" w:hAnsi="Nokia Pure Text Light" w:hint="default"/>
        <w:sz w:val="22"/>
      </w:rPr>
    </w:lvl>
    <w:lvl w:ilvl="2">
      <w:start w:val="1"/>
      <w:numFmt w:val="lowerRoman"/>
      <w:pStyle w:val="Listenummeriert3Stufe"/>
      <w:lvlText w:val="%3)"/>
      <w:lvlJc w:val="left"/>
      <w:pPr>
        <w:ind w:left="714" w:hanging="357"/>
      </w:pPr>
      <w:rPr>
        <w:rFonts w:ascii="Nokia Pure Text" w:hAnsi="Nokia Pure Text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21E6A59"/>
    <w:multiLevelType w:val="multilevel"/>
    <w:tmpl w:val="73FAC288"/>
    <w:numStyleLink w:val="ListenvorlageunnummeriertTabelle"/>
  </w:abstractNum>
  <w:abstractNum w:abstractNumId="9" w15:restartNumberingAfterBreak="0">
    <w:nsid w:val="3AF753B4"/>
    <w:multiLevelType w:val="multilevel"/>
    <w:tmpl w:val="2E5609B6"/>
    <w:styleLink w:val="Nummerierungsvorlageberschriften"/>
    <w:lvl w:ilvl="0">
      <w:start w:val="1"/>
      <w:numFmt w:val="decimal"/>
      <w:pStyle w:val="berschrift1"/>
      <w:lvlText w:val="%1"/>
      <w:lvlJc w:val="left"/>
      <w:pPr>
        <w:ind w:left="714" w:hanging="714"/>
      </w:pPr>
      <w:rPr>
        <w:rFonts w:ascii="Calibri" w:hAnsi="Calibri" w:hint="default"/>
        <w:color w:val="878787"/>
        <w:sz w:val="44"/>
      </w:rPr>
    </w:lvl>
    <w:lvl w:ilvl="1">
      <w:start w:val="1"/>
      <w:numFmt w:val="decimal"/>
      <w:pStyle w:val="berschrift2"/>
      <w:lvlText w:val="%1.%2"/>
      <w:lvlJc w:val="left"/>
      <w:pPr>
        <w:ind w:left="714" w:hanging="714"/>
      </w:pPr>
      <w:rPr>
        <w:rFonts w:ascii="Calibri" w:hAnsi="Calibri" w:hint="default"/>
        <w:color w:val="878787"/>
        <w:sz w:val="32"/>
      </w:rPr>
    </w:lvl>
    <w:lvl w:ilvl="2">
      <w:start w:val="1"/>
      <w:numFmt w:val="decimal"/>
      <w:pStyle w:val="berschrift3"/>
      <w:lvlText w:val="%1.%2.%3"/>
      <w:lvlJc w:val="left"/>
      <w:pPr>
        <w:ind w:left="714" w:hanging="714"/>
      </w:pPr>
      <w:rPr>
        <w:rFonts w:ascii="Calibri" w:hAnsi="Calibri" w:hint="default"/>
        <w:color w:val="878787"/>
        <w:sz w:val="24"/>
      </w:rPr>
    </w:lvl>
    <w:lvl w:ilvl="3">
      <w:start w:val="1"/>
      <w:numFmt w:val="decimal"/>
      <w:pStyle w:val="berschrift4"/>
      <w:lvlText w:val="%1.%2.%3.%4"/>
      <w:lvlJc w:val="left"/>
      <w:pPr>
        <w:ind w:left="714" w:hanging="714"/>
      </w:pPr>
      <w:rPr>
        <w:rFonts w:ascii="Calibri" w:hAnsi="Calibri" w:hint="default"/>
        <w:color w:val="878787"/>
        <w:sz w:val="24"/>
      </w:rPr>
    </w:lvl>
    <w:lvl w:ilvl="4">
      <w:start w:val="1"/>
      <w:numFmt w:val="decimal"/>
      <w:pStyle w:val="berschrift5"/>
      <w:lvlText w:val="%1.%2.%3.%4.%5"/>
      <w:lvlJc w:val="left"/>
      <w:pPr>
        <w:ind w:left="714" w:hanging="714"/>
      </w:pPr>
      <w:rPr>
        <w:rFonts w:ascii="Calibri" w:hAnsi="Calibri" w:hint="default"/>
        <w:color w:val="878787"/>
        <w:sz w:val="24"/>
      </w:rPr>
    </w:lvl>
    <w:lvl w:ilvl="5">
      <w:start w:val="1"/>
      <w:numFmt w:val="decimal"/>
      <w:pStyle w:val="berschrift6"/>
      <w:lvlText w:val="%1.%2.%3.%4.%5.%6"/>
      <w:lvlJc w:val="left"/>
      <w:pPr>
        <w:ind w:left="714" w:hanging="714"/>
      </w:pPr>
      <w:rPr>
        <w:rFonts w:ascii="Calibri" w:hAnsi="Calibri" w:hint="default"/>
        <w:color w:val="878787"/>
      </w:rPr>
    </w:lvl>
    <w:lvl w:ilvl="6">
      <w:start w:val="1"/>
      <w:numFmt w:val="decimal"/>
      <w:pStyle w:val="berschrift7"/>
      <w:lvlText w:val="%7."/>
      <w:lvlJc w:val="left"/>
      <w:pPr>
        <w:ind w:left="714" w:hanging="714"/>
      </w:pPr>
      <w:rPr>
        <w:rFonts w:hint="default"/>
      </w:rPr>
    </w:lvl>
    <w:lvl w:ilvl="7">
      <w:start w:val="1"/>
      <w:numFmt w:val="decimal"/>
      <w:pStyle w:val="berschrift8"/>
      <w:lvlText w:val="%8."/>
      <w:lvlJc w:val="left"/>
      <w:pPr>
        <w:ind w:left="714" w:hanging="714"/>
      </w:pPr>
      <w:rPr>
        <w:rFonts w:hint="default"/>
      </w:rPr>
    </w:lvl>
    <w:lvl w:ilvl="8">
      <w:start w:val="1"/>
      <w:numFmt w:val="decimal"/>
      <w:pStyle w:val="berschrift9"/>
      <w:lvlText w:val="%9."/>
      <w:lvlJc w:val="left"/>
      <w:pPr>
        <w:ind w:left="714" w:hanging="714"/>
      </w:pPr>
      <w:rPr>
        <w:rFonts w:hint="default"/>
      </w:rPr>
    </w:lvl>
  </w:abstractNum>
  <w:abstractNum w:abstractNumId="10" w15:restartNumberingAfterBreak="0">
    <w:nsid w:val="457F495C"/>
    <w:multiLevelType w:val="hybridMultilevel"/>
    <w:tmpl w:val="24E244F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3A35EB"/>
    <w:multiLevelType w:val="multilevel"/>
    <w:tmpl w:val="5DAAD5D8"/>
    <w:numStyleLink w:val="NummerierungAnhang"/>
  </w:abstractNum>
  <w:abstractNum w:abstractNumId="12" w15:restartNumberingAfterBreak="0">
    <w:nsid w:val="4EC94270"/>
    <w:multiLevelType w:val="hybridMultilevel"/>
    <w:tmpl w:val="0ADABA6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176524"/>
    <w:multiLevelType w:val="hybridMultilevel"/>
    <w:tmpl w:val="B43CE4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43C18"/>
    <w:multiLevelType w:val="multilevel"/>
    <w:tmpl w:val="10DC3196"/>
    <w:styleLink w:val="Formatvorlage1"/>
    <w:lvl w:ilvl="0">
      <w:start w:val="1"/>
      <w:numFmt w:val="upperRoman"/>
      <w:lvlText w:val="%1"/>
      <w:lvlJc w:val="left"/>
      <w:pPr>
        <w:ind w:left="714" w:hanging="7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71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14" w:hanging="7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14" w:hanging="71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4" w:hanging="71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4" w:hanging="71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4" w:hanging="71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4" w:hanging="71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4" w:hanging="714"/>
      </w:pPr>
      <w:rPr>
        <w:rFonts w:hint="default"/>
      </w:rPr>
    </w:lvl>
  </w:abstractNum>
  <w:abstractNum w:abstractNumId="15" w15:restartNumberingAfterBreak="0">
    <w:nsid w:val="641E13BD"/>
    <w:multiLevelType w:val="hybridMultilevel"/>
    <w:tmpl w:val="BCB04C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41F37"/>
    <w:multiLevelType w:val="multilevel"/>
    <w:tmpl w:val="2A8CB024"/>
    <w:lvl w:ilvl="0">
      <w:start w:val="1"/>
      <w:numFmt w:val="upperRoman"/>
      <w:pStyle w:val="Dok-Info"/>
      <w:lvlText w:val="%1"/>
      <w:lvlJc w:val="left"/>
      <w:pPr>
        <w:ind w:left="714" w:hanging="7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71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14" w:hanging="7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14" w:hanging="71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4" w:hanging="71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4" w:hanging="71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4" w:hanging="71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4" w:hanging="71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4" w:hanging="714"/>
      </w:pPr>
      <w:rPr>
        <w:rFonts w:hint="default"/>
      </w:rPr>
    </w:lvl>
  </w:abstractNum>
  <w:abstractNum w:abstractNumId="17" w15:restartNumberingAfterBreak="0">
    <w:nsid w:val="725D24B2"/>
    <w:multiLevelType w:val="hybridMultilevel"/>
    <w:tmpl w:val="ACE0AA3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6B738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1088702">
    <w:abstractNumId w:val="0"/>
  </w:num>
  <w:num w:numId="2" w16cid:durableId="563956583">
    <w:abstractNumId w:val="9"/>
    <w:lvlOverride w:ilvl="0">
      <w:lvl w:ilvl="0">
        <w:start w:val="1"/>
        <w:numFmt w:val="decimal"/>
        <w:pStyle w:val="berschrift1"/>
        <w:lvlText w:val="%1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44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4826" w:hanging="714"/>
        </w:pPr>
        <w:rPr>
          <w:rFonts w:ascii="Calibri" w:hAnsi="Calibri" w:hint="default"/>
          <w:color w:val="000000" w:themeColor="text1"/>
          <w:sz w:val="32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</w:num>
  <w:num w:numId="3" w16cid:durableId="2003122608">
    <w:abstractNumId w:val="4"/>
  </w:num>
  <w:num w:numId="4" w16cid:durableId="385301577">
    <w:abstractNumId w:val="1"/>
  </w:num>
  <w:num w:numId="5" w16cid:durableId="238491993">
    <w:abstractNumId w:val="2"/>
  </w:num>
  <w:num w:numId="6" w16cid:durableId="503476866">
    <w:abstractNumId w:val="7"/>
    <w:lvlOverride w:ilvl="0">
      <w:lvl w:ilvl="0">
        <w:start w:val="1"/>
        <w:numFmt w:val="decimal"/>
        <w:pStyle w:val="Listenummeriert1Stufe"/>
        <w:lvlText w:val="%1."/>
        <w:lvlJc w:val="left"/>
        <w:pPr>
          <w:ind w:left="360" w:hanging="360"/>
        </w:pPr>
        <w:rPr>
          <w:rFonts w:asciiTheme="minorHAnsi" w:hAnsiTheme="minorHAnsi" w:cstheme="minorHAnsi" w:hint="default"/>
          <w:sz w:val="22"/>
        </w:rPr>
      </w:lvl>
    </w:lvlOverride>
    <w:lvlOverride w:ilvl="1">
      <w:lvl w:ilvl="1">
        <w:start w:val="1"/>
        <w:numFmt w:val="lowerLetter"/>
        <w:pStyle w:val="Listenummeriert2Stufe"/>
        <w:lvlText w:val="%2)"/>
        <w:lvlJc w:val="left"/>
        <w:pPr>
          <w:ind w:left="357" w:firstLine="3"/>
        </w:pPr>
        <w:rPr>
          <w:rFonts w:ascii="Nokia Pure Text Light" w:hAnsi="Nokia Pure Text Light" w:hint="default"/>
          <w:sz w:val="22"/>
        </w:rPr>
      </w:lvl>
    </w:lvlOverride>
    <w:lvlOverride w:ilvl="2">
      <w:lvl w:ilvl="2">
        <w:start w:val="1"/>
        <w:numFmt w:val="lowerRoman"/>
        <w:pStyle w:val="Listenummeriert3Stufe"/>
        <w:lvlText w:val="%3)"/>
        <w:lvlJc w:val="left"/>
        <w:pPr>
          <w:ind w:left="714" w:hanging="357"/>
        </w:pPr>
        <w:rPr>
          <w:rFonts w:ascii="Nokia Pure Text" w:hAnsi="Nokia Pure Text" w:hint="default"/>
          <w:sz w:val="22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7" w16cid:durableId="113526979">
    <w:abstractNumId w:val="6"/>
  </w:num>
  <w:num w:numId="8" w16cid:durableId="1436365582">
    <w:abstractNumId w:val="14"/>
  </w:num>
  <w:num w:numId="9" w16cid:durableId="812332568">
    <w:abstractNumId w:val="16"/>
  </w:num>
  <w:num w:numId="10" w16cid:durableId="56781833">
    <w:abstractNumId w:val="11"/>
    <w:lvlOverride w:ilvl="0">
      <w:lvl w:ilvl="0">
        <w:start w:val="1"/>
        <w:numFmt w:val="upperLetter"/>
        <w:pStyle w:val="Anhang1"/>
        <w:lvlText w:val="%1."/>
        <w:lvlJc w:val="left"/>
        <w:pPr>
          <w:ind w:left="578" w:hanging="578"/>
        </w:pPr>
        <w:rPr>
          <w:rFonts w:ascii="Calibri" w:hAnsi="Calibri" w:hint="default"/>
          <w:color w:val="000000" w:themeColor="text1"/>
          <w:sz w:val="32"/>
        </w:rPr>
      </w:lvl>
    </w:lvlOverride>
    <w:lvlOverride w:ilvl="1">
      <w:lvl w:ilvl="1">
        <w:start w:val="1"/>
        <w:numFmt w:val="decimal"/>
        <w:pStyle w:val="Anhang2"/>
        <w:lvlText w:val="%1.%2"/>
        <w:lvlJc w:val="left"/>
        <w:pPr>
          <w:ind w:left="578" w:hanging="578"/>
        </w:pPr>
        <w:rPr>
          <w:rFonts w:asciiTheme="minorHAnsi" w:hAnsiTheme="minorHAnsi" w:hint="default"/>
          <w:color w:val="000000" w:themeColor="text1"/>
          <w:sz w:val="22"/>
        </w:rPr>
      </w:lvl>
    </w:lvlOverride>
  </w:num>
  <w:num w:numId="11" w16cid:durableId="1366713801">
    <w:abstractNumId w:val="3"/>
  </w:num>
  <w:num w:numId="12" w16cid:durableId="746802184">
    <w:abstractNumId w:val="8"/>
  </w:num>
  <w:num w:numId="13" w16cid:durableId="509294939">
    <w:abstractNumId w:val="9"/>
  </w:num>
  <w:num w:numId="14" w16cid:durableId="499125964">
    <w:abstractNumId w:val="12"/>
  </w:num>
  <w:num w:numId="15" w16cid:durableId="1928616618">
    <w:abstractNumId w:val="17"/>
  </w:num>
  <w:num w:numId="16" w16cid:durableId="403256844">
    <w:abstractNumId w:val="9"/>
    <w:lvlOverride w:ilvl="0">
      <w:lvl w:ilvl="0">
        <w:start w:val="1"/>
        <w:numFmt w:val="decimal"/>
        <w:pStyle w:val="berschrift1"/>
        <w:lvlText w:val="%1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44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4826" w:hanging="714"/>
        </w:pPr>
        <w:rPr>
          <w:rFonts w:ascii="Calibri" w:hAnsi="Calibri" w:hint="default"/>
          <w:color w:val="000000" w:themeColor="text1"/>
          <w:sz w:val="32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</w:num>
  <w:num w:numId="17" w16cid:durableId="395862461">
    <w:abstractNumId w:val="9"/>
    <w:lvlOverride w:ilvl="0">
      <w:lvl w:ilvl="0">
        <w:start w:val="1"/>
        <w:numFmt w:val="decimal"/>
        <w:pStyle w:val="berschrift1"/>
        <w:lvlText w:val="%1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44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4826" w:hanging="714"/>
        </w:pPr>
        <w:rPr>
          <w:rFonts w:ascii="Calibri" w:hAnsi="Calibri" w:hint="default"/>
          <w:color w:val="000000" w:themeColor="text1"/>
          <w:sz w:val="32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</w:num>
  <w:num w:numId="18" w16cid:durableId="838471837">
    <w:abstractNumId w:val="5"/>
  </w:num>
  <w:num w:numId="19" w16cid:durableId="866604335">
    <w:abstractNumId w:val="10"/>
  </w:num>
  <w:num w:numId="20" w16cid:durableId="2035838630">
    <w:abstractNumId w:val="7"/>
    <w:lvlOverride w:ilvl="0">
      <w:startOverride w:val="1"/>
      <w:lvl w:ilvl="0">
        <w:start w:val="1"/>
        <w:numFmt w:val="decimal"/>
        <w:pStyle w:val="Listenummeriert1Stufe"/>
        <w:lvlText w:val="%1."/>
        <w:lvlJc w:val="left"/>
        <w:pPr>
          <w:ind w:left="360" w:hanging="360"/>
        </w:pPr>
        <w:rPr>
          <w:rFonts w:asciiTheme="minorHAnsi" w:hAnsiTheme="minorHAnsi" w:cstheme="minorHAnsi" w:hint="default"/>
          <w:sz w:val="22"/>
        </w:rPr>
      </w:lvl>
    </w:lvlOverride>
    <w:lvlOverride w:ilvl="1">
      <w:startOverride w:val="1"/>
      <w:lvl w:ilvl="1">
        <w:start w:val="1"/>
        <w:numFmt w:val="lowerLetter"/>
        <w:pStyle w:val="Listenummeriert2Stufe"/>
        <w:lvlText w:val="%2)"/>
        <w:lvlJc w:val="left"/>
        <w:pPr>
          <w:ind w:left="357" w:firstLine="3"/>
        </w:pPr>
        <w:rPr>
          <w:rFonts w:ascii="Nokia Pure Text Light" w:hAnsi="Nokia Pure Text Light" w:hint="default"/>
          <w:sz w:val="22"/>
        </w:rPr>
      </w:lvl>
    </w:lvlOverride>
    <w:lvlOverride w:ilvl="2">
      <w:startOverride w:val="1"/>
      <w:lvl w:ilvl="2">
        <w:start w:val="1"/>
        <w:numFmt w:val="lowerRoman"/>
        <w:pStyle w:val="Listenummeriert3Stufe"/>
        <w:lvlText w:val="%3)"/>
        <w:lvlJc w:val="left"/>
        <w:pPr>
          <w:ind w:left="714" w:hanging="357"/>
        </w:pPr>
        <w:rPr>
          <w:rFonts w:ascii="Nokia Pure Text" w:hAnsi="Nokia Pure Text" w:hint="default"/>
          <w:sz w:val="22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1" w16cid:durableId="1236941653">
    <w:abstractNumId w:val="15"/>
  </w:num>
  <w:num w:numId="22" w16cid:durableId="1127702277">
    <w:abstractNumId w:val="18"/>
  </w:num>
  <w:num w:numId="23" w16cid:durableId="686299576">
    <w:abstractNumId w:val="13"/>
  </w:num>
  <w:num w:numId="24" w16cid:durableId="69886000">
    <w:abstractNumId w:val="7"/>
  </w:num>
  <w:num w:numId="25" w16cid:durableId="842470439">
    <w:abstractNumId w:val="9"/>
    <w:lvlOverride w:ilvl="0">
      <w:lvl w:ilvl="0">
        <w:start w:val="1"/>
        <w:numFmt w:val="decimal"/>
        <w:pStyle w:val="berschrift1"/>
        <w:lvlText w:val="%1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44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4826" w:hanging="714"/>
        </w:pPr>
        <w:rPr>
          <w:rFonts w:ascii="Calibri" w:hAnsi="Calibri" w:hint="default"/>
          <w:color w:val="000000" w:themeColor="text1"/>
          <w:sz w:val="32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MGcuT+X3vAgWL7cnKoTZ/Und32dq9nMw4mQ2GjmOWIsL6c/5Ih/zDJc4qtLTzP7f9IM432WCgDIaKWghbHDRPw==" w:salt="k3Vp5qDT6pg0TGzfwjO3S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F6E"/>
    <w:rsid w:val="0000059B"/>
    <w:rsid w:val="00001538"/>
    <w:rsid w:val="00002ABE"/>
    <w:rsid w:val="00003EAE"/>
    <w:rsid w:val="00003F22"/>
    <w:rsid w:val="000064BC"/>
    <w:rsid w:val="0000797D"/>
    <w:rsid w:val="00010AC8"/>
    <w:rsid w:val="00011962"/>
    <w:rsid w:val="00012CC1"/>
    <w:rsid w:val="000135F8"/>
    <w:rsid w:val="000147D8"/>
    <w:rsid w:val="00020BD3"/>
    <w:rsid w:val="00026394"/>
    <w:rsid w:val="00030E2D"/>
    <w:rsid w:val="00034FFF"/>
    <w:rsid w:val="000419C3"/>
    <w:rsid w:val="000426AB"/>
    <w:rsid w:val="00052648"/>
    <w:rsid w:val="00054D2E"/>
    <w:rsid w:val="00055826"/>
    <w:rsid w:val="00055D07"/>
    <w:rsid w:val="000604BC"/>
    <w:rsid w:val="00067087"/>
    <w:rsid w:val="0006708E"/>
    <w:rsid w:val="000711E0"/>
    <w:rsid w:val="000732C4"/>
    <w:rsid w:val="0007508E"/>
    <w:rsid w:val="00077598"/>
    <w:rsid w:val="000804D3"/>
    <w:rsid w:val="00080E4F"/>
    <w:rsid w:val="0008276C"/>
    <w:rsid w:val="00083FE6"/>
    <w:rsid w:val="00084FE7"/>
    <w:rsid w:val="00087948"/>
    <w:rsid w:val="0009056C"/>
    <w:rsid w:val="00091281"/>
    <w:rsid w:val="00092675"/>
    <w:rsid w:val="0009474C"/>
    <w:rsid w:val="00096972"/>
    <w:rsid w:val="000A08CD"/>
    <w:rsid w:val="000A26BB"/>
    <w:rsid w:val="000B2B02"/>
    <w:rsid w:val="000B4B30"/>
    <w:rsid w:val="000B4CED"/>
    <w:rsid w:val="000B6234"/>
    <w:rsid w:val="000B7DE8"/>
    <w:rsid w:val="000C0168"/>
    <w:rsid w:val="000C131D"/>
    <w:rsid w:val="000C2624"/>
    <w:rsid w:val="000C4B33"/>
    <w:rsid w:val="000C76F0"/>
    <w:rsid w:val="000C79B4"/>
    <w:rsid w:val="000D30D3"/>
    <w:rsid w:val="000D67E1"/>
    <w:rsid w:val="000E687A"/>
    <w:rsid w:val="000F6D6C"/>
    <w:rsid w:val="00100A8B"/>
    <w:rsid w:val="00101DF9"/>
    <w:rsid w:val="00121B02"/>
    <w:rsid w:val="00124E8E"/>
    <w:rsid w:val="00125B81"/>
    <w:rsid w:val="00125F5D"/>
    <w:rsid w:val="00131AF2"/>
    <w:rsid w:val="00133600"/>
    <w:rsid w:val="00134122"/>
    <w:rsid w:val="0013486E"/>
    <w:rsid w:val="00135D6B"/>
    <w:rsid w:val="00141170"/>
    <w:rsid w:val="00141B3C"/>
    <w:rsid w:val="001430DE"/>
    <w:rsid w:val="00143EFC"/>
    <w:rsid w:val="00145882"/>
    <w:rsid w:val="001479A4"/>
    <w:rsid w:val="00152ED5"/>
    <w:rsid w:val="00164ED3"/>
    <w:rsid w:val="00171234"/>
    <w:rsid w:val="00172CD9"/>
    <w:rsid w:val="001764CB"/>
    <w:rsid w:val="00184706"/>
    <w:rsid w:val="00184915"/>
    <w:rsid w:val="001905CC"/>
    <w:rsid w:val="00191D31"/>
    <w:rsid w:val="00193103"/>
    <w:rsid w:val="00195BBD"/>
    <w:rsid w:val="001A25BC"/>
    <w:rsid w:val="001A4D1D"/>
    <w:rsid w:val="001B670D"/>
    <w:rsid w:val="001C3BAB"/>
    <w:rsid w:val="001C3F3A"/>
    <w:rsid w:val="001C46CC"/>
    <w:rsid w:val="001D212C"/>
    <w:rsid w:val="001D589F"/>
    <w:rsid w:val="001E08E5"/>
    <w:rsid w:val="001E44A2"/>
    <w:rsid w:val="001E6EE4"/>
    <w:rsid w:val="001F240E"/>
    <w:rsid w:val="001F2656"/>
    <w:rsid w:val="001F2A44"/>
    <w:rsid w:val="001F62FB"/>
    <w:rsid w:val="001F7E56"/>
    <w:rsid w:val="002012F0"/>
    <w:rsid w:val="0020284D"/>
    <w:rsid w:val="00202E43"/>
    <w:rsid w:val="002040AE"/>
    <w:rsid w:val="002051B4"/>
    <w:rsid w:val="00210178"/>
    <w:rsid w:val="00211123"/>
    <w:rsid w:val="00214197"/>
    <w:rsid w:val="00220765"/>
    <w:rsid w:val="00227C4B"/>
    <w:rsid w:val="00230008"/>
    <w:rsid w:val="002308CB"/>
    <w:rsid w:val="00230D70"/>
    <w:rsid w:val="002334DA"/>
    <w:rsid w:val="00236860"/>
    <w:rsid w:val="00242F8E"/>
    <w:rsid w:val="002434A5"/>
    <w:rsid w:val="00257A0C"/>
    <w:rsid w:val="0026440E"/>
    <w:rsid w:val="00264682"/>
    <w:rsid w:val="00264909"/>
    <w:rsid w:val="002652A1"/>
    <w:rsid w:val="00267391"/>
    <w:rsid w:val="00270643"/>
    <w:rsid w:val="00270E6E"/>
    <w:rsid w:val="00271ADB"/>
    <w:rsid w:val="0027216A"/>
    <w:rsid w:val="00277A2B"/>
    <w:rsid w:val="00280481"/>
    <w:rsid w:val="0028290F"/>
    <w:rsid w:val="00283172"/>
    <w:rsid w:val="0028353B"/>
    <w:rsid w:val="00287112"/>
    <w:rsid w:val="00287696"/>
    <w:rsid w:val="00296447"/>
    <w:rsid w:val="00296F85"/>
    <w:rsid w:val="002A0441"/>
    <w:rsid w:val="002A1945"/>
    <w:rsid w:val="002A5957"/>
    <w:rsid w:val="002B20A6"/>
    <w:rsid w:val="002C266D"/>
    <w:rsid w:val="002C3E5F"/>
    <w:rsid w:val="002C7CF2"/>
    <w:rsid w:val="002D22A2"/>
    <w:rsid w:val="002D3BFB"/>
    <w:rsid w:val="002D5C22"/>
    <w:rsid w:val="002E4E8E"/>
    <w:rsid w:val="002E6506"/>
    <w:rsid w:val="002F1F2B"/>
    <w:rsid w:val="002F41F6"/>
    <w:rsid w:val="00303ED9"/>
    <w:rsid w:val="00322489"/>
    <w:rsid w:val="0032584F"/>
    <w:rsid w:val="0032758E"/>
    <w:rsid w:val="00332689"/>
    <w:rsid w:val="00333E13"/>
    <w:rsid w:val="003364BB"/>
    <w:rsid w:val="0033691A"/>
    <w:rsid w:val="00340495"/>
    <w:rsid w:val="003427B7"/>
    <w:rsid w:val="00342F65"/>
    <w:rsid w:val="003430BD"/>
    <w:rsid w:val="003441B2"/>
    <w:rsid w:val="003447C3"/>
    <w:rsid w:val="003519E2"/>
    <w:rsid w:val="00351B80"/>
    <w:rsid w:val="0035440F"/>
    <w:rsid w:val="003548D2"/>
    <w:rsid w:val="0036187F"/>
    <w:rsid w:val="00361F4F"/>
    <w:rsid w:val="00367DC5"/>
    <w:rsid w:val="00371835"/>
    <w:rsid w:val="00372980"/>
    <w:rsid w:val="00374907"/>
    <w:rsid w:val="00377D4B"/>
    <w:rsid w:val="003804C9"/>
    <w:rsid w:val="00382FDB"/>
    <w:rsid w:val="00382FEF"/>
    <w:rsid w:val="003850F7"/>
    <w:rsid w:val="00386D31"/>
    <w:rsid w:val="0038769A"/>
    <w:rsid w:val="003940A2"/>
    <w:rsid w:val="0039618B"/>
    <w:rsid w:val="00396CE7"/>
    <w:rsid w:val="00396D60"/>
    <w:rsid w:val="003A3D12"/>
    <w:rsid w:val="003A61A0"/>
    <w:rsid w:val="003A67BA"/>
    <w:rsid w:val="003A6BA0"/>
    <w:rsid w:val="003A6DFE"/>
    <w:rsid w:val="003A746B"/>
    <w:rsid w:val="003A7D4C"/>
    <w:rsid w:val="003B1D48"/>
    <w:rsid w:val="003B350B"/>
    <w:rsid w:val="003B6245"/>
    <w:rsid w:val="003C4D97"/>
    <w:rsid w:val="003C5800"/>
    <w:rsid w:val="003C5CE1"/>
    <w:rsid w:val="003C708C"/>
    <w:rsid w:val="003C7E5C"/>
    <w:rsid w:val="003D1C63"/>
    <w:rsid w:val="003D3B44"/>
    <w:rsid w:val="003D7078"/>
    <w:rsid w:val="003D7E09"/>
    <w:rsid w:val="003E34BA"/>
    <w:rsid w:val="003E4322"/>
    <w:rsid w:val="003E6021"/>
    <w:rsid w:val="003E7D8C"/>
    <w:rsid w:val="003F2F2E"/>
    <w:rsid w:val="003F387B"/>
    <w:rsid w:val="003F486D"/>
    <w:rsid w:val="00400A3A"/>
    <w:rsid w:val="00402256"/>
    <w:rsid w:val="00402329"/>
    <w:rsid w:val="0040423E"/>
    <w:rsid w:val="00404FF9"/>
    <w:rsid w:val="00406E0C"/>
    <w:rsid w:val="00406E26"/>
    <w:rsid w:val="00410B72"/>
    <w:rsid w:val="004115CC"/>
    <w:rsid w:val="00411E17"/>
    <w:rsid w:val="0041278F"/>
    <w:rsid w:val="00420A8C"/>
    <w:rsid w:val="004211E0"/>
    <w:rsid w:val="0042303B"/>
    <w:rsid w:val="00423290"/>
    <w:rsid w:val="00423983"/>
    <w:rsid w:val="00423BE6"/>
    <w:rsid w:val="00424EA0"/>
    <w:rsid w:val="004309C3"/>
    <w:rsid w:val="0043631C"/>
    <w:rsid w:val="00444677"/>
    <w:rsid w:val="004506BB"/>
    <w:rsid w:val="00450D0A"/>
    <w:rsid w:val="00453049"/>
    <w:rsid w:val="00461073"/>
    <w:rsid w:val="00463402"/>
    <w:rsid w:val="0046478D"/>
    <w:rsid w:val="00464DA3"/>
    <w:rsid w:val="004662E5"/>
    <w:rsid w:val="00470920"/>
    <w:rsid w:val="0047211F"/>
    <w:rsid w:val="00472BAC"/>
    <w:rsid w:val="0047330A"/>
    <w:rsid w:val="004769AE"/>
    <w:rsid w:val="00480D4A"/>
    <w:rsid w:val="0048270D"/>
    <w:rsid w:val="004870A7"/>
    <w:rsid w:val="0049292D"/>
    <w:rsid w:val="00492937"/>
    <w:rsid w:val="00494FDA"/>
    <w:rsid w:val="004950AF"/>
    <w:rsid w:val="0049765F"/>
    <w:rsid w:val="004A15DB"/>
    <w:rsid w:val="004A7B3C"/>
    <w:rsid w:val="004B0C6F"/>
    <w:rsid w:val="004B1A0E"/>
    <w:rsid w:val="004B30B9"/>
    <w:rsid w:val="004B5789"/>
    <w:rsid w:val="004B59D4"/>
    <w:rsid w:val="004B5FE4"/>
    <w:rsid w:val="004B5FFF"/>
    <w:rsid w:val="004B72D4"/>
    <w:rsid w:val="004B76BB"/>
    <w:rsid w:val="004C4251"/>
    <w:rsid w:val="004C452B"/>
    <w:rsid w:val="004C5534"/>
    <w:rsid w:val="004C6804"/>
    <w:rsid w:val="004D4E6D"/>
    <w:rsid w:val="004D598F"/>
    <w:rsid w:val="004D5A66"/>
    <w:rsid w:val="004E2A27"/>
    <w:rsid w:val="004F39EB"/>
    <w:rsid w:val="004F4E2E"/>
    <w:rsid w:val="004F4FBE"/>
    <w:rsid w:val="00500A79"/>
    <w:rsid w:val="005010C4"/>
    <w:rsid w:val="005017E8"/>
    <w:rsid w:val="00506845"/>
    <w:rsid w:val="00512FBE"/>
    <w:rsid w:val="00521EDC"/>
    <w:rsid w:val="00522844"/>
    <w:rsid w:val="00523DC0"/>
    <w:rsid w:val="00526663"/>
    <w:rsid w:val="005279BB"/>
    <w:rsid w:val="00530CF6"/>
    <w:rsid w:val="00536234"/>
    <w:rsid w:val="00542A0D"/>
    <w:rsid w:val="00546449"/>
    <w:rsid w:val="00546D42"/>
    <w:rsid w:val="005504EA"/>
    <w:rsid w:val="00553635"/>
    <w:rsid w:val="0055414D"/>
    <w:rsid w:val="00554F36"/>
    <w:rsid w:val="00557B4B"/>
    <w:rsid w:val="00563D72"/>
    <w:rsid w:val="00567838"/>
    <w:rsid w:val="00574482"/>
    <w:rsid w:val="00574F5E"/>
    <w:rsid w:val="0057735B"/>
    <w:rsid w:val="00587441"/>
    <w:rsid w:val="005879EF"/>
    <w:rsid w:val="005901F3"/>
    <w:rsid w:val="005955C6"/>
    <w:rsid w:val="005970BC"/>
    <w:rsid w:val="005A2B0E"/>
    <w:rsid w:val="005A2E7B"/>
    <w:rsid w:val="005A67BA"/>
    <w:rsid w:val="005A68DE"/>
    <w:rsid w:val="005A794E"/>
    <w:rsid w:val="005B1D86"/>
    <w:rsid w:val="005B5741"/>
    <w:rsid w:val="005B6E41"/>
    <w:rsid w:val="005B781D"/>
    <w:rsid w:val="005B7F96"/>
    <w:rsid w:val="005C0B03"/>
    <w:rsid w:val="005C0B4F"/>
    <w:rsid w:val="005C286E"/>
    <w:rsid w:val="005C52C4"/>
    <w:rsid w:val="005C5997"/>
    <w:rsid w:val="005C5A6B"/>
    <w:rsid w:val="005D56C1"/>
    <w:rsid w:val="005D79C5"/>
    <w:rsid w:val="005E1F6E"/>
    <w:rsid w:val="005E2D83"/>
    <w:rsid w:val="005E60AE"/>
    <w:rsid w:val="005E711D"/>
    <w:rsid w:val="005F41AF"/>
    <w:rsid w:val="006054E4"/>
    <w:rsid w:val="00611F9A"/>
    <w:rsid w:val="006156DA"/>
    <w:rsid w:val="006168DF"/>
    <w:rsid w:val="00623A4C"/>
    <w:rsid w:val="00624ACC"/>
    <w:rsid w:val="0062620E"/>
    <w:rsid w:val="006315AE"/>
    <w:rsid w:val="00634466"/>
    <w:rsid w:val="006350A1"/>
    <w:rsid w:val="00635CAD"/>
    <w:rsid w:val="00636744"/>
    <w:rsid w:val="006368FB"/>
    <w:rsid w:val="006414A7"/>
    <w:rsid w:val="00644C98"/>
    <w:rsid w:val="00644DB8"/>
    <w:rsid w:val="00652046"/>
    <w:rsid w:val="00652A5C"/>
    <w:rsid w:val="00653996"/>
    <w:rsid w:val="00653C2C"/>
    <w:rsid w:val="006545A2"/>
    <w:rsid w:val="00654900"/>
    <w:rsid w:val="00654A8B"/>
    <w:rsid w:val="0066082E"/>
    <w:rsid w:val="006619BC"/>
    <w:rsid w:val="00661B77"/>
    <w:rsid w:val="00664456"/>
    <w:rsid w:val="00667308"/>
    <w:rsid w:val="00672F4D"/>
    <w:rsid w:val="00673DB8"/>
    <w:rsid w:val="0067447D"/>
    <w:rsid w:val="00676954"/>
    <w:rsid w:val="00681827"/>
    <w:rsid w:val="00682E04"/>
    <w:rsid w:val="00683191"/>
    <w:rsid w:val="006876F2"/>
    <w:rsid w:val="00687DAE"/>
    <w:rsid w:val="00693AC4"/>
    <w:rsid w:val="006941B4"/>
    <w:rsid w:val="00695A30"/>
    <w:rsid w:val="006A2EAB"/>
    <w:rsid w:val="006A42DA"/>
    <w:rsid w:val="006B39FE"/>
    <w:rsid w:val="006C407B"/>
    <w:rsid w:val="006C5A3B"/>
    <w:rsid w:val="006D2769"/>
    <w:rsid w:val="006D34F4"/>
    <w:rsid w:val="006D6798"/>
    <w:rsid w:val="006E0C40"/>
    <w:rsid w:val="006E2216"/>
    <w:rsid w:val="006E33E1"/>
    <w:rsid w:val="006E48E4"/>
    <w:rsid w:val="006F38CD"/>
    <w:rsid w:val="006F4AFE"/>
    <w:rsid w:val="006F7108"/>
    <w:rsid w:val="00702AB3"/>
    <w:rsid w:val="007043E8"/>
    <w:rsid w:val="00707ABA"/>
    <w:rsid w:val="0071111B"/>
    <w:rsid w:val="00711E22"/>
    <w:rsid w:val="00716570"/>
    <w:rsid w:val="00725FCD"/>
    <w:rsid w:val="00726DA4"/>
    <w:rsid w:val="00726FF0"/>
    <w:rsid w:val="00727098"/>
    <w:rsid w:val="00727A7B"/>
    <w:rsid w:val="007311B2"/>
    <w:rsid w:val="00731FD0"/>
    <w:rsid w:val="007338FE"/>
    <w:rsid w:val="00733B62"/>
    <w:rsid w:val="00737002"/>
    <w:rsid w:val="007434EB"/>
    <w:rsid w:val="00745A68"/>
    <w:rsid w:val="00745BC2"/>
    <w:rsid w:val="007472BD"/>
    <w:rsid w:val="00757931"/>
    <w:rsid w:val="00765051"/>
    <w:rsid w:val="007735C1"/>
    <w:rsid w:val="00773BC1"/>
    <w:rsid w:val="00773FC5"/>
    <w:rsid w:val="007808FC"/>
    <w:rsid w:val="00790FB3"/>
    <w:rsid w:val="00791533"/>
    <w:rsid w:val="007937D9"/>
    <w:rsid w:val="007961B1"/>
    <w:rsid w:val="00797BA4"/>
    <w:rsid w:val="007A2FD2"/>
    <w:rsid w:val="007A3512"/>
    <w:rsid w:val="007B06C8"/>
    <w:rsid w:val="007B0DE0"/>
    <w:rsid w:val="007B0E9C"/>
    <w:rsid w:val="007B1250"/>
    <w:rsid w:val="007B1E40"/>
    <w:rsid w:val="007B5E0E"/>
    <w:rsid w:val="007B7BB7"/>
    <w:rsid w:val="007B7E12"/>
    <w:rsid w:val="007C15C6"/>
    <w:rsid w:val="007C1888"/>
    <w:rsid w:val="007C26D3"/>
    <w:rsid w:val="007C7703"/>
    <w:rsid w:val="007D1136"/>
    <w:rsid w:val="007D1393"/>
    <w:rsid w:val="007E082B"/>
    <w:rsid w:val="007E1841"/>
    <w:rsid w:val="007E6E40"/>
    <w:rsid w:val="007E6ED8"/>
    <w:rsid w:val="007F2812"/>
    <w:rsid w:val="007F35FE"/>
    <w:rsid w:val="007F4428"/>
    <w:rsid w:val="007F5035"/>
    <w:rsid w:val="007F65F9"/>
    <w:rsid w:val="008025A7"/>
    <w:rsid w:val="00803F9D"/>
    <w:rsid w:val="0081033A"/>
    <w:rsid w:val="00811089"/>
    <w:rsid w:val="00812C11"/>
    <w:rsid w:val="0081534B"/>
    <w:rsid w:val="0081716E"/>
    <w:rsid w:val="008201A5"/>
    <w:rsid w:val="008211B1"/>
    <w:rsid w:val="0082249B"/>
    <w:rsid w:val="008227D6"/>
    <w:rsid w:val="00825059"/>
    <w:rsid w:val="00827922"/>
    <w:rsid w:val="00834B0D"/>
    <w:rsid w:val="008351F5"/>
    <w:rsid w:val="008357D9"/>
    <w:rsid w:val="00836D97"/>
    <w:rsid w:val="0084169C"/>
    <w:rsid w:val="00843D92"/>
    <w:rsid w:val="0084490B"/>
    <w:rsid w:val="00844D8B"/>
    <w:rsid w:val="00847662"/>
    <w:rsid w:val="008537BD"/>
    <w:rsid w:val="008578EB"/>
    <w:rsid w:val="00857AE4"/>
    <w:rsid w:val="00861447"/>
    <w:rsid w:val="00870370"/>
    <w:rsid w:val="008713E8"/>
    <w:rsid w:val="00871A74"/>
    <w:rsid w:val="008721D2"/>
    <w:rsid w:val="00872D40"/>
    <w:rsid w:val="008806F1"/>
    <w:rsid w:val="00883A15"/>
    <w:rsid w:val="0088422E"/>
    <w:rsid w:val="0089041C"/>
    <w:rsid w:val="00891243"/>
    <w:rsid w:val="0089391A"/>
    <w:rsid w:val="00897048"/>
    <w:rsid w:val="008A201D"/>
    <w:rsid w:val="008A31B3"/>
    <w:rsid w:val="008A4E3C"/>
    <w:rsid w:val="008A4FA1"/>
    <w:rsid w:val="008A598D"/>
    <w:rsid w:val="008C3B00"/>
    <w:rsid w:val="008C432E"/>
    <w:rsid w:val="008D4509"/>
    <w:rsid w:val="008D67D2"/>
    <w:rsid w:val="008E2900"/>
    <w:rsid w:val="008E4126"/>
    <w:rsid w:val="008E5B57"/>
    <w:rsid w:val="008E6205"/>
    <w:rsid w:val="008E62C7"/>
    <w:rsid w:val="008E658C"/>
    <w:rsid w:val="008E682C"/>
    <w:rsid w:val="008E7545"/>
    <w:rsid w:val="008F149B"/>
    <w:rsid w:val="008F2C04"/>
    <w:rsid w:val="008F3379"/>
    <w:rsid w:val="008F48E6"/>
    <w:rsid w:val="008F7881"/>
    <w:rsid w:val="00901199"/>
    <w:rsid w:val="00907161"/>
    <w:rsid w:val="009077EA"/>
    <w:rsid w:val="009102D5"/>
    <w:rsid w:val="009104C4"/>
    <w:rsid w:val="00912DD1"/>
    <w:rsid w:val="00913EF1"/>
    <w:rsid w:val="009148E2"/>
    <w:rsid w:val="00916731"/>
    <w:rsid w:val="0091696D"/>
    <w:rsid w:val="009215AC"/>
    <w:rsid w:val="0092299F"/>
    <w:rsid w:val="00925889"/>
    <w:rsid w:val="00926F7B"/>
    <w:rsid w:val="00927AE3"/>
    <w:rsid w:val="00932E9D"/>
    <w:rsid w:val="009405C5"/>
    <w:rsid w:val="00941F95"/>
    <w:rsid w:val="0094293B"/>
    <w:rsid w:val="00943A42"/>
    <w:rsid w:val="009450E6"/>
    <w:rsid w:val="00956E8C"/>
    <w:rsid w:val="009579B3"/>
    <w:rsid w:val="00961C6C"/>
    <w:rsid w:val="009640F9"/>
    <w:rsid w:val="00965A85"/>
    <w:rsid w:val="00971BD9"/>
    <w:rsid w:val="009722E0"/>
    <w:rsid w:val="00974EFD"/>
    <w:rsid w:val="0098385E"/>
    <w:rsid w:val="009838C8"/>
    <w:rsid w:val="00983DD7"/>
    <w:rsid w:val="00984C7B"/>
    <w:rsid w:val="00985574"/>
    <w:rsid w:val="00985E72"/>
    <w:rsid w:val="009868CA"/>
    <w:rsid w:val="00987041"/>
    <w:rsid w:val="00987C95"/>
    <w:rsid w:val="00990A4A"/>
    <w:rsid w:val="00991887"/>
    <w:rsid w:val="00991DB6"/>
    <w:rsid w:val="009933C1"/>
    <w:rsid w:val="00996169"/>
    <w:rsid w:val="009B2B9D"/>
    <w:rsid w:val="009B43D0"/>
    <w:rsid w:val="009B5503"/>
    <w:rsid w:val="009C320D"/>
    <w:rsid w:val="009C5F4B"/>
    <w:rsid w:val="009D429B"/>
    <w:rsid w:val="009D54D9"/>
    <w:rsid w:val="009E69F1"/>
    <w:rsid w:val="009F00B9"/>
    <w:rsid w:val="00A000C4"/>
    <w:rsid w:val="00A04AA7"/>
    <w:rsid w:val="00A04C0B"/>
    <w:rsid w:val="00A05615"/>
    <w:rsid w:val="00A0640D"/>
    <w:rsid w:val="00A06904"/>
    <w:rsid w:val="00A11801"/>
    <w:rsid w:val="00A13075"/>
    <w:rsid w:val="00A134EF"/>
    <w:rsid w:val="00A230A3"/>
    <w:rsid w:val="00A2344A"/>
    <w:rsid w:val="00A264D8"/>
    <w:rsid w:val="00A26BA0"/>
    <w:rsid w:val="00A27694"/>
    <w:rsid w:val="00A30CAE"/>
    <w:rsid w:val="00A31101"/>
    <w:rsid w:val="00A31B18"/>
    <w:rsid w:val="00A35C34"/>
    <w:rsid w:val="00A43A93"/>
    <w:rsid w:val="00A51968"/>
    <w:rsid w:val="00A51A91"/>
    <w:rsid w:val="00A53FFC"/>
    <w:rsid w:val="00A634B0"/>
    <w:rsid w:val="00A64A84"/>
    <w:rsid w:val="00A6630E"/>
    <w:rsid w:val="00A6659C"/>
    <w:rsid w:val="00A6674C"/>
    <w:rsid w:val="00A67C5C"/>
    <w:rsid w:val="00A74A10"/>
    <w:rsid w:val="00A75CDA"/>
    <w:rsid w:val="00A76790"/>
    <w:rsid w:val="00A87C96"/>
    <w:rsid w:val="00A915FB"/>
    <w:rsid w:val="00A9316E"/>
    <w:rsid w:val="00A95CC7"/>
    <w:rsid w:val="00AA07FE"/>
    <w:rsid w:val="00AA1427"/>
    <w:rsid w:val="00AA2366"/>
    <w:rsid w:val="00AA33DD"/>
    <w:rsid w:val="00AA3DA3"/>
    <w:rsid w:val="00AA4ADC"/>
    <w:rsid w:val="00AA6BB4"/>
    <w:rsid w:val="00AB0552"/>
    <w:rsid w:val="00AB5E27"/>
    <w:rsid w:val="00AC1AD6"/>
    <w:rsid w:val="00AC7216"/>
    <w:rsid w:val="00AD17B9"/>
    <w:rsid w:val="00AD580C"/>
    <w:rsid w:val="00AD6AFA"/>
    <w:rsid w:val="00AD75EE"/>
    <w:rsid w:val="00AE1852"/>
    <w:rsid w:val="00AE1ADB"/>
    <w:rsid w:val="00AF5B19"/>
    <w:rsid w:val="00AF647C"/>
    <w:rsid w:val="00AF67CD"/>
    <w:rsid w:val="00AF71E8"/>
    <w:rsid w:val="00B00278"/>
    <w:rsid w:val="00B078C8"/>
    <w:rsid w:val="00B13213"/>
    <w:rsid w:val="00B13658"/>
    <w:rsid w:val="00B1696F"/>
    <w:rsid w:val="00B23E43"/>
    <w:rsid w:val="00B25253"/>
    <w:rsid w:val="00B254D8"/>
    <w:rsid w:val="00B26602"/>
    <w:rsid w:val="00B35060"/>
    <w:rsid w:val="00B350AC"/>
    <w:rsid w:val="00B369C2"/>
    <w:rsid w:val="00B37BC0"/>
    <w:rsid w:val="00B40DB8"/>
    <w:rsid w:val="00B419AB"/>
    <w:rsid w:val="00B44676"/>
    <w:rsid w:val="00B47019"/>
    <w:rsid w:val="00B47B5A"/>
    <w:rsid w:val="00B55E81"/>
    <w:rsid w:val="00B57BB7"/>
    <w:rsid w:val="00B61DAF"/>
    <w:rsid w:val="00B61FAA"/>
    <w:rsid w:val="00B6221D"/>
    <w:rsid w:val="00B7144F"/>
    <w:rsid w:val="00B77190"/>
    <w:rsid w:val="00B87D6E"/>
    <w:rsid w:val="00B94F98"/>
    <w:rsid w:val="00BA4FC6"/>
    <w:rsid w:val="00BB2362"/>
    <w:rsid w:val="00BB413C"/>
    <w:rsid w:val="00BC7EBC"/>
    <w:rsid w:val="00BD0B72"/>
    <w:rsid w:val="00BD214C"/>
    <w:rsid w:val="00BD492B"/>
    <w:rsid w:val="00BD6472"/>
    <w:rsid w:val="00BE4409"/>
    <w:rsid w:val="00BF2A60"/>
    <w:rsid w:val="00BF4A21"/>
    <w:rsid w:val="00C008A1"/>
    <w:rsid w:val="00C0291A"/>
    <w:rsid w:val="00C0541F"/>
    <w:rsid w:val="00C11E5F"/>
    <w:rsid w:val="00C11FC2"/>
    <w:rsid w:val="00C161A9"/>
    <w:rsid w:val="00C1620A"/>
    <w:rsid w:val="00C16236"/>
    <w:rsid w:val="00C1628C"/>
    <w:rsid w:val="00C167CA"/>
    <w:rsid w:val="00C16AA8"/>
    <w:rsid w:val="00C221DD"/>
    <w:rsid w:val="00C2381C"/>
    <w:rsid w:val="00C42310"/>
    <w:rsid w:val="00C4759A"/>
    <w:rsid w:val="00C5524B"/>
    <w:rsid w:val="00C577AA"/>
    <w:rsid w:val="00C57A69"/>
    <w:rsid w:val="00C60BA1"/>
    <w:rsid w:val="00C628A9"/>
    <w:rsid w:val="00C65F94"/>
    <w:rsid w:val="00C661AE"/>
    <w:rsid w:val="00C70333"/>
    <w:rsid w:val="00C7093A"/>
    <w:rsid w:val="00C71431"/>
    <w:rsid w:val="00C72829"/>
    <w:rsid w:val="00C76DBC"/>
    <w:rsid w:val="00C77EEE"/>
    <w:rsid w:val="00C8366B"/>
    <w:rsid w:val="00C93FA9"/>
    <w:rsid w:val="00C97116"/>
    <w:rsid w:val="00CA228F"/>
    <w:rsid w:val="00CA4314"/>
    <w:rsid w:val="00CB5E1D"/>
    <w:rsid w:val="00CB6946"/>
    <w:rsid w:val="00CB74B8"/>
    <w:rsid w:val="00CC14FE"/>
    <w:rsid w:val="00CC15B3"/>
    <w:rsid w:val="00CC409C"/>
    <w:rsid w:val="00CC7CBC"/>
    <w:rsid w:val="00CD0193"/>
    <w:rsid w:val="00CD0D75"/>
    <w:rsid w:val="00CD14BA"/>
    <w:rsid w:val="00CD1FD5"/>
    <w:rsid w:val="00CD463A"/>
    <w:rsid w:val="00CD75CB"/>
    <w:rsid w:val="00CE00D5"/>
    <w:rsid w:val="00CE762A"/>
    <w:rsid w:val="00CF1552"/>
    <w:rsid w:val="00CF2814"/>
    <w:rsid w:val="00CF3A48"/>
    <w:rsid w:val="00CF5DA3"/>
    <w:rsid w:val="00CF6BD7"/>
    <w:rsid w:val="00D020B9"/>
    <w:rsid w:val="00D03874"/>
    <w:rsid w:val="00D0425E"/>
    <w:rsid w:val="00D04C6A"/>
    <w:rsid w:val="00D06F9D"/>
    <w:rsid w:val="00D14067"/>
    <w:rsid w:val="00D14818"/>
    <w:rsid w:val="00D15ADE"/>
    <w:rsid w:val="00D17C5E"/>
    <w:rsid w:val="00D17F55"/>
    <w:rsid w:val="00D26546"/>
    <w:rsid w:val="00D26C13"/>
    <w:rsid w:val="00D278E0"/>
    <w:rsid w:val="00D31957"/>
    <w:rsid w:val="00D3333C"/>
    <w:rsid w:val="00D33A1E"/>
    <w:rsid w:val="00D35A60"/>
    <w:rsid w:val="00D437A4"/>
    <w:rsid w:val="00D43C93"/>
    <w:rsid w:val="00D43FCD"/>
    <w:rsid w:val="00D45871"/>
    <w:rsid w:val="00D50C49"/>
    <w:rsid w:val="00D5182F"/>
    <w:rsid w:val="00D55002"/>
    <w:rsid w:val="00D57774"/>
    <w:rsid w:val="00D61BC6"/>
    <w:rsid w:val="00D64DFD"/>
    <w:rsid w:val="00D77042"/>
    <w:rsid w:val="00D77733"/>
    <w:rsid w:val="00D80D1A"/>
    <w:rsid w:val="00D8236B"/>
    <w:rsid w:val="00D840D6"/>
    <w:rsid w:val="00D849E3"/>
    <w:rsid w:val="00D84E56"/>
    <w:rsid w:val="00D87240"/>
    <w:rsid w:val="00D91227"/>
    <w:rsid w:val="00DA4AB6"/>
    <w:rsid w:val="00DA7511"/>
    <w:rsid w:val="00DA79AE"/>
    <w:rsid w:val="00DB012F"/>
    <w:rsid w:val="00DB35AA"/>
    <w:rsid w:val="00DB5E60"/>
    <w:rsid w:val="00DB5F00"/>
    <w:rsid w:val="00DB7673"/>
    <w:rsid w:val="00DC232E"/>
    <w:rsid w:val="00DC3A55"/>
    <w:rsid w:val="00DC3D77"/>
    <w:rsid w:val="00DC4E35"/>
    <w:rsid w:val="00DD1C95"/>
    <w:rsid w:val="00DD23B7"/>
    <w:rsid w:val="00DD3364"/>
    <w:rsid w:val="00DD3BF2"/>
    <w:rsid w:val="00DD5406"/>
    <w:rsid w:val="00DD5A66"/>
    <w:rsid w:val="00DE1CBF"/>
    <w:rsid w:val="00DE1EEB"/>
    <w:rsid w:val="00DF05C2"/>
    <w:rsid w:val="00DF128F"/>
    <w:rsid w:val="00DF1D04"/>
    <w:rsid w:val="00DF28C1"/>
    <w:rsid w:val="00DF3AF6"/>
    <w:rsid w:val="00DF4B1B"/>
    <w:rsid w:val="00DF76DF"/>
    <w:rsid w:val="00E01C6E"/>
    <w:rsid w:val="00E028E9"/>
    <w:rsid w:val="00E0448B"/>
    <w:rsid w:val="00E11B9A"/>
    <w:rsid w:val="00E1349C"/>
    <w:rsid w:val="00E144CA"/>
    <w:rsid w:val="00E1593E"/>
    <w:rsid w:val="00E16E01"/>
    <w:rsid w:val="00E2258E"/>
    <w:rsid w:val="00E23B62"/>
    <w:rsid w:val="00E367C6"/>
    <w:rsid w:val="00E3766C"/>
    <w:rsid w:val="00E47199"/>
    <w:rsid w:val="00E52564"/>
    <w:rsid w:val="00E53760"/>
    <w:rsid w:val="00E6004F"/>
    <w:rsid w:val="00E64FEB"/>
    <w:rsid w:val="00E701FF"/>
    <w:rsid w:val="00E72DA1"/>
    <w:rsid w:val="00E74A8F"/>
    <w:rsid w:val="00E755B2"/>
    <w:rsid w:val="00E80D0C"/>
    <w:rsid w:val="00E8158E"/>
    <w:rsid w:val="00E831FD"/>
    <w:rsid w:val="00E83DCC"/>
    <w:rsid w:val="00E85442"/>
    <w:rsid w:val="00E85800"/>
    <w:rsid w:val="00E87A61"/>
    <w:rsid w:val="00E90BDD"/>
    <w:rsid w:val="00E92BD4"/>
    <w:rsid w:val="00E93B6F"/>
    <w:rsid w:val="00E93DC7"/>
    <w:rsid w:val="00E9437F"/>
    <w:rsid w:val="00E9683B"/>
    <w:rsid w:val="00EA0A56"/>
    <w:rsid w:val="00EA2AF7"/>
    <w:rsid w:val="00EA3838"/>
    <w:rsid w:val="00EA52F6"/>
    <w:rsid w:val="00EA631A"/>
    <w:rsid w:val="00EA7A10"/>
    <w:rsid w:val="00EB0D71"/>
    <w:rsid w:val="00EB1B26"/>
    <w:rsid w:val="00EB1B4C"/>
    <w:rsid w:val="00EB59AE"/>
    <w:rsid w:val="00EB5FAE"/>
    <w:rsid w:val="00EC3BA9"/>
    <w:rsid w:val="00EC43DC"/>
    <w:rsid w:val="00EC6256"/>
    <w:rsid w:val="00EC7E50"/>
    <w:rsid w:val="00ED0BD7"/>
    <w:rsid w:val="00ED32F1"/>
    <w:rsid w:val="00ED693B"/>
    <w:rsid w:val="00EE1227"/>
    <w:rsid w:val="00EF2079"/>
    <w:rsid w:val="00EF22F3"/>
    <w:rsid w:val="00F00F7E"/>
    <w:rsid w:val="00F07F91"/>
    <w:rsid w:val="00F12A91"/>
    <w:rsid w:val="00F12B67"/>
    <w:rsid w:val="00F15067"/>
    <w:rsid w:val="00F15689"/>
    <w:rsid w:val="00F15D5E"/>
    <w:rsid w:val="00F15D9E"/>
    <w:rsid w:val="00F164D4"/>
    <w:rsid w:val="00F16C05"/>
    <w:rsid w:val="00F17CC0"/>
    <w:rsid w:val="00F254BF"/>
    <w:rsid w:val="00F27FD0"/>
    <w:rsid w:val="00F364FB"/>
    <w:rsid w:val="00F36F27"/>
    <w:rsid w:val="00F4225C"/>
    <w:rsid w:val="00F42EA5"/>
    <w:rsid w:val="00F55761"/>
    <w:rsid w:val="00F55E1F"/>
    <w:rsid w:val="00F57C59"/>
    <w:rsid w:val="00F65422"/>
    <w:rsid w:val="00F658E4"/>
    <w:rsid w:val="00F7754D"/>
    <w:rsid w:val="00F77B7A"/>
    <w:rsid w:val="00F80462"/>
    <w:rsid w:val="00F81EED"/>
    <w:rsid w:val="00F918C2"/>
    <w:rsid w:val="00F94950"/>
    <w:rsid w:val="00F96BEC"/>
    <w:rsid w:val="00FA0C05"/>
    <w:rsid w:val="00FA6C8D"/>
    <w:rsid w:val="00FA7A18"/>
    <w:rsid w:val="00FB1B44"/>
    <w:rsid w:val="00FB1D81"/>
    <w:rsid w:val="00FB3740"/>
    <w:rsid w:val="00FB387F"/>
    <w:rsid w:val="00FB4862"/>
    <w:rsid w:val="00FB4A50"/>
    <w:rsid w:val="00FC4087"/>
    <w:rsid w:val="00FC4448"/>
    <w:rsid w:val="00FC57D7"/>
    <w:rsid w:val="00FC627A"/>
    <w:rsid w:val="00FD08E2"/>
    <w:rsid w:val="00FD1C24"/>
    <w:rsid w:val="00FD2559"/>
    <w:rsid w:val="00FD2B0E"/>
    <w:rsid w:val="00FD4041"/>
    <w:rsid w:val="00FD456A"/>
    <w:rsid w:val="00FD4793"/>
    <w:rsid w:val="00FE2B04"/>
    <w:rsid w:val="00FE503B"/>
    <w:rsid w:val="00FE7683"/>
    <w:rsid w:val="00FF0C1A"/>
    <w:rsid w:val="00FF1A70"/>
    <w:rsid w:val="00FF45A1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3FB28"/>
  <w15:chartTrackingRefBased/>
  <w15:docId w15:val="{7C594C08-2C8E-4720-B729-E63442B93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E768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  <w:tab w:val="left" w:pos="7921"/>
        <w:tab w:val="left" w:pos="8641"/>
      </w:tabs>
      <w:spacing w:before="120" w:after="240" w:line="300" w:lineRule="atLeast"/>
      <w:jc w:val="both"/>
    </w:pPr>
    <w:rPr>
      <w:rFonts w:ascii="Calibri" w:hAnsi="Calibri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8290F"/>
    <w:pPr>
      <w:keepNext/>
      <w:keepLines/>
      <w:numPr>
        <w:numId w:val="2"/>
      </w:numPr>
      <w:tabs>
        <w:tab w:val="clear" w:pos="720"/>
        <w:tab w:val="clear" w:pos="1440"/>
        <w:tab w:val="clear" w:pos="2160"/>
        <w:tab w:val="clear" w:pos="2880"/>
        <w:tab w:val="clear" w:pos="3600"/>
        <w:tab w:val="clear" w:pos="4321"/>
        <w:tab w:val="clear" w:pos="5041"/>
        <w:tab w:val="clear" w:pos="5761"/>
        <w:tab w:val="clear" w:pos="6481"/>
        <w:tab w:val="clear" w:pos="7201"/>
        <w:tab w:val="clear" w:pos="7921"/>
        <w:tab w:val="clear" w:pos="8641"/>
      </w:tabs>
      <w:spacing w:before="480" w:after="120"/>
      <w:jc w:val="left"/>
      <w:outlineLvl w:val="0"/>
    </w:pPr>
    <w:rPr>
      <w:rFonts w:eastAsiaTheme="majorEastAsia" w:cstheme="majorBidi"/>
      <w:color w:val="000000" w:themeColor="text1"/>
      <w:kern w:val="32"/>
      <w:sz w:val="44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0C79B4"/>
    <w:pPr>
      <w:numPr>
        <w:ilvl w:val="1"/>
      </w:numPr>
      <w:spacing w:line="276" w:lineRule="auto"/>
      <w:outlineLvl w:val="1"/>
    </w:pPr>
    <w:rPr>
      <w:sz w:val="32"/>
      <w:szCs w:val="26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0C79B4"/>
    <w:pPr>
      <w:numPr>
        <w:ilvl w:val="2"/>
      </w:numPr>
      <w:outlineLvl w:val="2"/>
    </w:pPr>
    <w:rPr>
      <w:sz w:val="24"/>
      <w:szCs w:val="24"/>
    </w:rPr>
  </w:style>
  <w:style w:type="paragraph" w:styleId="berschrift4">
    <w:name w:val="heading 4"/>
    <w:basedOn w:val="berschrift3"/>
    <w:next w:val="Standard"/>
    <w:link w:val="berschrift4Zchn"/>
    <w:uiPriority w:val="9"/>
    <w:unhideWhenUsed/>
    <w:qFormat/>
    <w:rsid w:val="000C79B4"/>
    <w:pPr>
      <w:numPr>
        <w:ilvl w:val="3"/>
      </w:numPr>
      <w:outlineLvl w:val="3"/>
    </w:pPr>
    <w:rPr>
      <w:iCs/>
    </w:rPr>
  </w:style>
  <w:style w:type="paragraph" w:styleId="berschrift5">
    <w:name w:val="heading 5"/>
    <w:basedOn w:val="berschrift4"/>
    <w:next w:val="Standard"/>
    <w:link w:val="berschrift5Zchn"/>
    <w:uiPriority w:val="9"/>
    <w:unhideWhenUsed/>
    <w:qFormat/>
    <w:rsid w:val="000C79B4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uiPriority w:val="9"/>
    <w:unhideWhenUsed/>
    <w:qFormat/>
    <w:rsid w:val="000C79B4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uiPriority w:val="9"/>
    <w:semiHidden/>
    <w:unhideWhenUsed/>
    <w:qFormat/>
    <w:rsid w:val="000C79B4"/>
    <w:pPr>
      <w:numPr>
        <w:ilvl w:val="6"/>
      </w:numPr>
      <w:outlineLvl w:val="6"/>
    </w:pPr>
    <w:rPr>
      <w:iCs w:val="0"/>
    </w:rPr>
  </w:style>
  <w:style w:type="paragraph" w:styleId="berschrift8">
    <w:name w:val="heading 8"/>
    <w:basedOn w:val="berschrift7"/>
    <w:next w:val="Standard"/>
    <w:link w:val="berschrift8Zchn"/>
    <w:uiPriority w:val="9"/>
    <w:semiHidden/>
    <w:unhideWhenUsed/>
    <w:qFormat/>
    <w:rsid w:val="000C79B4"/>
    <w:pPr>
      <w:numPr>
        <w:ilvl w:val="7"/>
      </w:numPr>
      <w:outlineLvl w:val="7"/>
    </w:pPr>
    <w:rPr>
      <w:szCs w:val="21"/>
    </w:rPr>
  </w:style>
  <w:style w:type="paragraph" w:styleId="berschrift9">
    <w:name w:val="heading 9"/>
    <w:basedOn w:val="berschrift8"/>
    <w:next w:val="Standard"/>
    <w:link w:val="berschrift9Zchn"/>
    <w:uiPriority w:val="9"/>
    <w:semiHidden/>
    <w:unhideWhenUsed/>
    <w:qFormat/>
    <w:rsid w:val="000C79B4"/>
    <w:pPr>
      <w:numPr>
        <w:ilvl w:val="8"/>
      </w:numPr>
      <w:outlineLvl w:val="8"/>
    </w:pPr>
    <w:rPr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8290F"/>
    <w:rPr>
      <w:rFonts w:ascii="Calibri" w:eastAsiaTheme="majorEastAsia" w:hAnsi="Calibri" w:cstheme="majorBidi"/>
      <w:color w:val="000000" w:themeColor="text1"/>
      <w:kern w:val="32"/>
      <w:sz w:val="4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13213"/>
    <w:rPr>
      <w:rFonts w:ascii="Calibri" w:eastAsiaTheme="majorEastAsia" w:hAnsi="Calibri" w:cstheme="majorBidi"/>
      <w:color w:val="000000" w:themeColor="text1"/>
      <w:kern w:val="32"/>
      <w:sz w:val="3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67C5C"/>
    <w:rPr>
      <w:rFonts w:ascii="Calibri" w:eastAsiaTheme="majorEastAsia" w:hAnsi="Calibri" w:cstheme="majorBidi"/>
      <w:color w:val="000000" w:themeColor="text1"/>
      <w:kern w:val="32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67838"/>
    <w:rPr>
      <w:rFonts w:ascii="Calibri" w:eastAsiaTheme="majorEastAsia" w:hAnsi="Calibri" w:cstheme="majorBidi"/>
      <w:iCs/>
      <w:color w:val="000000" w:themeColor="text1"/>
      <w:kern w:val="32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74482"/>
    <w:rPr>
      <w:rFonts w:ascii="Calibri" w:eastAsiaTheme="majorEastAsia" w:hAnsi="Calibri" w:cstheme="majorBidi"/>
      <w:iCs/>
      <w:color w:val="000000" w:themeColor="text1"/>
      <w:kern w:val="32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DD1C95"/>
    <w:rPr>
      <w:rFonts w:ascii="Calibri" w:eastAsiaTheme="majorEastAsia" w:hAnsi="Calibri" w:cstheme="majorBidi"/>
      <w:iCs/>
      <w:color w:val="000000" w:themeColor="text1"/>
      <w:kern w:val="32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1C95"/>
    <w:rPr>
      <w:rFonts w:ascii="Calibri" w:eastAsiaTheme="majorEastAsia" w:hAnsi="Calibri" w:cstheme="majorBidi"/>
      <w:color w:val="000000" w:themeColor="text1"/>
      <w:kern w:val="32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1C95"/>
    <w:rPr>
      <w:rFonts w:ascii="Calibri" w:eastAsiaTheme="majorEastAsia" w:hAnsi="Calibri" w:cstheme="majorBidi"/>
      <w:color w:val="000000" w:themeColor="text1"/>
      <w:kern w:val="32"/>
      <w:sz w:val="24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1C95"/>
    <w:rPr>
      <w:rFonts w:ascii="Calibri" w:eastAsiaTheme="majorEastAsia" w:hAnsi="Calibri" w:cstheme="majorBidi"/>
      <w:iCs/>
      <w:color w:val="000000" w:themeColor="text1"/>
      <w:kern w:val="32"/>
      <w:sz w:val="24"/>
      <w:szCs w:val="21"/>
    </w:rPr>
  </w:style>
  <w:style w:type="paragraph" w:customStyle="1" w:styleId="Anhang1">
    <w:name w:val="Anhang_Ü1"/>
    <w:basedOn w:val="berschrift2"/>
    <w:next w:val="Standard"/>
    <w:qFormat/>
    <w:rsid w:val="00B13213"/>
    <w:pPr>
      <w:numPr>
        <w:ilvl w:val="0"/>
        <w:numId w:val="10"/>
      </w:numPr>
      <w:tabs>
        <w:tab w:val="left" w:pos="578"/>
      </w:tabs>
      <w:outlineLvl w:val="0"/>
    </w:pPr>
  </w:style>
  <w:style w:type="paragraph" w:customStyle="1" w:styleId="Anhang2">
    <w:name w:val="Anhang_Ü2"/>
    <w:basedOn w:val="Anhang1"/>
    <w:next w:val="Standard"/>
    <w:qFormat/>
    <w:rsid w:val="00A67C5C"/>
    <w:pPr>
      <w:numPr>
        <w:ilvl w:val="1"/>
      </w:numPr>
    </w:pPr>
    <w:rPr>
      <w:sz w:val="24"/>
    </w:rPr>
  </w:style>
  <w:style w:type="paragraph" w:customStyle="1" w:styleId="Anhang3">
    <w:name w:val="Anhang_Ü3"/>
    <w:basedOn w:val="Anhang2"/>
    <w:next w:val="Standard"/>
    <w:qFormat/>
    <w:rsid w:val="00990A4A"/>
    <w:pPr>
      <w:numPr>
        <w:ilvl w:val="2"/>
      </w:numPr>
      <w:outlineLvl w:val="2"/>
    </w:pPr>
  </w:style>
  <w:style w:type="paragraph" w:customStyle="1" w:styleId="Anhang4">
    <w:name w:val="Anhang_Ü4"/>
    <w:basedOn w:val="Anhang3"/>
    <w:next w:val="Standard"/>
    <w:qFormat/>
    <w:rsid w:val="00990A4A"/>
    <w:pPr>
      <w:numPr>
        <w:ilvl w:val="0"/>
        <w:numId w:val="0"/>
      </w:numPr>
      <w:ind w:left="1157" w:hanging="1157"/>
      <w:outlineLvl w:val="3"/>
    </w:pPr>
  </w:style>
  <w:style w:type="paragraph" w:customStyle="1" w:styleId="Anhang5">
    <w:name w:val="Anhang_Ü5"/>
    <w:basedOn w:val="Anhang4"/>
    <w:next w:val="Standard"/>
    <w:qFormat/>
    <w:rsid w:val="00990A4A"/>
    <w:pPr>
      <w:ind w:left="1446" w:hanging="1446"/>
      <w:outlineLvl w:val="4"/>
    </w:pPr>
  </w:style>
  <w:style w:type="paragraph" w:customStyle="1" w:styleId="Verzeichnisberschriften">
    <w:name w:val="Verzeichnisüberschriften"/>
    <w:basedOn w:val="Standard"/>
    <w:qFormat/>
    <w:rsid w:val="00A06904"/>
    <w:pPr>
      <w:spacing w:before="300" w:after="300"/>
    </w:pPr>
    <w:rPr>
      <w:color w:val="000000" w:themeColor="text1"/>
      <w:sz w:val="44"/>
    </w:rPr>
  </w:style>
  <w:style w:type="paragraph" w:customStyle="1" w:styleId="Anhang-berschrift">
    <w:name w:val="Anhang-Überschrift"/>
    <w:basedOn w:val="Verzeichnisberschriften"/>
    <w:next w:val="Standard"/>
    <w:qFormat/>
    <w:rsid w:val="0038769A"/>
    <w:pPr>
      <w:ind w:left="714" w:hanging="714"/>
    </w:pPr>
    <w:rPr>
      <w:kern w:val="32"/>
    </w:rPr>
  </w:style>
  <w:style w:type="paragraph" w:styleId="Abbildungsverzeichnis">
    <w:name w:val="table of figures"/>
    <w:next w:val="Standard"/>
    <w:uiPriority w:val="99"/>
    <w:unhideWhenUsed/>
    <w:qFormat/>
    <w:rsid w:val="00B13213"/>
    <w:pPr>
      <w:tabs>
        <w:tab w:val="right" w:leader="dot" w:pos="9514"/>
      </w:tabs>
      <w:spacing w:after="0"/>
      <w:ind w:left="1588" w:right="1134" w:hanging="1588"/>
      <w:contextualSpacing/>
    </w:pPr>
    <w:rPr>
      <w:rFonts w:ascii="Calibri" w:hAnsi="Calibri"/>
      <w:color w:val="000000" w:themeColor="text1"/>
    </w:rPr>
  </w:style>
  <w:style w:type="paragraph" w:styleId="Beschriftung">
    <w:name w:val="caption"/>
    <w:basedOn w:val="Standard"/>
    <w:next w:val="Standard"/>
    <w:unhideWhenUsed/>
    <w:qFormat/>
    <w:rsid w:val="00A67C5C"/>
    <w:pPr>
      <w:tabs>
        <w:tab w:val="left" w:pos="2574"/>
      </w:tabs>
      <w:spacing w:before="40" w:line="276" w:lineRule="auto"/>
      <w:ind w:left="1134" w:right="1134" w:hanging="1134"/>
    </w:pPr>
    <w:rPr>
      <w:iCs/>
      <w:color w:val="000000" w:themeColor="text1"/>
      <w:sz w:val="20"/>
      <w:szCs w:val="18"/>
    </w:rPr>
  </w:style>
  <w:style w:type="paragraph" w:customStyle="1" w:styleId="Dok-Info">
    <w:name w:val="Dok-Info"/>
    <w:basedOn w:val="berschrift2"/>
    <w:qFormat/>
    <w:rsid w:val="003804C9"/>
    <w:pPr>
      <w:numPr>
        <w:ilvl w:val="0"/>
        <w:numId w:val="9"/>
      </w:numPr>
      <w:ind w:left="357" w:hanging="357"/>
    </w:pPr>
  </w:style>
  <w:style w:type="paragraph" w:customStyle="1" w:styleId="Dok-Infoberschrift">
    <w:name w:val="Dok-Info_Überschrift"/>
    <w:basedOn w:val="Verzeichnisberschriften"/>
    <w:link w:val="Dok-InfoberschriftZchn"/>
    <w:qFormat/>
    <w:rsid w:val="00EF2079"/>
    <w:pPr>
      <w:pageBreakBefore/>
      <w:ind w:left="714" w:hanging="714"/>
    </w:pPr>
    <w:rPr>
      <w:sz w:val="36"/>
    </w:rPr>
  </w:style>
  <w:style w:type="paragraph" w:customStyle="1" w:styleId="Dokument-Titel">
    <w:name w:val="Dokument-Titel"/>
    <w:basedOn w:val="Standard"/>
    <w:qFormat/>
    <w:rsid w:val="00FF1A70"/>
    <w:pPr>
      <w:widowControl w:val="0"/>
      <w:suppressAutoHyphens/>
      <w:spacing w:before="180" w:after="120" w:line="440" w:lineRule="atLeast"/>
      <w:jc w:val="center"/>
    </w:pPr>
    <w:rPr>
      <w:color w:val="000000" w:themeColor="text1"/>
      <w:sz w:val="56"/>
    </w:rPr>
  </w:style>
  <w:style w:type="paragraph" w:customStyle="1" w:styleId="Dokument-Typ">
    <w:name w:val="Dokument-Typ"/>
    <w:basedOn w:val="Standard"/>
    <w:qFormat/>
    <w:rsid w:val="00377D4B"/>
    <w:pPr>
      <w:widowControl w:val="0"/>
      <w:suppressAutoHyphens/>
      <w:spacing w:before="480" w:line="620" w:lineRule="atLeast"/>
      <w:jc w:val="center"/>
    </w:pPr>
    <w:rPr>
      <w:color w:val="000000" w:themeColor="text1"/>
      <w:sz w:val="48"/>
    </w:rPr>
  </w:style>
  <w:style w:type="paragraph" w:customStyle="1" w:styleId="FormatBildTabelleAbstand">
    <w:name w:val="Format_Bild_Tabelle_Abstand"/>
    <w:basedOn w:val="Standard"/>
    <w:qFormat/>
    <w:rsid w:val="003B6245"/>
    <w:pPr>
      <w:spacing w:before="240" w:after="0" w:line="240" w:lineRule="auto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844D8B"/>
    <w:pPr>
      <w:spacing w:before="0" w:after="0" w:line="240" w:lineRule="auto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44D8B"/>
    <w:rPr>
      <w:rFonts w:ascii="Nokia Pure Text Light" w:hAnsi="Nokia Pure Text Light"/>
      <w:color w:val="001135"/>
      <w:sz w:val="18"/>
      <w:szCs w:val="20"/>
    </w:rPr>
  </w:style>
  <w:style w:type="paragraph" w:styleId="Fuzeile">
    <w:name w:val="footer"/>
    <w:basedOn w:val="Standard"/>
    <w:link w:val="FuzeileZchn"/>
    <w:uiPriority w:val="99"/>
    <w:unhideWhenUsed/>
    <w:qFormat/>
    <w:rsid w:val="00844D8B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1"/>
        <w:tab w:val="clear" w:pos="5041"/>
        <w:tab w:val="clear" w:pos="5761"/>
        <w:tab w:val="clear" w:pos="6481"/>
        <w:tab w:val="clear" w:pos="7201"/>
        <w:tab w:val="clear" w:pos="7921"/>
        <w:tab w:val="clear" w:pos="8641"/>
        <w:tab w:val="center" w:pos="4536"/>
        <w:tab w:val="right" w:pos="9072"/>
      </w:tabs>
      <w:spacing w:before="0" w:after="0" w:line="240" w:lineRule="atLeast"/>
      <w:jc w:val="left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844D8B"/>
    <w:rPr>
      <w:rFonts w:ascii="Nokia Pure Text Light" w:hAnsi="Nokia Pure Text Light"/>
      <w:color w:val="001135"/>
      <w:sz w:val="16"/>
    </w:rPr>
  </w:style>
  <w:style w:type="character" w:styleId="Hyperlink">
    <w:name w:val="Hyperlink"/>
    <w:uiPriority w:val="99"/>
    <w:unhideWhenUsed/>
    <w:rsid w:val="00667308"/>
    <w:rPr>
      <w:rFonts w:ascii="Calibri" w:hAnsi="Calibri"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844D8B"/>
    <w:pPr>
      <w:numPr>
        <w:numId w:val="0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  <w:tab w:val="left" w:pos="7921"/>
        <w:tab w:val="left" w:pos="8641"/>
      </w:tabs>
      <w:spacing w:after="0"/>
      <w:jc w:val="both"/>
      <w:outlineLvl w:val="9"/>
    </w:pPr>
    <w:rPr>
      <w:kern w:val="0"/>
    </w:rPr>
  </w:style>
  <w:style w:type="paragraph" w:styleId="Kommentartext">
    <w:name w:val="annotation text"/>
    <w:basedOn w:val="Standard"/>
    <w:link w:val="KommentartextZchn"/>
    <w:unhideWhenUsed/>
    <w:rsid w:val="00B13213"/>
    <w:pPr>
      <w:spacing w:line="240" w:lineRule="auto"/>
    </w:pPr>
    <w:rPr>
      <w:color w:val="000000" w:themeColor="text1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B13213"/>
    <w:rPr>
      <w:rFonts w:ascii="Calibri" w:hAnsi="Calibri"/>
      <w:color w:val="000000" w:themeColor="text1"/>
      <w:sz w:val="20"/>
      <w:szCs w:val="20"/>
    </w:rPr>
  </w:style>
  <w:style w:type="paragraph" w:styleId="Kopfzeile">
    <w:name w:val="header"/>
    <w:link w:val="KopfzeileZchn"/>
    <w:unhideWhenUsed/>
    <w:qFormat/>
    <w:rsid w:val="00C16236"/>
    <w:pPr>
      <w:pBdr>
        <w:bottom w:val="single" w:sz="4" w:space="10" w:color="auto"/>
      </w:pBdr>
      <w:tabs>
        <w:tab w:val="center" w:pos="4536"/>
        <w:tab w:val="right" w:pos="9072"/>
      </w:tabs>
      <w:spacing w:after="120" w:line="240" w:lineRule="auto"/>
    </w:pPr>
    <w:rPr>
      <w:rFonts w:ascii="Calibri" w:hAnsi="Calibri"/>
      <w:color w:val="000000"/>
      <w:sz w:val="18"/>
    </w:rPr>
  </w:style>
  <w:style w:type="character" w:customStyle="1" w:styleId="KopfzeileZchn">
    <w:name w:val="Kopfzeile Zchn"/>
    <w:basedOn w:val="Absatz-Standardschriftart"/>
    <w:link w:val="Kopfzeile"/>
    <w:rsid w:val="00C16236"/>
    <w:rPr>
      <w:rFonts w:ascii="Calibri" w:hAnsi="Calibri"/>
      <w:color w:val="000000"/>
      <w:sz w:val="18"/>
    </w:rPr>
  </w:style>
  <w:style w:type="paragraph" w:customStyle="1" w:styleId="Listenummeriert1Stufe">
    <w:name w:val="Liste_nummeriert_1.Stufe"/>
    <w:qFormat/>
    <w:rsid w:val="00D84E56"/>
    <w:pPr>
      <w:numPr>
        <w:numId w:val="6"/>
      </w:numPr>
      <w:spacing w:line="240" w:lineRule="auto"/>
    </w:pPr>
    <w:rPr>
      <w:rFonts w:ascii="Calibri" w:hAnsi="Calibri"/>
      <w:color w:val="000000"/>
      <w:sz w:val="24"/>
    </w:rPr>
  </w:style>
  <w:style w:type="paragraph" w:customStyle="1" w:styleId="Listenummeriert2Stufe">
    <w:name w:val="Liste_nummeriert_2.Stufe"/>
    <w:basedOn w:val="Listenummeriert1Stufe"/>
    <w:qFormat/>
    <w:rsid w:val="00797BA4"/>
    <w:pPr>
      <w:numPr>
        <w:ilvl w:val="1"/>
      </w:numPr>
      <w:tabs>
        <w:tab w:val="left" w:pos="714"/>
      </w:tabs>
      <w:ind w:left="714" w:hanging="357"/>
    </w:pPr>
  </w:style>
  <w:style w:type="paragraph" w:customStyle="1" w:styleId="Listenummeriert3Stufe">
    <w:name w:val="Liste_nummeriert_3.Stufe"/>
    <w:basedOn w:val="Listenummeriert2Stufe"/>
    <w:qFormat/>
    <w:rsid w:val="00916731"/>
    <w:pPr>
      <w:numPr>
        <w:ilvl w:val="2"/>
      </w:numPr>
      <w:tabs>
        <w:tab w:val="clear" w:pos="714"/>
        <w:tab w:val="left" w:pos="1072"/>
      </w:tabs>
      <w:ind w:left="1071"/>
    </w:pPr>
  </w:style>
  <w:style w:type="paragraph" w:customStyle="1" w:styleId="Listeunnummeriert1Stufe">
    <w:name w:val="Liste_unnummeriert_1.Stufe"/>
    <w:qFormat/>
    <w:rsid w:val="00D84E56"/>
    <w:pPr>
      <w:numPr>
        <w:numId w:val="11"/>
      </w:numPr>
      <w:spacing w:after="120" w:line="240" w:lineRule="auto"/>
    </w:pPr>
    <w:rPr>
      <w:rFonts w:ascii="Calibri" w:hAnsi="Calibri"/>
      <w:color w:val="000000"/>
      <w:sz w:val="24"/>
    </w:rPr>
  </w:style>
  <w:style w:type="paragraph" w:customStyle="1" w:styleId="Listeunnummeriert2Stufe">
    <w:name w:val="Liste_unnummeriert_2.Stufe"/>
    <w:basedOn w:val="Listeunnummeriert1Stufe"/>
    <w:qFormat/>
    <w:rsid w:val="00264682"/>
    <w:pPr>
      <w:numPr>
        <w:ilvl w:val="1"/>
      </w:numPr>
      <w:ind w:left="714" w:hanging="357"/>
    </w:pPr>
  </w:style>
  <w:style w:type="paragraph" w:customStyle="1" w:styleId="Listeunnummeriert3Stufe">
    <w:name w:val="Liste_unnummeriert_3.Stufe"/>
    <w:basedOn w:val="Listeunnummeriert2Stufe"/>
    <w:qFormat/>
    <w:rsid w:val="00C11FC2"/>
    <w:pPr>
      <w:numPr>
        <w:ilvl w:val="2"/>
      </w:numPr>
      <w:tabs>
        <w:tab w:val="left" w:pos="1072"/>
        <w:tab w:val="left" w:pos="1372"/>
      </w:tabs>
    </w:pPr>
  </w:style>
  <w:style w:type="paragraph" w:styleId="Makrotext">
    <w:name w:val="macro"/>
    <w:link w:val="MakrotextZchn"/>
    <w:uiPriority w:val="99"/>
    <w:unhideWhenUsed/>
    <w:rsid w:val="006673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360" w:after="0" w:line="300" w:lineRule="atLeast"/>
      <w:jc w:val="both"/>
    </w:pPr>
    <w:rPr>
      <w:rFonts w:ascii="Consolas" w:hAnsi="Consolas" w:cs="Consolas"/>
      <w:color w:val="000000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667308"/>
    <w:rPr>
      <w:rFonts w:ascii="Consolas" w:hAnsi="Consolas" w:cs="Consolas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3600"/>
    <w:pPr>
      <w:spacing w:before="0" w:after="0" w:line="240" w:lineRule="auto"/>
    </w:pPr>
    <w:rPr>
      <w:rFonts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33600"/>
    <w:rPr>
      <w:rFonts w:ascii="Nokia Pure Text Light" w:hAnsi="Nokia Pure Text Light" w:cs="Segoe UI"/>
      <w:color w:val="001135"/>
      <w:sz w:val="16"/>
      <w:szCs w:val="18"/>
    </w:rPr>
  </w:style>
  <w:style w:type="paragraph" w:customStyle="1" w:styleId="TabellentextZelle">
    <w:name w:val="Tabellentext_Zelle"/>
    <w:link w:val="TabellentextZelleZchn"/>
    <w:qFormat/>
    <w:rsid w:val="00A67C5C"/>
    <w:pPr>
      <w:suppressAutoHyphens/>
      <w:spacing w:before="80" w:after="80" w:line="240" w:lineRule="auto"/>
    </w:pPr>
    <w:rPr>
      <w:rFonts w:ascii="Calibri" w:hAnsi="Calibri" w:cs="Consolas"/>
      <w:color w:val="000000"/>
      <w:sz w:val="20"/>
      <w:szCs w:val="20"/>
    </w:rPr>
  </w:style>
  <w:style w:type="paragraph" w:customStyle="1" w:styleId="Tabellenlistenummeriert1Stufe">
    <w:name w:val="Tabellenliste_nummeriert_1.Stufe"/>
    <w:basedOn w:val="TabellentextZelle"/>
    <w:qFormat/>
    <w:rsid w:val="00B13213"/>
    <w:pPr>
      <w:numPr>
        <w:numId w:val="7"/>
      </w:numPr>
    </w:pPr>
  </w:style>
  <w:style w:type="paragraph" w:customStyle="1" w:styleId="Tabellenlistenummeriert2Stufe">
    <w:name w:val="Tabellenliste_nummeriert_2.Stufe"/>
    <w:basedOn w:val="TabellentextZelle"/>
    <w:qFormat/>
    <w:rsid w:val="00B13213"/>
    <w:pPr>
      <w:numPr>
        <w:ilvl w:val="1"/>
        <w:numId w:val="7"/>
      </w:numPr>
      <w:tabs>
        <w:tab w:val="left" w:pos="720"/>
      </w:tabs>
    </w:pPr>
  </w:style>
  <w:style w:type="paragraph" w:customStyle="1" w:styleId="Tabellenlisteunnummeriert1Stufe">
    <w:name w:val="Tabellenliste_unnummeriert_1.Stufe"/>
    <w:basedOn w:val="TabellentextZelle"/>
    <w:qFormat/>
    <w:rsid w:val="00B13213"/>
    <w:pPr>
      <w:numPr>
        <w:numId w:val="12"/>
      </w:numPr>
    </w:pPr>
  </w:style>
  <w:style w:type="paragraph" w:customStyle="1" w:styleId="Tabellenlisteunnummeriert2Stufe">
    <w:name w:val="Tabellenliste_unnummeriert_2.Stufe"/>
    <w:basedOn w:val="TabellentextZelle"/>
    <w:qFormat/>
    <w:rsid w:val="00B13213"/>
    <w:pPr>
      <w:numPr>
        <w:ilvl w:val="1"/>
        <w:numId w:val="12"/>
      </w:numPr>
      <w:tabs>
        <w:tab w:val="left" w:pos="1281"/>
      </w:tabs>
    </w:pPr>
  </w:style>
  <w:style w:type="paragraph" w:customStyle="1" w:styleId="Tabellenlisteunnummeriert3Stufe">
    <w:name w:val="Tabellenliste_unnummeriert_3.Stufe"/>
    <w:basedOn w:val="TabellentextZelle"/>
    <w:qFormat/>
    <w:rsid w:val="00B13213"/>
    <w:pPr>
      <w:numPr>
        <w:ilvl w:val="2"/>
        <w:numId w:val="12"/>
      </w:numPr>
      <w:tabs>
        <w:tab w:val="left" w:pos="1072"/>
        <w:tab w:val="left" w:pos="1281"/>
      </w:tabs>
    </w:pPr>
  </w:style>
  <w:style w:type="paragraph" w:customStyle="1" w:styleId="TabellentextKopf">
    <w:name w:val="Tabellentext_Kopf"/>
    <w:qFormat/>
    <w:rsid w:val="00A67C5C"/>
    <w:pPr>
      <w:tabs>
        <w:tab w:val="left" w:pos="278"/>
      </w:tabs>
      <w:suppressAutoHyphens/>
      <w:spacing w:before="120" w:after="120" w:line="240" w:lineRule="atLeast"/>
    </w:pPr>
    <w:rPr>
      <w:rFonts w:ascii="Calibri" w:hAnsi="Calibri" w:cs="Consolas"/>
      <w:color w:val="FFFFFF" w:themeColor="background1"/>
      <w:sz w:val="20"/>
      <w:szCs w:val="20"/>
    </w:rPr>
  </w:style>
  <w:style w:type="paragraph" w:customStyle="1" w:styleId="TabellentextZelleFrontseite">
    <w:name w:val="Tabellentext_Zelle_Frontseite"/>
    <w:basedOn w:val="TabellentextZelle"/>
    <w:qFormat/>
    <w:rsid w:val="00667308"/>
    <w:pPr>
      <w:ind w:left="-113"/>
    </w:pPr>
  </w:style>
  <w:style w:type="paragraph" w:styleId="Verzeichnis1">
    <w:name w:val="toc 1"/>
    <w:next w:val="Standard"/>
    <w:autoRedefine/>
    <w:uiPriority w:val="39"/>
    <w:unhideWhenUsed/>
    <w:rsid w:val="00667308"/>
    <w:pPr>
      <w:tabs>
        <w:tab w:val="right" w:leader="dot" w:pos="9514"/>
      </w:tabs>
      <w:spacing w:before="120" w:after="0" w:line="276" w:lineRule="auto"/>
      <w:ind w:left="1134" w:right="357" w:hanging="1134"/>
    </w:pPr>
    <w:rPr>
      <w:rFonts w:ascii="Calibri" w:hAnsi="Calibri"/>
      <w:b/>
      <w:color w:val="000000"/>
    </w:rPr>
  </w:style>
  <w:style w:type="paragraph" w:styleId="Verzeichnis2">
    <w:name w:val="toc 2"/>
    <w:next w:val="Standard"/>
    <w:autoRedefine/>
    <w:uiPriority w:val="39"/>
    <w:unhideWhenUsed/>
    <w:rsid w:val="00B13213"/>
    <w:pPr>
      <w:tabs>
        <w:tab w:val="left" w:pos="1134"/>
        <w:tab w:val="right" w:leader="dot" w:pos="9514"/>
      </w:tabs>
      <w:spacing w:after="0" w:line="276" w:lineRule="auto"/>
      <w:ind w:left="1134" w:right="357" w:hanging="1134"/>
      <w:contextualSpacing/>
    </w:pPr>
    <w:rPr>
      <w:rFonts w:ascii="Calibri" w:hAnsi="Calibri"/>
      <w:color w:val="000000" w:themeColor="text1"/>
    </w:rPr>
  </w:style>
  <w:style w:type="paragraph" w:styleId="Verzeichnis3">
    <w:name w:val="toc 3"/>
    <w:next w:val="Standard"/>
    <w:autoRedefine/>
    <w:uiPriority w:val="39"/>
    <w:unhideWhenUsed/>
    <w:rsid w:val="00B13213"/>
    <w:pPr>
      <w:tabs>
        <w:tab w:val="right" w:leader="dot" w:pos="9514"/>
      </w:tabs>
      <w:spacing w:after="0" w:line="276" w:lineRule="auto"/>
      <w:ind w:left="1134" w:right="357" w:hanging="1134"/>
    </w:pPr>
    <w:rPr>
      <w:rFonts w:ascii="Calibri" w:hAnsi="Calibri"/>
      <w:color w:val="000000" w:themeColor="text1"/>
    </w:rPr>
  </w:style>
  <w:style w:type="paragraph" w:styleId="Verzeichnis4">
    <w:name w:val="toc 4"/>
    <w:next w:val="Standard"/>
    <w:autoRedefine/>
    <w:uiPriority w:val="39"/>
    <w:semiHidden/>
    <w:unhideWhenUsed/>
    <w:rsid w:val="00DD3BF2"/>
    <w:pPr>
      <w:tabs>
        <w:tab w:val="right" w:leader="dot" w:pos="9514"/>
      </w:tabs>
      <w:spacing w:after="100" w:line="240" w:lineRule="auto"/>
      <w:ind w:left="1134" w:hanging="1134"/>
    </w:pPr>
    <w:rPr>
      <w:rFonts w:ascii="Nokia Pure Text Light" w:hAnsi="Nokia Pure Text Light"/>
      <w:color w:val="001135"/>
    </w:rPr>
  </w:style>
  <w:style w:type="paragraph" w:styleId="Verzeichnis9">
    <w:name w:val="toc 9"/>
    <w:next w:val="Standard"/>
    <w:autoRedefine/>
    <w:uiPriority w:val="39"/>
    <w:unhideWhenUsed/>
    <w:rsid w:val="00797BA4"/>
    <w:pPr>
      <w:tabs>
        <w:tab w:val="right" w:leader="dot" w:pos="9514"/>
      </w:tabs>
      <w:spacing w:before="120" w:after="0" w:line="240" w:lineRule="auto"/>
      <w:ind w:left="1758" w:hanging="624"/>
    </w:pPr>
    <w:rPr>
      <w:rFonts w:ascii="Calibri" w:hAnsi="Calibri"/>
      <w:b/>
      <w:color w:val="000000" w:themeColor="text1"/>
    </w:rPr>
  </w:style>
  <w:style w:type="paragraph" w:customStyle="1" w:styleId="Zwischenberschrift">
    <w:name w:val="Zwischenüberschrift"/>
    <w:basedOn w:val="Standard"/>
    <w:next w:val="Standard"/>
    <w:qFormat/>
    <w:rsid w:val="007F65F9"/>
    <w:pPr>
      <w:spacing w:after="60"/>
      <w:contextualSpacing/>
    </w:pPr>
    <w:rPr>
      <w:b/>
    </w:rPr>
  </w:style>
  <w:style w:type="numbering" w:customStyle="1" w:styleId="NummerierungUeberschriften">
    <w:name w:val="Nummerierung_Ueberschriften"/>
    <w:basedOn w:val="KeineListe"/>
    <w:uiPriority w:val="99"/>
    <w:rsid w:val="00F164D4"/>
    <w:pPr>
      <w:numPr>
        <w:numId w:val="1"/>
      </w:numPr>
    </w:pPr>
  </w:style>
  <w:style w:type="paragraph" w:styleId="Listenabsatz">
    <w:name w:val="List Paragraph"/>
    <w:basedOn w:val="Standard"/>
    <w:link w:val="ListenabsatzZchn"/>
    <w:uiPriority w:val="34"/>
    <w:qFormat/>
    <w:rsid w:val="005A68DE"/>
    <w:pPr>
      <w:ind w:left="720"/>
      <w:contextualSpacing/>
    </w:pPr>
  </w:style>
  <w:style w:type="table" w:styleId="Tabellenraster">
    <w:name w:val="Table Grid"/>
    <w:basedOn w:val="NormaleTabelle"/>
    <w:uiPriority w:val="39"/>
    <w:rsid w:val="004B7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LDBFuzeilentabelle">
    <w:name w:val="ALDB Fußzeilentabelle"/>
    <w:basedOn w:val="NormaleTabelle"/>
    <w:uiPriority w:val="99"/>
    <w:qFormat/>
    <w:rsid w:val="00CD14BA"/>
    <w:pPr>
      <w:spacing w:after="0" w:line="240" w:lineRule="auto"/>
    </w:pPr>
    <w:rPr>
      <w:rFonts w:ascii="Nokia Pure Text Light" w:eastAsia="SimSun" w:hAnsi="Nokia Pure Text Light" w:cs="Times New Roman"/>
      <w:color w:val="001135"/>
      <w:sz w:val="16"/>
      <w:szCs w:val="20"/>
      <w:lang w:eastAsia="de-DE"/>
    </w:rPr>
    <w:tblPr/>
    <w:tcPr>
      <w:tcMar>
        <w:left w:w="28" w:type="dxa"/>
        <w:right w:w="28" w:type="dxa"/>
      </w:tcMar>
      <w:vAlign w:val="bottom"/>
    </w:tcPr>
    <w:tblStylePr w:type="firstRow">
      <w:tblPr/>
      <w:tcPr>
        <w:tcBorders>
          <w:top w:val="single" w:sz="4" w:space="0" w:color="001135"/>
        </w:tcBorders>
      </w:tcPr>
    </w:tblStylePr>
  </w:style>
  <w:style w:type="table" w:customStyle="1" w:styleId="ALDBTabelle">
    <w:name w:val="ALDB Tabelle"/>
    <w:basedOn w:val="NormaleTabelle"/>
    <w:rsid w:val="008F2C04"/>
    <w:pPr>
      <w:spacing w:before="120" w:after="0" w:line="240" w:lineRule="auto"/>
    </w:pPr>
    <w:rPr>
      <w:rFonts w:ascii="Calibri" w:eastAsia="SimSun" w:hAnsi="Calibri" w:cs="Times New Roman"/>
      <w:color w:val="001135"/>
      <w:sz w:val="18"/>
      <w:szCs w:val="20"/>
      <w:lang w:eastAsia="de-DE"/>
    </w:rPr>
    <w:tblPr>
      <w:tblStyleRowBandSize w:val="1"/>
      <w:tblBorders>
        <w:top w:val="single" w:sz="4" w:space="0" w:color="BEC8D2"/>
        <w:left w:val="single" w:sz="4" w:space="0" w:color="BEC8D2"/>
        <w:bottom w:val="single" w:sz="4" w:space="0" w:color="BEC8D2"/>
        <w:right w:val="single" w:sz="4" w:space="0" w:color="BEC8D2"/>
        <w:insideH w:val="single" w:sz="4" w:space="0" w:color="BEC8D2"/>
        <w:insideV w:val="single" w:sz="4" w:space="0" w:color="BEC8D2"/>
      </w:tblBorders>
      <w:tblCellMar>
        <w:left w:w="115" w:type="dxa"/>
        <w:right w:w="120" w:type="dxa"/>
      </w:tblCellMar>
    </w:tblPr>
    <w:trPr>
      <w:cantSplit/>
    </w:trPr>
    <w:tblStylePr w:type="firstRow">
      <w:pPr>
        <w:wordWrap/>
        <w:spacing w:beforeLines="0" w:beforeAutospacing="0"/>
      </w:pPr>
      <w:rPr>
        <w:rFonts w:ascii="Calibri" w:hAnsi="Calibri"/>
        <w:b w:val="0"/>
        <w:caps w:val="0"/>
        <w:smallCaps w:val="0"/>
        <w:strike w:val="0"/>
        <w:dstrike w:val="0"/>
        <w:vanish w:val="0"/>
        <w:color w:val="FFFFFF" w:themeColor="background1"/>
        <w:sz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rPr>
        <w:cantSplit w:val="0"/>
        <w:tblHeader/>
      </w:trPr>
      <w:tcPr>
        <w:shd w:val="clear" w:color="auto" w:fill="006E96"/>
      </w:tcPr>
    </w:tblStylePr>
    <w:tblStylePr w:type="lastRow">
      <w:rPr>
        <w:rFonts w:ascii="Bernard MT Condensed" w:hAnsi="Bernard MT Condensed"/>
        <w:color w:val="001135"/>
        <w:sz w:val="18"/>
      </w:rPr>
      <w:tblPr/>
      <w:trPr>
        <w:cantSplit w:val="0"/>
      </w:trPr>
    </w:tblStylePr>
  </w:style>
  <w:style w:type="numbering" w:customStyle="1" w:styleId="Nummerierungsvorlageberschriften">
    <w:name w:val="Nummerierungsvorlage Überschriften"/>
    <w:uiPriority w:val="99"/>
    <w:rsid w:val="00797BA4"/>
    <w:pPr>
      <w:numPr>
        <w:numId w:val="13"/>
      </w:numPr>
    </w:pPr>
  </w:style>
  <w:style w:type="numbering" w:customStyle="1" w:styleId="NummerierungAnhang">
    <w:name w:val="Nummerierung Anhang"/>
    <w:uiPriority w:val="99"/>
    <w:rsid w:val="006350A1"/>
    <w:pPr>
      <w:numPr>
        <w:numId w:val="3"/>
      </w:numPr>
    </w:pPr>
  </w:style>
  <w:style w:type="numbering" w:customStyle="1" w:styleId="Listenvorlageunnummeriertenormal">
    <w:name w:val="Listenvorlage_unnummerierte_normal"/>
    <w:uiPriority w:val="99"/>
    <w:rsid w:val="00096972"/>
    <w:pPr>
      <w:numPr>
        <w:numId w:val="4"/>
      </w:numPr>
    </w:pPr>
  </w:style>
  <w:style w:type="numbering" w:customStyle="1" w:styleId="ListenvorlageunnummeriertTabelle">
    <w:name w:val="Listenvorlage_unnummeriert_Tabelle"/>
    <w:uiPriority w:val="99"/>
    <w:rsid w:val="005C0B03"/>
    <w:pPr>
      <w:numPr>
        <w:numId w:val="5"/>
      </w:numPr>
    </w:pPr>
  </w:style>
  <w:style w:type="numbering" w:customStyle="1" w:styleId="Listenvorlagenummeriertnormal">
    <w:name w:val="Listenvorlage_nummeriert_normal"/>
    <w:uiPriority w:val="99"/>
    <w:rsid w:val="00C8366B"/>
    <w:pPr>
      <w:numPr>
        <w:numId w:val="24"/>
      </w:numPr>
    </w:pPr>
  </w:style>
  <w:style w:type="paragraph" w:customStyle="1" w:styleId="Tabellenlistenummeriert3Stufe">
    <w:name w:val="Tabellenliste_nummeriert_3.Stufe"/>
    <w:basedOn w:val="Tabellenlistenummeriert2Stufe"/>
    <w:qFormat/>
    <w:rsid w:val="00916731"/>
    <w:pPr>
      <w:numPr>
        <w:ilvl w:val="2"/>
      </w:numPr>
    </w:pPr>
  </w:style>
  <w:style w:type="numbering" w:customStyle="1" w:styleId="ListenvorlagenummeriertTabelle">
    <w:name w:val="Listenvorlage_nummeriert_Tabelle"/>
    <w:uiPriority w:val="99"/>
    <w:rsid w:val="00916731"/>
    <w:pPr>
      <w:numPr>
        <w:numId w:val="7"/>
      </w:numPr>
    </w:pPr>
  </w:style>
  <w:style w:type="character" w:styleId="Kommentarzeichen">
    <w:name w:val="annotation reference"/>
    <w:basedOn w:val="Absatz-Standardschriftart"/>
    <w:semiHidden/>
    <w:rsid w:val="0032758E"/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32758E"/>
    <w:rPr>
      <w:color w:val="808080"/>
    </w:rPr>
  </w:style>
  <w:style w:type="character" w:customStyle="1" w:styleId="TabellentextZelleZchn">
    <w:name w:val="Tabellentext_Zelle Zchn"/>
    <w:link w:val="TabellentextZelle"/>
    <w:rsid w:val="00A67C5C"/>
    <w:rPr>
      <w:rFonts w:ascii="Calibri" w:hAnsi="Calibri" w:cs="Consolas"/>
      <w:color w:val="000000"/>
      <w:sz w:val="20"/>
      <w:szCs w:val="20"/>
    </w:rPr>
  </w:style>
  <w:style w:type="character" w:customStyle="1" w:styleId="Dok-InfoberschriftZchn">
    <w:name w:val="Dok-Info_Überschrift Zchn"/>
    <w:basedOn w:val="berschrift1Zchn"/>
    <w:link w:val="Dok-Infoberschrift"/>
    <w:rsid w:val="000B6234"/>
    <w:rPr>
      <w:rFonts w:ascii="Nokia Pure Headline Light" w:eastAsiaTheme="majorEastAsia" w:hAnsi="Nokia Pure Headline Light" w:cstheme="majorBidi"/>
      <w:color w:val="124191"/>
      <w:kern w:val="32"/>
      <w:sz w:val="36"/>
      <w:szCs w:val="32"/>
    </w:rPr>
  </w:style>
  <w:style w:type="numbering" w:customStyle="1" w:styleId="Formatvorlage1">
    <w:name w:val="Formatvorlage1"/>
    <w:uiPriority w:val="99"/>
    <w:rsid w:val="000B6234"/>
    <w:pPr>
      <w:numPr>
        <w:numId w:val="8"/>
      </w:numPr>
    </w:pPr>
  </w:style>
  <w:style w:type="character" w:customStyle="1" w:styleId="Formatvorlage2">
    <w:name w:val="Formatvorlage2"/>
    <w:basedOn w:val="Absatz-Standardschriftart"/>
    <w:uiPriority w:val="1"/>
    <w:rsid w:val="00DD5A66"/>
    <w:rPr>
      <w:rFonts w:ascii="Wingdings" w:hAnsi="Wingdings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5955C6"/>
    <w:rPr>
      <w:rFonts w:ascii="Calibri" w:hAnsi="Calibri"/>
      <w:color w:val="000000"/>
      <w:sz w:val="24"/>
    </w:rPr>
  </w:style>
  <w:style w:type="character" w:customStyle="1" w:styleId="normaltextrun">
    <w:name w:val="normaltextrun"/>
    <w:basedOn w:val="Absatz-Standardschriftart"/>
    <w:rsid w:val="005955C6"/>
  </w:style>
  <w:style w:type="paragraph" w:customStyle="1" w:styleId="Default">
    <w:name w:val="Default"/>
    <w:rsid w:val="00B369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aBrettingham-Smi\ALDB%20GmbH\Team%20Beschaffung%20und%20Vertragsmanagement%20-%20Dokumente\02_Vorlagen\Checkliste\Vg-xx-xxx_Wirtschaftlichkeitsbewertun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34DA6EA5C6641A189D1EF25F6605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9290DA-6252-49F5-9A9D-6E02F3B517AE}"/>
      </w:docPartPr>
      <w:docPartBody>
        <w:p w:rsidR="00442D56" w:rsidRDefault="00442D56">
          <w:pPr>
            <w:pStyle w:val="F34DA6EA5C6641A189D1EF25F6605433"/>
          </w:pPr>
          <w:r w:rsidRPr="00EE31C4">
            <w:rPr>
              <w:rStyle w:val="Platzhaltertext"/>
            </w:rPr>
            <w:t>Wählen Sie ein Element aus.</w:t>
          </w:r>
        </w:p>
      </w:docPartBody>
    </w:docPart>
    <w:docPart>
      <w:docPartPr>
        <w:name w:val="7212953E574440C4BF9D58E597E209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C4658-0778-4942-8F44-8E95BA13F72E}"/>
      </w:docPartPr>
      <w:docPartBody>
        <w:p w:rsidR="00442D56" w:rsidRDefault="00442D56">
          <w:pPr>
            <w:pStyle w:val="7212953E574440C4BF9D58E597E209F1"/>
          </w:pPr>
          <w:r w:rsidRPr="00D35A60">
            <w:rPr>
              <w:rStyle w:val="Platzhaltertext"/>
              <w:rFonts w:eastAsia="SimSun"/>
            </w:rPr>
            <w:t>Hier kann der Dokumenttitel einge</w:t>
          </w:r>
          <w:r>
            <w:rPr>
              <w:rStyle w:val="Platzhaltertext"/>
              <w:rFonts w:eastAsia="SimSun"/>
            </w:rPr>
            <w:t>fügt werden.</w:t>
          </w:r>
        </w:p>
      </w:docPartBody>
    </w:docPart>
    <w:docPart>
      <w:docPartPr>
        <w:name w:val="EE9D5016F1C440308AE33DEF618C4A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70B4E8-978C-4126-9607-3CFE798C8BB4}"/>
      </w:docPartPr>
      <w:docPartBody>
        <w:p w:rsidR="00442D56" w:rsidRDefault="00442D56">
          <w:pPr>
            <w:pStyle w:val="EE9D5016F1C440308AE33DEF618C4A47"/>
          </w:pPr>
          <w:r w:rsidRPr="00996169">
            <w:rPr>
              <w:color w:val="00B0F0"/>
              <w:highlight w:val="lightGray"/>
            </w:rPr>
            <w:t>Hier klicken und Versionsnummer eingeben</w:t>
          </w:r>
        </w:p>
      </w:docPartBody>
    </w:docPart>
    <w:docPart>
      <w:docPartPr>
        <w:name w:val="8B903F42F0C24CD6A2E11925772158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275A7E-4470-42EC-BBC4-86F9A269CDA2}"/>
      </w:docPartPr>
      <w:docPartBody>
        <w:p w:rsidR="00442D56" w:rsidRDefault="00442D56">
          <w:pPr>
            <w:pStyle w:val="8B903F42F0C24CD6A2E119257721587A"/>
          </w:pPr>
          <w:r>
            <w:rPr>
              <w:rStyle w:val="Platzhaltertext"/>
            </w:rPr>
            <w:t>Wird vom DMS ausgefüllt.</w:t>
          </w:r>
        </w:p>
      </w:docPartBody>
    </w:docPart>
    <w:docPart>
      <w:docPartPr>
        <w:name w:val="F12F65C1E3C6492F83F7CB204B2D0F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EA5BDB-737E-4E0D-9A03-6568C945E668}"/>
      </w:docPartPr>
      <w:docPartBody>
        <w:p w:rsidR="00442D56" w:rsidRDefault="00442D56">
          <w:pPr>
            <w:pStyle w:val="F12F65C1E3C6492F83F7CB204B2D0F02"/>
          </w:pPr>
          <w:r w:rsidRPr="00A30CAE">
            <w:rPr>
              <w:rStyle w:val="Platzhaltertext"/>
              <w:rFonts w:eastAsia="SimSun"/>
              <w:sz w:val="20"/>
              <w:lang w:val="en-US"/>
            </w:rPr>
            <w:t>Wird vom DMS ausgefüllt..</w:t>
          </w:r>
        </w:p>
      </w:docPartBody>
    </w:docPart>
    <w:docPart>
      <w:docPartPr>
        <w:name w:val="82311AA6DEEF4E17B31364B34F1661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87FB3E-6E07-40D4-85FD-740841ECB967}"/>
      </w:docPartPr>
      <w:docPartBody>
        <w:p w:rsidR="00442D56" w:rsidRDefault="00442D56">
          <w:pPr>
            <w:pStyle w:val="82311AA6DEEF4E17B31364B34F1661C9"/>
          </w:pPr>
          <w:r w:rsidRPr="00F81EED">
            <w:rPr>
              <w:rStyle w:val="Platzhaltertext"/>
              <w:lang w:val="en-US"/>
            </w:rPr>
            <w:t>[Comments]</w:t>
          </w:r>
        </w:p>
      </w:docPartBody>
    </w:docPart>
    <w:docPart>
      <w:docPartPr>
        <w:name w:val="5D4182E154AC4550A311FC2906FEA3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BBB405-6B91-41FB-8B3E-F84BAD89BA07}"/>
      </w:docPartPr>
      <w:docPartBody>
        <w:p w:rsidR="00442D56" w:rsidRDefault="00442D56">
          <w:pPr>
            <w:pStyle w:val="5D4182E154AC4550A311FC2906FEA37D"/>
          </w:pPr>
          <w:r w:rsidRPr="008A06F7">
            <w:rPr>
              <w:rStyle w:val="Platzhaltertext"/>
              <w:rFonts w:eastAsia="SimSun"/>
              <w:lang w:val="en-US"/>
            </w:rPr>
            <w:t>Click or tap here to enter text.</w:t>
          </w:r>
        </w:p>
      </w:docPartBody>
    </w:docPart>
    <w:docPart>
      <w:docPartPr>
        <w:name w:val="457A183416F041A782B97F902FE5F8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2486C9-6013-4468-BE0D-9CA70B2E3187}"/>
      </w:docPartPr>
      <w:docPartBody>
        <w:p w:rsidR="00442D56" w:rsidRDefault="00442D56">
          <w:pPr>
            <w:pStyle w:val="457A183416F041A782B97F902FE5F8D7"/>
          </w:pPr>
          <w:r w:rsidRPr="00046B55">
            <w:rPr>
              <w:rStyle w:val="Platzhaltertext"/>
              <w:lang w:val="en-US"/>
            </w:rPr>
            <w:t>Click or tap here to enter text.</w:t>
          </w:r>
        </w:p>
      </w:docPartBody>
    </w:docPart>
    <w:docPart>
      <w:docPartPr>
        <w:name w:val="A11D12393FAA4DE39EFB41DB800356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1BFD9B-3A93-42BB-9336-0D927B3F8DB4}"/>
      </w:docPartPr>
      <w:docPartBody>
        <w:p w:rsidR="00442D56" w:rsidRDefault="00191086" w:rsidP="00191086">
          <w:pPr>
            <w:pStyle w:val="A11D12393FAA4DE39EFB41DB800356BB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8B57F13FC9E44F7DBE46F1784A2407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ECA871-CF46-4010-B4A0-B464663F47BD}"/>
      </w:docPartPr>
      <w:docPartBody>
        <w:p w:rsidR="00EB0017" w:rsidRDefault="00073B7C" w:rsidP="00073B7C">
          <w:pPr>
            <w:pStyle w:val="8B57F13FC9E44F7DBE46F1784A2407D5"/>
          </w:pPr>
          <w:r w:rsidRPr="0038258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C3A250E1744CCAAEF6590F034D23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4991CF-BCE6-450F-ABDE-583E3AC4C827}"/>
      </w:docPartPr>
      <w:docPartBody>
        <w:p w:rsidR="00EB0017" w:rsidRDefault="00073B7C" w:rsidP="00073B7C">
          <w:pPr>
            <w:pStyle w:val="2AC3A250E1744CCAAEF6590F034D2316"/>
          </w:pPr>
          <w:r w:rsidRPr="0038258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kia Pure Text Light">
    <w:altName w:val="Leelawadee UI"/>
    <w:charset w:val="00"/>
    <w:family w:val="swiss"/>
    <w:pitch w:val="variable"/>
    <w:sig w:usb0="A00002FF" w:usb1="700078FB" w:usb2="00010000" w:usb3="00000000" w:csb0="0000019F" w:csb1="00000000"/>
  </w:font>
  <w:font w:name="Nokia Pure Text">
    <w:altName w:val="Khmer UI"/>
    <w:charset w:val="00"/>
    <w:family w:val="swiss"/>
    <w:pitch w:val="variable"/>
    <w:sig w:usb0="A00002FF" w:usb1="700078FB" w:usb2="0001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Nokia Pure Headline Light">
    <w:charset w:val="00"/>
    <w:family w:val="swiss"/>
    <w:pitch w:val="variable"/>
    <w:sig w:usb0="A00006EF" w:usb1="5000205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086"/>
    <w:rsid w:val="00073B7C"/>
    <w:rsid w:val="00191086"/>
    <w:rsid w:val="002D482E"/>
    <w:rsid w:val="00442D56"/>
    <w:rsid w:val="006545A2"/>
    <w:rsid w:val="00A04C0B"/>
    <w:rsid w:val="00B1696F"/>
    <w:rsid w:val="00B61515"/>
    <w:rsid w:val="00EB0017"/>
    <w:rsid w:val="00F57C59"/>
    <w:rsid w:val="00F8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73B7C"/>
    <w:rPr>
      <w:color w:val="808080"/>
    </w:rPr>
  </w:style>
  <w:style w:type="paragraph" w:customStyle="1" w:styleId="F34DA6EA5C6641A189D1EF25F6605433">
    <w:name w:val="F34DA6EA5C6641A189D1EF25F6605433"/>
  </w:style>
  <w:style w:type="paragraph" w:customStyle="1" w:styleId="7212953E574440C4BF9D58E597E209F1">
    <w:name w:val="7212953E574440C4BF9D58E597E209F1"/>
  </w:style>
  <w:style w:type="paragraph" w:customStyle="1" w:styleId="EE9D5016F1C440308AE33DEF618C4A47">
    <w:name w:val="EE9D5016F1C440308AE33DEF618C4A47"/>
  </w:style>
  <w:style w:type="paragraph" w:customStyle="1" w:styleId="8B903F42F0C24CD6A2E119257721587A">
    <w:name w:val="8B903F42F0C24CD6A2E119257721587A"/>
  </w:style>
  <w:style w:type="paragraph" w:customStyle="1" w:styleId="F12F65C1E3C6492F83F7CB204B2D0F02">
    <w:name w:val="F12F65C1E3C6492F83F7CB204B2D0F02"/>
  </w:style>
  <w:style w:type="paragraph" w:customStyle="1" w:styleId="82311AA6DEEF4E17B31364B34F1661C9">
    <w:name w:val="82311AA6DEEF4E17B31364B34F1661C9"/>
  </w:style>
  <w:style w:type="paragraph" w:customStyle="1" w:styleId="5D4182E154AC4550A311FC2906FEA37D">
    <w:name w:val="5D4182E154AC4550A311FC2906FEA37D"/>
  </w:style>
  <w:style w:type="paragraph" w:customStyle="1" w:styleId="457A183416F041A782B97F902FE5F8D7">
    <w:name w:val="457A183416F041A782B97F902FE5F8D7"/>
  </w:style>
  <w:style w:type="paragraph" w:customStyle="1" w:styleId="A11D12393FAA4DE39EFB41DB800356BB">
    <w:name w:val="A11D12393FAA4DE39EFB41DB800356BB"/>
    <w:rsid w:val="00191086"/>
  </w:style>
  <w:style w:type="paragraph" w:customStyle="1" w:styleId="94BA35ED6708419CB38E7C66DD2853C7">
    <w:name w:val="94BA35ED6708419CB38E7C66DD2853C7"/>
    <w:rsid w:val="00191086"/>
  </w:style>
  <w:style w:type="paragraph" w:customStyle="1" w:styleId="DFDE726DE3004106B0F769002A32C2BA">
    <w:name w:val="DFDE726DE3004106B0F769002A32C2BA"/>
    <w:rsid w:val="00191086"/>
  </w:style>
  <w:style w:type="paragraph" w:customStyle="1" w:styleId="E4191EDD7254432080C3CDF4907BB6A0">
    <w:name w:val="E4191EDD7254432080C3CDF4907BB6A0"/>
    <w:rsid w:val="00073B7C"/>
  </w:style>
  <w:style w:type="paragraph" w:customStyle="1" w:styleId="8B57F13FC9E44F7DBE46F1784A2407D5">
    <w:name w:val="8B57F13FC9E44F7DBE46F1784A2407D5"/>
    <w:rsid w:val="00073B7C"/>
  </w:style>
  <w:style w:type="paragraph" w:customStyle="1" w:styleId="2AC3A250E1744CCAAEF6590F034D2316">
    <w:name w:val="2AC3A250E1744CCAAEF6590F034D2316"/>
    <w:rsid w:val="00073B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E9584B7366CB4D892109D2679CD4B7" ma:contentTypeVersion="17" ma:contentTypeDescription="Ein neues Dokument erstellen." ma:contentTypeScope="" ma:versionID="976b3ac192355f45be645930d7347016">
  <xsd:schema xmlns:xsd="http://www.w3.org/2001/XMLSchema" xmlns:xs="http://www.w3.org/2001/XMLSchema" xmlns:p="http://schemas.microsoft.com/office/2006/metadata/properties" xmlns:ns2="e5c6740a-7bf6-441e-90d8-959811944b68" xmlns:ns3="d55ce5cf-0cf6-4899-9ba8-8a346064b588" targetNamespace="http://schemas.microsoft.com/office/2006/metadata/properties" ma:root="true" ma:fieldsID="78d39aa119e80aee6caafd67f65d8ede" ns2:_="" ns3:_="">
    <xsd:import namespace="e5c6740a-7bf6-441e-90d8-959811944b68"/>
    <xsd:import namespace="d55ce5cf-0cf6-4899-9ba8-8a346064b5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c6740a-7bf6-441e-90d8-959811944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776dee7-8a33-4658-aa5c-1c39ece4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mentar" ma:index="23" nillable="true" ma:displayName="Kommentar" ma:format="Dropdown" ma:internalName="Kommenta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ce5cf-0cf6-4899-9ba8-8a346064b5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c9b008-f3f6-4757-af03-71d6b75f8a0a}" ma:internalName="TaxCatchAll" ma:showField="CatchAllData" ma:web="d55ce5cf-0cf6-4899-9ba8-8a346064b5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OhneDoxis xmlns="OhneDoxis.Document">
  <VIRTL_NEXTVERSION/>
  <DOC_BEREICH/>
  <DOC_THEMA/>
  <DOC_DOKUMENTTYP/>
  <DOC_DOKUMENTENTITEL>Vg-26-002: Wirtschaftliche und finanzielle Leistungsf�higkeit</DOC_DOKUMENTENTITEL>
  <DOC_DOKUMENTDATUM/>
  <DOC_AUTOR/>
  <DOC_EIGNER/>
  <DOC_FREIGEBENDER/>
  <DOC_FREIGEBER/>
  <DOC_KCENTERID/>
  <DOC_VSNFD>false</DOC_VSNFD>
  <DOC_SICHTBARKEIT_AS/>
  <DOC_SICHTBARKEIT_BDBOS/>
  <DOC_BHB/>
  <DOC_GUELTIG/>
  <DOC_GUELTIGBIS/>
  <DOC_CIID/>
  <DOC_CITYP/>
  <DOC_TICKETID/>
  <DOC_TICKETART/>
  <DOC_STANDORT/>
  <DOC_DESC_BEREICH/>
  <DOC_DESC_THEMA/>
  <DOC_DESC_DOKUMENTTYP/>
  <DOC_DESC_AUTOR/>
  <DOC_DESC_EIGNER/>
  <DOC_DESC_FREIGEBER/>
  <DOC_DESC_SICHTBARKEIT_AS/>
  <DOC_DESC_SICHTBARKEIT_BDBOS/>
  <DOC_ENTITY_CREATION_DATE>2026-05-13</DOC_ENTITY_CREATION_DATE>
  <DOC_CREATION_DATE/>
  <DOC_INTERNAL_INSTANCE_DATE>1</DOC_INTERNAL_INSTANCE_DATE>
  <VIRT_HISTORIE>
	</VIRT_HISTORIE>
</OhneDoxi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5ce5cf-0cf6-4899-9ba8-8a346064b588" xsi:nil="true"/>
    <lcf76f155ced4ddcb4097134ff3c332f xmlns="e5c6740a-7bf6-441e-90d8-959811944b68">
      <Terms xmlns="http://schemas.microsoft.com/office/infopath/2007/PartnerControls"/>
    </lcf76f155ced4ddcb4097134ff3c332f>
    <Kommentar xmlns="e5c6740a-7bf6-441e-90d8-959811944b68" xsi:nil="true"/>
  </documentManagement>
</p:properties>
</file>

<file path=customXml/itemProps1.xml><?xml version="1.0" encoding="utf-8"?>
<ds:datastoreItem xmlns:ds="http://schemas.openxmlformats.org/officeDocument/2006/customXml" ds:itemID="{8E0161AC-227C-4A44-86FF-0A175E5F2E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B42306-D2A9-438A-AA8A-4B34BEA24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c6740a-7bf6-441e-90d8-959811944b68"/>
    <ds:schemaRef ds:uri="d55ce5cf-0cf6-4899-9ba8-8a346064b5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9E80F2-788C-42AC-848E-5A30E43BA3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4B216C-0B45-476D-BA10-4C2981396235}">
  <ds:schemaRefs>
    <ds:schemaRef ds:uri="OhneDoxis.Document"/>
  </ds:schemaRefs>
</ds:datastoreItem>
</file>

<file path=customXml/itemProps5.xml><?xml version="1.0" encoding="utf-8"?>
<ds:datastoreItem xmlns:ds="http://schemas.openxmlformats.org/officeDocument/2006/customXml" ds:itemID="{0569C24A-01D3-4FA2-A554-29550EB5E393}">
  <ds:schemaRefs>
    <ds:schemaRef ds:uri="http://schemas.microsoft.com/office/2006/metadata/properties"/>
    <ds:schemaRef ds:uri="http://schemas.microsoft.com/office/infopath/2007/PartnerControls"/>
    <ds:schemaRef ds:uri="d55ce5cf-0cf6-4899-9ba8-8a346064b588"/>
    <ds:schemaRef ds:uri="e5c6740a-7bf6-441e-90d8-959811944b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Vg-xx-xxx_Wirtschaftlichkeitsbewertung</Template>
  <TotalTime>0</TotalTime>
  <Pages>2</Pages>
  <Words>230</Words>
  <Characters>1376</Characters>
  <Application>Microsoft Office Word</Application>
  <DocSecurity>8</DocSecurity>
  <Lines>32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ALDB GmbH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Brettingham-Smith</dc:creator>
  <cp:keywords/>
  <dc:description/>
  <cp:lastModifiedBy>Julia Brettingham-Smith</cp:lastModifiedBy>
  <cp:revision>16</cp:revision>
  <dcterms:created xsi:type="dcterms:W3CDTF">2026-05-13T10:24:00Z</dcterms:created>
  <dcterms:modified xsi:type="dcterms:W3CDTF">2026-05-19T13:03:00Z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0x010100F1E9584B7366CB4D892109D2679CD4B7</vt:lpwstr>
  </property>
  <property fmtid="{D5CDD505-2E9C-101B-9397-08002B2CF9AE}" pid="3" name="MediaServiceImageTags">
    <vt:lpwstr/>
  </property>
</Properties>
</file>