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40BC" w14:textId="77777777" w:rsidR="00420A8C" w:rsidRDefault="00420A8C" w:rsidP="007D1136">
      <w:pPr>
        <w:pStyle w:val="FormatBildTabelleAbstand"/>
      </w:pPr>
      <w:bookmarkStart w:id="0" w:name="bild_oben2"/>
      <w:r w:rsidRPr="0028290F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5468E970" wp14:editId="2F86262F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7559675" cy="3031744"/>
            <wp:effectExtent l="0" t="0" r="3175" b="0"/>
            <wp:wrapTight wrapText="bothSides">
              <wp:wrapPolygon edited="0">
                <wp:start x="0" y="0"/>
                <wp:lineTo x="0" y="21446"/>
                <wp:lineTo x="21555" y="21446"/>
                <wp:lineTo x="21555" y="0"/>
                <wp:lineTo x="0" y="0"/>
              </wp:wrapPolygon>
            </wp:wrapTight>
            <wp:docPr id="3" name="Grafik 7">
              <a:extLst xmlns:a="http://schemas.openxmlformats.org/drawingml/2006/main">
                <a:ext uri="{FF2B5EF4-FFF2-40B4-BE49-F238E27FC236}">
                  <a16:creationId xmlns:a16="http://schemas.microsoft.com/office/drawing/2014/main" id="{2824F095-5D1B-4926-A210-C334B7C233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7">
                      <a:extLst>
                        <a:ext uri="{FF2B5EF4-FFF2-40B4-BE49-F238E27FC236}">
                          <a16:creationId xmlns:a16="http://schemas.microsoft.com/office/drawing/2014/main" id="{2824F095-5D1B-4926-A210-C334B7C233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3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0F867C8" w14:textId="77777777" w:rsidR="0032758E" w:rsidRPr="0036187F" w:rsidRDefault="00F65F7F" w:rsidP="007D1136">
      <w:pPr>
        <w:pStyle w:val="FormatBildTabelleAbstand"/>
      </w:pPr>
      <w:sdt>
        <w:sdtPr>
          <w:alias w:val="Dokumenttyp"/>
          <w:tag w:val="Dokumenttyp"/>
          <w:id w:val="829717237"/>
          <w:placeholder>
            <w:docPart w:val="F34DA6EA5C6641A189D1EF25F6605433"/>
          </w:placeholder>
          <w:dropDownList>
            <w:listItem w:displayText="Hier klicken und Dokumenttyp wählen" w:value="Hier klicken und Dokumenttyp wählen"/>
            <w:listItem w:displayText="Arbeitsanweisung" w:value="Arbeitsanweisung"/>
            <w:listItem w:displayText="E-Mail" w:value="E-Mail"/>
            <w:listItem w:displayText="Formular" w:value="Formular"/>
            <w:listItem w:displayText="Geschäftsdokument" w:value="Geschäftsdokument"/>
            <w:listItem w:displayText="Herstellerdokumentation" w:value="Herstellerdokumentation"/>
            <w:listItem w:displayText="Konzept" w:value="Konzept"/>
            <w:listItem w:displayText="Nachweis" w:value="Nachweis"/>
            <w:listItem w:displayText="Planung" w:value="Planung"/>
            <w:listItem w:displayText="Verfahrensanweisung" w:value="Verfahrensanweisung"/>
            <w:listItem w:displayText="Vorgabe von extern" w:value="Vorgabe von extern"/>
            <w:listItem w:displayText="Wissen" w:value="Wissen"/>
          </w:dropDownList>
        </w:sdtPr>
        <w:sdtEndPr/>
        <w:sdtContent>
          <w:r w:rsidR="00BD6472">
            <w:t>Geschäftsdokument</w:t>
          </w:r>
        </w:sdtContent>
      </w:sdt>
    </w:p>
    <w:p w14:paraId="24B22452" w14:textId="09124D37" w:rsidR="0032758E" w:rsidRDefault="00F65F7F" w:rsidP="007D1136">
      <w:pPr>
        <w:pStyle w:val="Dokument-Titel"/>
        <w:jc w:val="left"/>
      </w:pPr>
      <w:sdt>
        <w:sdtPr>
          <w:alias w:val="Dokumenttitel"/>
          <w:tag w:val="Dokumenttitel"/>
          <w:id w:val="-247893103"/>
          <w:lock w:val="sdtLocked"/>
          <w:placeholder>
            <w:docPart w:val="7212953E574440C4BF9D58E597E209F1"/>
          </w:placeholder>
          <w:dataBinding w:prefixMappings="xmlns:ns0='OhneDoxis.Document' " w:xpath="/ns0:OhneDoxis[1]/ns0:DOC_DOKUMENTENTITEL[1]" w:storeItemID="{2F4B216C-0B45-476D-BA10-4C2981396235}"/>
          <w:text/>
        </w:sdtPr>
        <w:sdtEndPr/>
        <w:sdtContent>
          <w:r w:rsidR="006941B4" w:rsidRPr="00F443A1">
            <w:t>Vg-</w:t>
          </w:r>
          <w:r w:rsidR="0053192E" w:rsidRPr="00F443A1">
            <w:t>26</w:t>
          </w:r>
          <w:r w:rsidR="006941B4" w:rsidRPr="00F443A1">
            <w:t>-</w:t>
          </w:r>
          <w:r w:rsidR="0053192E" w:rsidRPr="00F443A1">
            <w:t>002</w:t>
          </w:r>
          <w:r w:rsidR="003B350B" w:rsidRPr="00F443A1">
            <w:t xml:space="preserve">: </w:t>
          </w:r>
          <w:r w:rsidR="001B08E5" w:rsidRPr="00F443A1">
            <w:t>Technische und berufliche Leistungsfähigkeit</w:t>
          </w:r>
        </w:sdtContent>
      </w:sdt>
      <w:r w:rsidR="003B350B">
        <w:t xml:space="preserve"> </w:t>
      </w:r>
    </w:p>
    <w:p w14:paraId="2B11FF97" w14:textId="77777777" w:rsidR="00F443A1" w:rsidRDefault="00F443A1" w:rsidP="00067087">
      <w:pPr>
        <w:spacing w:before="0" w:after="120" w:line="288" w:lineRule="auto"/>
        <w:jc w:val="left"/>
        <w:rPr>
          <w:color w:val="000000" w:themeColor="text1"/>
          <w:sz w:val="56"/>
        </w:rPr>
      </w:pPr>
      <w:bookmarkStart w:id="1" w:name="bild2"/>
      <w:bookmarkEnd w:id="1"/>
      <w:r w:rsidRPr="00F443A1">
        <w:rPr>
          <w:color w:val="000000" w:themeColor="text1"/>
          <w:sz w:val="56"/>
        </w:rPr>
        <w:t>PostgreSQL Datenbankservices</w:t>
      </w:r>
    </w:p>
    <w:p w14:paraId="61282E43" w14:textId="266FD383" w:rsidR="0032758E" w:rsidRPr="00FF1A70" w:rsidRDefault="0032758E" w:rsidP="00067087">
      <w:pPr>
        <w:spacing w:before="0" w:after="120" w:line="288" w:lineRule="auto"/>
        <w:jc w:val="left"/>
      </w:pPr>
      <w:r w:rsidRPr="00FF1A70">
        <w:rPr>
          <w:color w:val="000000" w:themeColor="text1"/>
        </w:rPr>
        <w:t>Version</w:t>
      </w:r>
      <w:r w:rsidRPr="00FF1A70">
        <w:t xml:space="preserve"> </w:t>
      </w:r>
      <w:sdt>
        <w:sdtPr>
          <w:alias w:val="VERSIONSNR."/>
          <w:tag w:val="VERSIONSNR."/>
          <w:id w:val="-121005270"/>
          <w:lock w:val="sdtLocked"/>
          <w:placeholder>
            <w:docPart w:val="EE9D5016F1C440308AE33DEF618C4A47"/>
          </w:placeholder>
          <w:dataBinding w:prefixMappings="xmlns:ns0='OhneDoxis.Document' " w:xpath="/ns0:OhneDoxis[1]/ns0:DOC_INTERNAL_INSTANCE_DATE[1]" w:storeItemID="{2F4B216C-0B45-476D-BA10-4C2981396235}"/>
          <w:text/>
        </w:sdtPr>
        <w:sdtEndPr/>
        <w:sdtContent>
          <w:r w:rsidR="00BD6472">
            <w:t>1</w:t>
          </w:r>
        </w:sdtContent>
      </w:sdt>
    </w:p>
    <w:p w14:paraId="5D839D53" w14:textId="580B9AB8" w:rsidR="0032758E" w:rsidRPr="00CD463A" w:rsidRDefault="0032758E" w:rsidP="00067087">
      <w:pPr>
        <w:spacing w:before="0" w:after="120" w:line="288" w:lineRule="auto"/>
        <w:jc w:val="left"/>
      </w:pPr>
      <w:r w:rsidRPr="0092299F">
        <w:rPr>
          <w:color w:val="000000" w:themeColor="text1"/>
        </w:rPr>
        <w:t>Sta</w:t>
      </w:r>
      <w:r w:rsidR="001C46CC">
        <w:rPr>
          <w:color w:val="000000" w:themeColor="text1"/>
        </w:rPr>
        <w:t>nd</w:t>
      </w:r>
      <w:r w:rsidR="004C4251">
        <w:rPr>
          <w:color w:val="000000" w:themeColor="text1"/>
        </w:rPr>
        <w:t>:</w:t>
      </w:r>
      <w:r w:rsidRPr="00CD463A">
        <w:t xml:space="preserve"> </w:t>
      </w:r>
      <w:sdt>
        <w:sdtPr>
          <w:rPr>
            <w:lang w:val="en-US"/>
          </w:rPr>
          <w:alias w:val="Stand"/>
          <w:tag w:val="Stand"/>
          <w:id w:val="77105066"/>
          <w:lock w:val="sdtLocked"/>
          <w:placeholder>
            <w:docPart w:val="8B903F42F0C24CD6A2E119257721587A"/>
          </w:placeholder>
          <w:dataBinding w:prefixMappings="xmlns:ns0='OhneDoxis.Document' " w:xpath="/ns0:OhneDoxis[1]/ns0:DOC_ENTITY_CREATION_DATE[1]" w:storeItemID="{2F4B216C-0B45-476D-BA10-4C2981396235}"/>
          <w:date w:fullDate="2026-05-28T00:00:00Z">
            <w:dateFormat w:val="dd.MM.yyyy"/>
            <w:lid w:val="de-DE"/>
            <w:storeMappedDataAs w:val="date"/>
            <w:calendar w:val="gregorian"/>
          </w:date>
        </w:sdtPr>
        <w:sdtEndPr/>
        <w:sdtContent>
          <w:r w:rsidR="00807EA4">
            <w:t>28.05.2026</w:t>
          </w:r>
        </w:sdtContent>
      </w:sdt>
    </w:p>
    <w:p w14:paraId="70DBF065" w14:textId="77777777" w:rsidR="0032758E" w:rsidRDefault="0032758E" w:rsidP="0032758E">
      <w:pPr>
        <w:pStyle w:val="Zwischenberschrift"/>
      </w:pPr>
    </w:p>
    <w:p w14:paraId="4082D101" w14:textId="5B59FA86" w:rsidR="005E1CC0" w:rsidRPr="005E7C86" w:rsidRDefault="00081B71" w:rsidP="00695A2D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  <w:rPr>
          <w:color w:val="EE0000"/>
        </w:rPr>
      </w:pPr>
      <w:bookmarkStart w:id="2" w:name="_Toc230094915"/>
      <w:r w:rsidRPr="00B67C7A">
        <w:rPr>
          <w:b/>
          <w:bCs/>
          <w:color w:val="EE0000"/>
        </w:rPr>
        <w:t xml:space="preserve">Wichtiger </w:t>
      </w:r>
      <w:r w:rsidR="003A4CF3" w:rsidRPr="00B67C7A">
        <w:rPr>
          <w:b/>
          <w:bCs/>
          <w:color w:val="EE0000"/>
        </w:rPr>
        <w:t>Hinweis für Bieter</w:t>
      </w:r>
      <w:r w:rsidRPr="00B67C7A">
        <w:rPr>
          <w:b/>
          <w:bCs/>
          <w:color w:val="EE0000"/>
        </w:rPr>
        <w:t>:</w:t>
      </w:r>
      <w:r w:rsidRPr="003A4CF3">
        <w:rPr>
          <w:color w:val="EE0000"/>
        </w:rPr>
        <w:t xml:space="preserve"> Bitte</w:t>
      </w:r>
      <w:r w:rsidR="00F06E81" w:rsidRPr="003A4CF3">
        <w:rPr>
          <w:color w:val="EE0000"/>
        </w:rPr>
        <w:t xml:space="preserve"> nutzen </w:t>
      </w:r>
      <w:r w:rsidRPr="003A4CF3">
        <w:rPr>
          <w:color w:val="EE0000"/>
        </w:rPr>
        <w:t xml:space="preserve">Sie </w:t>
      </w:r>
      <w:r w:rsidR="00F06E81" w:rsidRPr="003A4CF3">
        <w:rPr>
          <w:color w:val="EE0000"/>
        </w:rPr>
        <w:t>d</w:t>
      </w:r>
      <w:r w:rsidR="00452C87" w:rsidRPr="003A4CF3">
        <w:rPr>
          <w:color w:val="EE0000"/>
        </w:rPr>
        <w:t xml:space="preserve">ie Webforms von Cosinex und </w:t>
      </w:r>
      <w:r w:rsidR="00E05700" w:rsidRPr="003A4CF3">
        <w:rPr>
          <w:color w:val="EE0000"/>
        </w:rPr>
        <w:t xml:space="preserve">machen Ihre Angaben direkt im System im </w:t>
      </w:r>
      <w:r w:rsidR="00452C87" w:rsidRPr="003A4CF3">
        <w:rPr>
          <w:color w:val="EE0000"/>
        </w:rPr>
        <w:t xml:space="preserve">Reiter </w:t>
      </w:r>
      <w:r w:rsidR="00452C87" w:rsidRPr="003A4CF3">
        <w:rPr>
          <w:b/>
          <w:bCs/>
          <w:color w:val="EE0000"/>
        </w:rPr>
        <w:t>Eignungskriterien</w:t>
      </w:r>
      <w:r w:rsidR="00452C87" w:rsidRPr="003A4CF3">
        <w:rPr>
          <w:color w:val="EE0000"/>
        </w:rPr>
        <w:t xml:space="preserve"> (oder Kriterienkatalog)</w:t>
      </w:r>
      <w:r w:rsidR="00E05700" w:rsidRPr="003A4CF3">
        <w:rPr>
          <w:color w:val="EE0000"/>
        </w:rPr>
        <w:t xml:space="preserve">. </w:t>
      </w:r>
      <w:r w:rsidR="00324D54" w:rsidRPr="003A4CF3">
        <w:rPr>
          <w:color w:val="EE0000"/>
        </w:rPr>
        <w:t xml:space="preserve">Dieses Formular wurde </w:t>
      </w:r>
      <w:r w:rsidR="00DC332E" w:rsidRPr="003A4CF3">
        <w:rPr>
          <w:color w:val="EE0000"/>
        </w:rPr>
        <w:t>als alternative Eigenerklärung zur Verfügung gestellt.</w:t>
      </w:r>
      <w:r w:rsidR="005E1CC0" w:rsidRPr="007054A0">
        <w:rPr>
          <w:i/>
          <w:iCs/>
        </w:rPr>
        <w:br w:type="page"/>
      </w:r>
    </w:p>
    <w:p w14:paraId="66CA517B" w14:textId="0A001719" w:rsidR="000C131D" w:rsidRDefault="000C131D" w:rsidP="005955C6">
      <w:pPr>
        <w:pStyle w:val="berschrift1"/>
      </w:pPr>
      <w:r>
        <w:lastRenderedPageBreak/>
        <w:t>Name des Bieter</w:t>
      </w:r>
      <w:r w:rsidR="008357D9">
        <w:t>s</w:t>
      </w:r>
      <w:bookmarkEnd w:id="2"/>
    </w:p>
    <w:p w14:paraId="72FAEFF4" w14:textId="77777777" w:rsidR="00C42310" w:rsidRDefault="00C42310" w:rsidP="00C42310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F976AEA" w14:textId="6F6782E9" w:rsidR="00C42310" w:rsidRPr="00EB70E4" w:rsidRDefault="00C42310" w:rsidP="00C42310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C42310">
        <w:t>Name des Bieters</w:t>
      </w:r>
      <w:r w:rsidR="00083FE6">
        <w:t xml:space="preserve"> (Unternehmen)</w:t>
      </w:r>
      <w:r w:rsidRPr="00C42310">
        <w:t>:</w:t>
      </w:r>
      <w:r w:rsidRPr="00C42310"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sdt>
        <w:sdtPr>
          <w:rPr>
            <w:rFonts w:asciiTheme="minorHAnsi" w:hAnsiTheme="minorHAnsi" w:cstheme="minorHAnsi"/>
            <w:sz w:val="22"/>
          </w:rPr>
          <w:id w:val="-2060398031"/>
          <w:placeholder>
            <w:docPart w:val="A11D12393FAA4DE39EFB41DB800356BB"/>
          </w:placeholder>
          <w:showingPlcHdr/>
        </w:sdtPr>
        <w:sdtEndPr/>
        <w:sdtContent>
          <w:r w:rsidRPr="00EB70E4">
            <w:rPr>
              <w:rStyle w:val="Platzhaltertext"/>
              <w:rFonts w:asciiTheme="minorHAnsi" w:hAnsiTheme="minorHAnsi" w:cstheme="minorHAnsi"/>
              <w:sz w:val="22"/>
            </w:rPr>
            <w:t>Klicken Sie hier, um Text einzugeben.</w:t>
          </w:r>
        </w:sdtContent>
      </w:sdt>
      <w:r w:rsidRPr="00EB70E4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64133075" w14:textId="63232370" w:rsidR="006414A7" w:rsidRDefault="004C1D67" w:rsidP="00CD01B7">
      <w:pPr>
        <w:pStyle w:val="berschrift1"/>
        <w:spacing w:before="720"/>
      </w:pPr>
      <w:bookmarkStart w:id="3" w:name="_Toc230094916"/>
      <w:r>
        <w:t xml:space="preserve">Techniker </w:t>
      </w:r>
      <w:r w:rsidR="00720F78">
        <w:t>oder technische Stellen zur Durchführung von Arbeiten</w:t>
      </w:r>
      <w:bookmarkEnd w:id="3"/>
    </w:p>
    <w:p w14:paraId="6A31D893" w14:textId="77777777" w:rsidR="006876C8" w:rsidRPr="00A7405C" w:rsidRDefault="006876C8" w:rsidP="006876C8">
      <w:pPr>
        <w:pStyle w:val="Listenummeriert1Stufe"/>
        <w:numPr>
          <w:ilvl w:val="0"/>
          <w:numId w:val="0"/>
        </w:numPr>
      </w:pPr>
      <w:r>
        <w:t>Der Teilnehmer soll in der Lage sein</w:t>
      </w:r>
      <w:r w:rsidRPr="00A7405C">
        <w:t xml:space="preserve">, </w:t>
      </w:r>
      <w:r>
        <w:t xml:space="preserve">Programmierung, Support und </w:t>
      </w:r>
      <w:r w:rsidRPr="009211F4">
        <w:t>Unterstützungsleistungen</w:t>
      </w:r>
      <w:r w:rsidRPr="00A7405C">
        <w:rPr>
          <w:b/>
          <w:bCs/>
        </w:rPr>
        <w:t xml:space="preserve"> </w:t>
      </w:r>
      <w:r w:rsidRPr="00A7405C">
        <w:t>im Zusammenhang mit PostgreSQL fachgerecht, serviceorientiert und nachvollziehbar zu erbringen.</w:t>
      </w:r>
    </w:p>
    <w:p w14:paraId="7FAE298E" w14:textId="2E44F721" w:rsidR="000275DD" w:rsidRPr="006876C8" w:rsidRDefault="000275DD" w:rsidP="006876C8">
      <w:pPr>
        <w:rPr>
          <w:b/>
          <w:bCs/>
        </w:rPr>
      </w:pPr>
      <w:r w:rsidRPr="006876C8">
        <w:rPr>
          <w:b/>
          <w:bCs/>
        </w:rPr>
        <w:t>Mindestanforderung:</w:t>
      </w:r>
    </w:p>
    <w:p w14:paraId="73526D42" w14:textId="62C68B45" w:rsidR="009F2A82" w:rsidRDefault="00F44CCE" w:rsidP="0059729C">
      <w:pPr>
        <w:pStyle w:val="Listeunnummeriert1Stufe"/>
      </w:pPr>
      <w:r w:rsidRPr="002B0D81">
        <w:t xml:space="preserve">Der </w:t>
      </w:r>
      <w:r w:rsidR="00D976CD">
        <w:t>Teilnehmer</w:t>
      </w:r>
      <w:r w:rsidR="002B0D81">
        <w:t xml:space="preserve"> zeigt auf, dass dieser mindestens </w:t>
      </w:r>
      <w:r w:rsidR="002B0D81" w:rsidRPr="006876C8">
        <w:rPr>
          <w:b/>
          <w:bCs/>
        </w:rPr>
        <w:t>3 (drei)</w:t>
      </w:r>
      <w:r w:rsidR="002B0D81">
        <w:t xml:space="preserve"> </w:t>
      </w:r>
      <w:r w:rsidR="00577F0A">
        <w:t>Personen</w:t>
      </w:r>
      <w:r w:rsidR="002B0D81">
        <w:t xml:space="preserve"> je nachfolgendem Tät</w:t>
      </w:r>
      <w:r w:rsidR="00145F52">
        <w:t>i</w:t>
      </w:r>
      <w:r w:rsidR="002B0D81">
        <w:t xml:space="preserve">gkeitsfeld </w:t>
      </w:r>
      <w:r w:rsidR="006A0459">
        <w:t>zur Leistungserbringung einsetzt</w:t>
      </w:r>
      <w:r w:rsidR="00145F52">
        <w:t>.</w:t>
      </w:r>
      <w:r w:rsidR="00CF07DB">
        <w:t xml:space="preserve"> Dabei können </w:t>
      </w:r>
      <w:r w:rsidR="006A0459">
        <w:t>die Personen</w:t>
      </w:r>
      <w:r w:rsidR="00CF07DB">
        <w:t xml:space="preserve"> in mehr</w:t>
      </w:r>
      <w:r w:rsidR="00590206">
        <w:t xml:space="preserve"> als einer Rolle tätig sein.</w:t>
      </w:r>
    </w:p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F2A82" w14:paraId="6A88B87B" w14:textId="77777777" w:rsidTr="00B05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shd w:val="clear" w:color="auto" w:fill="12283F"/>
          </w:tcPr>
          <w:p w14:paraId="24D3C065" w14:textId="5528C2A1" w:rsidR="009F2A82" w:rsidRPr="00DA7511" w:rsidRDefault="005D7246" w:rsidP="00262F30">
            <w:pPr>
              <w:pStyle w:val="TabellentextKopf"/>
            </w:pPr>
            <w:r>
              <w:t>Contributoren</w:t>
            </w:r>
          </w:p>
        </w:tc>
      </w:tr>
      <w:tr w:rsidR="00945210" w:rsidRPr="00DF76DF" w14:paraId="50223F4E" w14:textId="77777777" w:rsidTr="00CD01B7">
        <w:tc>
          <w:tcPr>
            <w:tcW w:w="9634" w:type="dxa"/>
          </w:tcPr>
          <w:p w14:paraId="0622EC38" w14:textId="75D9CE8C" w:rsidR="008748E6" w:rsidRPr="00022A9A" w:rsidRDefault="008748E6" w:rsidP="008748E6">
            <w:pPr>
              <w:pStyle w:val="TabellentextKopf"/>
              <w:rPr>
                <w:color w:val="auto"/>
              </w:rPr>
            </w:pPr>
            <w:r w:rsidRPr="00022A9A">
              <w:rPr>
                <w:color w:val="auto"/>
              </w:rPr>
              <w:t xml:space="preserve">Der </w:t>
            </w:r>
            <w:r w:rsidR="00DE032C">
              <w:rPr>
                <w:color w:val="auto"/>
              </w:rPr>
              <w:t>Teilnehmer</w:t>
            </w:r>
            <w:r w:rsidRPr="00022A9A">
              <w:rPr>
                <w:color w:val="auto"/>
              </w:rPr>
              <w:t xml:space="preserve"> weist nach, dass eingesetztes Personal über nachgewiesene Erfahrung in der Entwicklung und/oder Weiterentwicklung von PostgreSQL oder vergleichbaren relationalen Datenbanksystemen verfügt.</w:t>
            </w:r>
          </w:p>
          <w:p w14:paraId="04CCD09A" w14:textId="77777777" w:rsidR="008748E6" w:rsidRPr="00022A9A" w:rsidRDefault="008748E6" w:rsidP="008748E6">
            <w:pPr>
              <w:pStyle w:val="TabellentextKopf"/>
              <w:rPr>
                <w:color w:val="auto"/>
              </w:rPr>
            </w:pPr>
            <w:r w:rsidRPr="00022A9A">
              <w:rPr>
                <w:color w:val="auto"/>
              </w:rPr>
              <w:t>Hierzu ist darzustellen:</w:t>
            </w:r>
          </w:p>
          <w:p w14:paraId="406B5686" w14:textId="44C75FD7" w:rsidR="008748E6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>
              <w:rPr>
                <w:color w:val="auto"/>
              </w:rPr>
              <w:t xml:space="preserve">Mitglieder als </w:t>
            </w:r>
            <w:r w:rsidR="0060241B">
              <w:rPr>
                <w:color w:val="auto"/>
              </w:rPr>
              <w:t>Contributoren</w:t>
            </w:r>
            <w:r>
              <w:rPr>
                <w:color w:val="auto"/>
              </w:rPr>
              <w:t xml:space="preserve"> in der PostgreSQL Community sind</w:t>
            </w:r>
          </w:p>
          <w:p w14:paraId="70E31D75" w14:textId="77777777" w:rsidR="008748E6" w:rsidRPr="00022A9A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022A9A">
              <w:rPr>
                <w:color w:val="auto"/>
              </w:rPr>
              <w:t>fundierte Kenntnisse der PostgreSQL-Interna sowie praktische Erfahrung in der Entwicklung mit der Programmiersprache C,</w:t>
            </w:r>
          </w:p>
          <w:p w14:paraId="53EDF5FB" w14:textId="77777777" w:rsidR="008748E6" w:rsidRPr="00022A9A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022A9A">
              <w:rPr>
                <w:color w:val="auto"/>
              </w:rPr>
              <w:t>nachweisbare Beiträge zu Open-Source-Projekten (z. B. Commits, Extensions, Bugfixes oder Code-Reviews),</w:t>
            </w:r>
          </w:p>
          <w:p w14:paraId="6B028E59" w14:textId="77777777" w:rsidR="008748E6" w:rsidRPr="00022A9A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022A9A">
              <w:rPr>
                <w:color w:val="auto"/>
              </w:rPr>
              <w:t>Erfahrung im Umgang mit Versionskontrollsystemen (insbesondere Git) sowie in kollaborativen Entwicklungsprozessen,</w:t>
            </w:r>
          </w:p>
          <w:p w14:paraId="5C1BE950" w14:textId="77777777" w:rsidR="008748E6" w:rsidRPr="00022A9A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022A9A">
              <w:rPr>
                <w:color w:val="auto"/>
              </w:rPr>
              <w:t>fundierte Kenntnisse in SQL sowie in Performance-Optimierung und Fehleranalyse,</w:t>
            </w:r>
          </w:p>
          <w:p w14:paraId="35D27B01" w14:textId="77777777" w:rsidR="008748E6" w:rsidRPr="00022A9A" w:rsidRDefault="008748E6" w:rsidP="008748E6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022A9A">
              <w:rPr>
                <w:color w:val="auto"/>
              </w:rPr>
              <w:t>Erfahrung in der Entwicklung, Analyse oder Optimierung datenbanknaher Komponenten.</w:t>
            </w:r>
          </w:p>
          <w:p w14:paraId="4BB7F3BC" w14:textId="2FB48775" w:rsidR="00945210" w:rsidRDefault="008748E6" w:rsidP="008748E6">
            <w:pPr>
              <w:pStyle w:val="TabellentextKopf"/>
              <w:rPr>
                <w:color w:val="auto"/>
              </w:rPr>
            </w:pPr>
            <w:r w:rsidRPr="00022A9A">
              <w:rPr>
                <w:color w:val="auto"/>
              </w:rPr>
              <w:t>Der Nachweis erfolgt durch Referenzen, Repositorien (z. B. Git) oder vergleichbare Projektdokumentationen.</w:t>
            </w:r>
          </w:p>
          <w:p w14:paraId="64A47D01" w14:textId="7913BB8E" w:rsidR="00744438" w:rsidRPr="00B96547" w:rsidRDefault="0060241B" w:rsidP="00744438">
            <w:pPr>
              <w:spacing w:after="120"/>
              <w:rPr>
                <w:sz w:val="20"/>
              </w:rPr>
            </w:pPr>
            <w:r w:rsidRPr="00B96547">
              <w:rPr>
                <w:sz w:val="20"/>
              </w:rPr>
              <w:t>Die Ein</w:t>
            </w:r>
            <w:r w:rsidR="00B96547" w:rsidRPr="00B96547">
              <w:rPr>
                <w:sz w:val="20"/>
              </w:rPr>
              <w:t xml:space="preserve">bindung in die </w:t>
            </w:r>
            <w:r w:rsidR="00B96547" w:rsidRPr="00B96547">
              <w:rPr>
                <w:color w:val="auto"/>
                <w:sz w:val="20"/>
              </w:rPr>
              <w:t>PostgreSQL Community</w:t>
            </w:r>
            <w:r w:rsidR="00B96547" w:rsidRPr="00B96547">
              <w:rPr>
                <w:sz w:val="20"/>
              </w:rPr>
              <w:t xml:space="preserve"> </w:t>
            </w:r>
            <w:r w:rsidR="00744438" w:rsidRPr="00B96547">
              <w:rPr>
                <w:sz w:val="20"/>
              </w:rPr>
              <w:t>kann insbesondere belegt werden durch:</w:t>
            </w:r>
          </w:p>
          <w:p w14:paraId="155C6F94" w14:textId="77777777" w:rsidR="00744438" w:rsidRPr="00B96547" w:rsidRDefault="00744438" w:rsidP="00744438">
            <w:pPr>
              <w:numPr>
                <w:ilvl w:val="0"/>
                <w:numId w:val="32"/>
              </w:numPr>
              <w:tabs>
                <w:tab w:val="left" w:pos="720"/>
              </w:tabs>
              <w:spacing w:after="120"/>
              <w:rPr>
                <w:sz w:val="20"/>
              </w:rPr>
            </w:pPr>
            <w:r w:rsidRPr="00B96547">
              <w:rPr>
                <w:sz w:val="20"/>
              </w:rPr>
              <w:t>fachliche Beiträge im PostgreSQL-Umfeld,</w:t>
            </w:r>
          </w:p>
          <w:p w14:paraId="16312D93" w14:textId="77777777" w:rsidR="00744438" w:rsidRPr="00B96547" w:rsidRDefault="00744438" w:rsidP="00744438">
            <w:pPr>
              <w:numPr>
                <w:ilvl w:val="0"/>
                <w:numId w:val="32"/>
              </w:numPr>
              <w:tabs>
                <w:tab w:val="left" w:pos="720"/>
              </w:tabs>
              <w:spacing w:after="120"/>
              <w:rPr>
                <w:sz w:val="20"/>
              </w:rPr>
            </w:pPr>
            <w:r w:rsidRPr="00B96547">
              <w:rPr>
                <w:sz w:val="20"/>
              </w:rPr>
              <w:t>Mitwirkung an technischen Diskussionen, Entwicklungen oder Verbesserungen,</w:t>
            </w:r>
          </w:p>
          <w:p w14:paraId="77AE2BB4" w14:textId="77777777" w:rsidR="00744438" w:rsidRPr="00B96547" w:rsidRDefault="00744438" w:rsidP="00744438">
            <w:pPr>
              <w:numPr>
                <w:ilvl w:val="0"/>
                <w:numId w:val="32"/>
              </w:numPr>
              <w:tabs>
                <w:tab w:val="left" w:pos="720"/>
              </w:tabs>
              <w:spacing w:after="120"/>
              <w:rPr>
                <w:sz w:val="20"/>
              </w:rPr>
            </w:pPr>
            <w:r w:rsidRPr="00B96547">
              <w:rPr>
                <w:sz w:val="20"/>
              </w:rPr>
              <w:t>dokumentierte Beiträge zu Erweiterungen, Fehleranalysen, Tests oder Dokumentation.</w:t>
            </w:r>
          </w:p>
          <w:p w14:paraId="7CFEA58E" w14:textId="406E2056" w:rsidR="006B6A9E" w:rsidRPr="00E91789" w:rsidRDefault="00744438" w:rsidP="00E91789">
            <w:pPr>
              <w:jc w:val="left"/>
              <w:rPr>
                <w:sz w:val="20"/>
              </w:rPr>
            </w:pPr>
            <w:r w:rsidRPr="00B96547">
              <w:rPr>
                <w:sz w:val="20"/>
              </w:rPr>
              <w:t>Die Anforderung dient der Sicherstellung, dass auch komplexe technische Fragestellungen sowie tiefergehende Analyse- und Lösungsbedarfe fachlich qualifiziert bearbeitet werden können.</w:t>
            </w:r>
          </w:p>
        </w:tc>
      </w:tr>
      <w:tr w:rsidR="00540785" w:rsidRPr="0059729C" w14:paraId="00E7E0F1" w14:textId="77777777" w:rsidTr="00CD01B7">
        <w:tc>
          <w:tcPr>
            <w:tcW w:w="9634" w:type="dxa"/>
          </w:tcPr>
          <w:p w14:paraId="15E803D6" w14:textId="17BF5E92" w:rsidR="00540785" w:rsidRPr="0059729C" w:rsidRDefault="00014C5A" w:rsidP="008748E6">
            <w:pPr>
              <w:pStyle w:val="TabellentextKopf"/>
              <w:rPr>
                <w:b/>
                <w:bCs/>
                <w:color w:val="auto"/>
              </w:rPr>
            </w:pPr>
            <w:r w:rsidRPr="0059729C">
              <w:rPr>
                <w:b/>
                <w:bCs/>
                <w:color w:val="auto"/>
              </w:rPr>
              <w:t>Angabe der Anzahl</w:t>
            </w:r>
            <w:r w:rsidR="00E82FE3">
              <w:rPr>
                <w:b/>
                <w:bCs/>
                <w:color w:val="auto"/>
              </w:rPr>
              <w:t xml:space="preserve"> </w:t>
            </w:r>
            <w:r w:rsidR="00E65C76">
              <w:rPr>
                <w:b/>
                <w:bCs/>
                <w:color w:val="auto"/>
              </w:rPr>
              <w:t xml:space="preserve">Personen </w:t>
            </w:r>
            <w:r w:rsidR="004D13D2">
              <w:rPr>
                <w:b/>
                <w:bCs/>
                <w:color w:val="auto"/>
              </w:rPr>
              <w:t xml:space="preserve">„Contributoren“ </w:t>
            </w:r>
            <w:r w:rsidRPr="0059729C">
              <w:rPr>
                <w:b/>
                <w:bCs/>
                <w:color w:val="auto"/>
              </w:rPr>
              <w:t xml:space="preserve">im Unternehmen: </w:t>
            </w:r>
            <w:sdt>
              <w:sdtPr>
                <w:rPr>
                  <w:b/>
                  <w:bCs/>
                  <w:color w:val="auto"/>
                </w:rPr>
                <w:id w:val="-27540947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59729C">
                  <w:rPr>
                    <w:rStyle w:val="Platzhaltertext"/>
                    <w:b/>
                    <w:bCs/>
                  </w:rPr>
                  <w:t>Klicken oder tippen Sie hier, um Text einzugeben.</w:t>
                </w:r>
              </w:sdtContent>
            </w:sdt>
          </w:p>
        </w:tc>
      </w:tr>
    </w:tbl>
    <w:p w14:paraId="169DBBF8" w14:textId="77777777" w:rsidR="00CD01B7" w:rsidRDefault="00CD01B7"/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20F67" w14:paraId="1FC6565B" w14:textId="77777777" w:rsidTr="00B05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shd w:val="clear" w:color="auto" w:fill="12283F"/>
          </w:tcPr>
          <w:p w14:paraId="5AF90F21" w14:textId="12216561" w:rsidR="00320F67" w:rsidRPr="00DA7511" w:rsidRDefault="00CD01B7" w:rsidP="00262F30">
            <w:pPr>
              <w:pStyle w:val="TabellentextKopf"/>
            </w:pPr>
            <w:r>
              <w:lastRenderedPageBreak/>
              <w:t>Support</w:t>
            </w:r>
          </w:p>
        </w:tc>
      </w:tr>
      <w:tr w:rsidR="002F5A94" w:rsidRPr="00DF76DF" w14:paraId="493D4ADD" w14:textId="77777777" w:rsidTr="00262F30">
        <w:tc>
          <w:tcPr>
            <w:tcW w:w="9634" w:type="dxa"/>
          </w:tcPr>
          <w:p w14:paraId="64067C88" w14:textId="3FD5D40F" w:rsidR="00CD01B7" w:rsidRPr="00761B4A" w:rsidRDefault="00CD01B7" w:rsidP="00CD01B7">
            <w:pPr>
              <w:pStyle w:val="TabellentextKopf"/>
              <w:rPr>
                <w:color w:val="auto"/>
              </w:rPr>
            </w:pPr>
            <w:r w:rsidRPr="00761B4A">
              <w:rPr>
                <w:color w:val="auto"/>
              </w:rPr>
              <w:t xml:space="preserve">Der </w:t>
            </w:r>
            <w:r w:rsidR="0085785C">
              <w:rPr>
                <w:color w:val="auto"/>
              </w:rPr>
              <w:t>Teilnehmer</w:t>
            </w:r>
            <w:r w:rsidRPr="00761B4A">
              <w:rPr>
                <w:color w:val="auto"/>
              </w:rPr>
              <w:t xml:space="preserve"> weist nach, dass das für die Leistungserbringung vorgesehene Personal über fundierte Kenntnisse und praktische Erfahrung im Betrieb und Support von PostgreSQL-Datenbanksystemen verfügt.</w:t>
            </w:r>
          </w:p>
          <w:p w14:paraId="67E447FE" w14:textId="77777777" w:rsidR="00CD01B7" w:rsidRPr="00761B4A" w:rsidRDefault="00CD01B7" w:rsidP="00CD01B7">
            <w:pPr>
              <w:pStyle w:val="TabellentextKopf"/>
              <w:rPr>
                <w:color w:val="auto"/>
              </w:rPr>
            </w:pPr>
            <w:r w:rsidRPr="00761B4A">
              <w:rPr>
                <w:color w:val="auto"/>
              </w:rPr>
              <w:t>Hierzu ist durch geeignete Referenzen oder Personalprofile zu belegen:</w:t>
            </w:r>
          </w:p>
          <w:p w14:paraId="3BAACC44" w14:textId="77777777" w:rsidR="00CD01B7" w:rsidRPr="003B4D9E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3B4D9E">
              <w:rPr>
                <w:color w:val="auto"/>
              </w:rPr>
              <w:t>mindestens 3 Jahre praktische Erfahrung in Administration und Betrieb von PostgreSQL,</w:t>
            </w:r>
          </w:p>
          <w:p w14:paraId="226B233F" w14:textId="77777777" w:rsidR="00CD01B7" w:rsidRPr="003B4D9E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3B4D9E">
              <w:rPr>
                <w:color w:val="auto"/>
              </w:rPr>
              <w:t>nachweisbare Kenntnisse in den Bereichen Backup/Recovery (inkl. Point-in-Time Recovery),</w:t>
            </w:r>
          </w:p>
          <w:p w14:paraId="0333F9DD" w14:textId="77777777" w:rsidR="00CD01B7" w:rsidRPr="003B4D9E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3B4D9E">
              <w:rPr>
                <w:color w:val="auto"/>
              </w:rPr>
              <w:t>Erfahrung im Performance-Tuning sowie in der Analyse von Datenbankanfragen,</w:t>
            </w:r>
          </w:p>
          <w:p w14:paraId="7C053BD1" w14:textId="77777777" w:rsidR="00CD01B7" w:rsidRPr="003B4D9E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3B4D9E">
              <w:rPr>
                <w:color w:val="auto"/>
              </w:rPr>
              <w:t>praktische Erfahrung mit Hochverfügbarkeitslösungen und Replikationsmechanismen (z. B. Streaming Replication),</w:t>
            </w:r>
          </w:p>
          <w:p w14:paraId="6FD4CB65" w14:textId="77777777" w:rsidR="00CD01B7" w:rsidRPr="003B4D9E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3B4D9E">
              <w:rPr>
                <w:color w:val="auto"/>
              </w:rPr>
              <w:t>Kenntnisse im Betrieb von PostgreSQL auf Linux-basierten Systemen.</w:t>
            </w:r>
          </w:p>
          <w:p w14:paraId="18993970" w14:textId="3E942138" w:rsidR="002F5A94" w:rsidRPr="00022A9A" w:rsidRDefault="004B63F9" w:rsidP="00CD01B7">
            <w:pPr>
              <w:pStyle w:val="TabellentextKopf"/>
              <w:rPr>
                <w:color w:val="auto"/>
              </w:rPr>
            </w:pPr>
            <w:r w:rsidRPr="00D27F24">
              <w:rPr>
                <w:color w:val="auto"/>
              </w:rPr>
              <w:t>Entsprechende Nachweise sind in Form von Referenzen oder Personalprofilen vorzulegen.</w:t>
            </w:r>
          </w:p>
        </w:tc>
      </w:tr>
      <w:tr w:rsidR="004D13D2" w:rsidRPr="00DF76DF" w14:paraId="173B4064" w14:textId="77777777" w:rsidTr="00262F30">
        <w:tc>
          <w:tcPr>
            <w:tcW w:w="9634" w:type="dxa"/>
          </w:tcPr>
          <w:p w14:paraId="2C6E1C2A" w14:textId="7F440177" w:rsidR="004D13D2" w:rsidRPr="00761B4A" w:rsidRDefault="0083467A" w:rsidP="00CD01B7">
            <w:pPr>
              <w:pStyle w:val="TabellentextKopf"/>
              <w:rPr>
                <w:color w:val="auto"/>
              </w:rPr>
            </w:pPr>
            <w:r w:rsidRPr="0059729C">
              <w:rPr>
                <w:b/>
                <w:bCs/>
                <w:color w:val="auto"/>
              </w:rPr>
              <w:t>Angabe der Anzahl</w:t>
            </w:r>
            <w:r>
              <w:rPr>
                <w:b/>
                <w:bCs/>
                <w:color w:val="auto"/>
              </w:rPr>
              <w:t xml:space="preserve"> Personen „Support“ </w:t>
            </w:r>
            <w:r w:rsidRPr="0059729C">
              <w:rPr>
                <w:b/>
                <w:bCs/>
                <w:color w:val="auto"/>
              </w:rPr>
              <w:t xml:space="preserve">im Unternehmen: </w:t>
            </w:r>
            <w:sdt>
              <w:sdtPr>
                <w:rPr>
                  <w:b/>
                  <w:bCs/>
                  <w:color w:val="auto"/>
                </w:rPr>
                <w:id w:val="-383633904"/>
                <w:placeholder>
                  <w:docPart w:val="18BAE6C426DB4CB0BFC6736F902A9FBC"/>
                </w:placeholder>
                <w:showingPlcHdr/>
              </w:sdtPr>
              <w:sdtEndPr/>
              <w:sdtContent>
                <w:r w:rsidRPr="0059729C">
                  <w:rPr>
                    <w:rStyle w:val="Platzhaltertext"/>
                    <w:b/>
                    <w:bCs/>
                  </w:rPr>
                  <w:t>Klicken oder tippen Sie hier, um Text einzugeben.</w:t>
                </w:r>
              </w:sdtContent>
            </w:sdt>
          </w:p>
        </w:tc>
      </w:tr>
    </w:tbl>
    <w:p w14:paraId="5F617725" w14:textId="77777777" w:rsidR="00CD01B7" w:rsidRDefault="00CD01B7"/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D01B7" w14:paraId="453604FA" w14:textId="77777777" w:rsidTr="00B05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shd w:val="clear" w:color="auto" w:fill="12283F"/>
          </w:tcPr>
          <w:p w14:paraId="089131F4" w14:textId="6DF9F137" w:rsidR="00CD01B7" w:rsidRPr="00DA7511" w:rsidRDefault="00CD01B7" w:rsidP="00262F30">
            <w:pPr>
              <w:pStyle w:val="TabellentextKopf"/>
            </w:pPr>
            <w:r>
              <w:t>Dienstleistung</w:t>
            </w:r>
          </w:p>
        </w:tc>
      </w:tr>
      <w:tr w:rsidR="00CD01B7" w:rsidRPr="00DF76DF" w14:paraId="23611B4F" w14:textId="77777777" w:rsidTr="00262F30">
        <w:tc>
          <w:tcPr>
            <w:tcW w:w="9634" w:type="dxa"/>
          </w:tcPr>
          <w:p w14:paraId="593FDAF9" w14:textId="2311C2EB" w:rsidR="00CD01B7" w:rsidRPr="00D27F24" w:rsidRDefault="00CD01B7" w:rsidP="00CD01B7">
            <w:pPr>
              <w:pStyle w:val="TabellentextKopf"/>
              <w:rPr>
                <w:color w:val="auto"/>
              </w:rPr>
            </w:pPr>
            <w:r w:rsidRPr="00D27F24">
              <w:rPr>
                <w:color w:val="auto"/>
              </w:rPr>
              <w:t xml:space="preserve">Der </w:t>
            </w:r>
            <w:r w:rsidR="006D4794">
              <w:rPr>
                <w:color w:val="auto"/>
              </w:rPr>
              <w:t>Teilnehmer</w:t>
            </w:r>
            <w:r w:rsidRPr="00D27F24">
              <w:rPr>
                <w:color w:val="auto"/>
              </w:rPr>
              <w:t xml:space="preserve"> weist nach, dass das eingesetzte Personal über Erfahrung in der Erbringung von Unterstützungsleistungen im Kundenumfeld für PostgreSQL-Datenbanksysteme verfügt.</w:t>
            </w:r>
          </w:p>
          <w:p w14:paraId="01C054F5" w14:textId="77777777" w:rsidR="00CD01B7" w:rsidRPr="00D27F24" w:rsidRDefault="00CD01B7" w:rsidP="00CD01B7">
            <w:pPr>
              <w:pStyle w:val="TabellentextKopf"/>
              <w:rPr>
                <w:color w:val="auto"/>
              </w:rPr>
            </w:pPr>
            <w:r w:rsidRPr="00D27F24">
              <w:rPr>
                <w:color w:val="auto"/>
              </w:rPr>
              <w:t>Hierzu ist darzustellen:</w:t>
            </w:r>
          </w:p>
          <w:p w14:paraId="4A87EDF4" w14:textId="77777777" w:rsidR="00CD01B7" w:rsidRPr="00D27F24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D27F24">
              <w:rPr>
                <w:color w:val="auto"/>
              </w:rPr>
              <w:t>mindestens 3 Jahre praktische Erfahrung im PostgreSQL-Betrieb,</w:t>
            </w:r>
          </w:p>
          <w:p w14:paraId="5BC09743" w14:textId="77777777" w:rsidR="00CD01B7" w:rsidRPr="00D27F24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D27F24">
              <w:rPr>
                <w:color w:val="auto"/>
              </w:rPr>
              <w:t>Erfahrung in der Analyse und Behebung von Störungen in produktiven Umgebungen,</w:t>
            </w:r>
          </w:p>
          <w:p w14:paraId="0677CC38" w14:textId="77777777" w:rsidR="00CD01B7" w:rsidRPr="00D27F24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D27F24">
              <w:rPr>
                <w:color w:val="auto"/>
              </w:rPr>
              <w:t>nachweisbare Tätigkeit im direkten Kundenkontakt (z. B. Beratung, Workshops, Vor-Ort-Support),</w:t>
            </w:r>
          </w:p>
          <w:p w14:paraId="3CE242E1" w14:textId="77777777" w:rsidR="00CD01B7" w:rsidRPr="00D27F24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D27F24">
              <w:rPr>
                <w:color w:val="auto"/>
              </w:rPr>
              <w:t>ausgeprägte Kommunikations- und Dokumentationsfähigkeit,</w:t>
            </w:r>
          </w:p>
          <w:p w14:paraId="4F2C96F7" w14:textId="77777777" w:rsidR="00CD01B7" w:rsidRPr="00D27F24" w:rsidRDefault="00CD01B7" w:rsidP="00CD01B7">
            <w:pPr>
              <w:pStyle w:val="TabellentextKopf"/>
              <w:numPr>
                <w:ilvl w:val="0"/>
                <w:numId w:val="31"/>
              </w:numPr>
              <w:tabs>
                <w:tab w:val="clear" w:pos="278"/>
                <w:tab w:val="clear" w:pos="720"/>
                <w:tab w:val="num" w:pos="259"/>
              </w:tabs>
              <w:ind w:left="259" w:hanging="219"/>
              <w:rPr>
                <w:color w:val="auto"/>
              </w:rPr>
            </w:pPr>
            <w:r w:rsidRPr="00D27F24">
              <w:rPr>
                <w:color w:val="auto"/>
              </w:rPr>
              <w:t>strukturierte Vorgehensweise nach etablierten Best Practices (z. B. ITIL-orientiert).</w:t>
            </w:r>
          </w:p>
          <w:p w14:paraId="3E216D0B" w14:textId="7CA86AC7" w:rsidR="00CD01B7" w:rsidRPr="00022A9A" w:rsidRDefault="00CD01B7" w:rsidP="00CD01B7">
            <w:pPr>
              <w:pStyle w:val="TabellentextKopf"/>
              <w:rPr>
                <w:color w:val="auto"/>
              </w:rPr>
            </w:pPr>
            <w:r w:rsidRPr="00D27F24">
              <w:rPr>
                <w:color w:val="auto"/>
              </w:rPr>
              <w:t>Entsprechende Nachweise sind in Form von Referenzen oder Personalprofilen vorzulegen.</w:t>
            </w:r>
          </w:p>
        </w:tc>
      </w:tr>
      <w:tr w:rsidR="0083467A" w:rsidRPr="00DF76DF" w14:paraId="5F95B58D" w14:textId="77777777" w:rsidTr="00262F30">
        <w:tc>
          <w:tcPr>
            <w:tcW w:w="9634" w:type="dxa"/>
          </w:tcPr>
          <w:p w14:paraId="65B8049C" w14:textId="05020E58" w:rsidR="0083467A" w:rsidRPr="00D27F24" w:rsidRDefault="0083467A" w:rsidP="00CD01B7">
            <w:pPr>
              <w:pStyle w:val="TabellentextKopf"/>
              <w:rPr>
                <w:color w:val="auto"/>
              </w:rPr>
            </w:pPr>
            <w:r w:rsidRPr="0059729C">
              <w:rPr>
                <w:b/>
                <w:bCs/>
                <w:color w:val="auto"/>
              </w:rPr>
              <w:t>Angabe der Anzahl</w:t>
            </w:r>
            <w:r>
              <w:rPr>
                <w:b/>
                <w:bCs/>
                <w:color w:val="auto"/>
              </w:rPr>
              <w:t xml:space="preserve"> Personen „Dienstleistung“ </w:t>
            </w:r>
            <w:r w:rsidRPr="0059729C">
              <w:rPr>
                <w:b/>
                <w:bCs/>
                <w:color w:val="auto"/>
              </w:rPr>
              <w:t xml:space="preserve">im Unternehmen: </w:t>
            </w:r>
            <w:sdt>
              <w:sdtPr>
                <w:rPr>
                  <w:b/>
                  <w:bCs/>
                  <w:color w:val="auto"/>
                </w:rPr>
                <w:id w:val="1283230364"/>
                <w:placeholder>
                  <w:docPart w:val="5E98C8EC8A854F1EB8950F30E279C401"/>
                </w:placeholder>
                <w:showingPlcHdr/>
              </w:sdtPr>
              <w:sdtEndPr/>
              <w:sdtContent>
                <w:r w:rsidRPr="0059729C">
                  <w:rPr>
                    <w:rStyle w:val="Platzhaltertext"/>
                    <w:b/>
                    <w:bCs/>
                  </w:rPr>
                  <w:t>Klicken oder tippen Sie hier, um Text einzugeben.</w:t>
                </w:r>
              </w:sdtContent>
            </w:sdt>
          </w:p>
        </w:tc>
      </w:tr>
    </w:tbl>
    <w:p w14:paraId="6C3214C6" w14:textId="77777777" w:rsidR="005479CF" w:rsidRDefault="005479CF" w:rsidP="009F2A82">
      <w:pPr>
        <w:pStyle w:val="Beschriftung"/>
      </w:pPr>
      <w:bookmarkStart w:id="4" w:name="_Toc230094917"/>
    </w:p>
    <w:p w14:paraId="0224E7EA" w14:textId="77777777" w:rsidR="00A67314" w:rsidRPr="00A67314" w:rsidRDefault="00A67314" w:rsidP="00A67314"/>
    <w:p w14:paraId="22D7AC13" w14:textId="77777777" w:rsidR="005479CF" w:rsidRDefault="005479CF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  <w:rPr>
          <w:rFonts w:eastAsiaTheme="majorEastAsia" w:cstheme="majorBidi"/>
          <w:color w:val="000000" w:themeColor="text1"/>
          <w:kern w:val="32"/>
          <w:sz w:val="44"/>
          <w:szCs w:val="32"/>
        </w:rPr>
      </w:pPr>
      <w:r>
        <w:br w:type="page"/>
      </w:r>
    </w:p>
    <w:p w14:paraId="35A82130" w14:textId="5853D322" w:rsidR="00296447" w:rsidRDefault="00306F2B" w:rsidP="001B08E5">
      <w:pPr>
        <w:pStyle w:val="berschrift1"/>
      </w:pPr>
      <w:r>
        <w:lastRenderedPageBreak/>
        <w:t>R</w:t>
      </w:r>
      <w:r w:rsidR="006E0C40">
        <w:t>eferenzen</w:t>
      </w:r>
      <w:bookmarkEnd w:id="4"/>
    </w:p>
    <w:p w14:paraId="7DC071EA" w14:textId="3468BC6C" w:rsidR="003850F7" w:rsidRPr="0055414D" w:rsidRDefault="0055414D" w:rsidP="003850F7">
      <w:r w:rsidRPr="0055414D">
        <w:t>Es sind drei (3) geeigneten unternehmensbezogenen Referenzen aus dem vergleichbaren Tätigkeitsbereich anzugeben.</w:t>
      </w:r>
    </w:p>
    <w:p w14:paraId="55AA2E41" w14:textId="77777777" w:rsidR="008F3379" w:rsidRPr="009514AD" w:rsidRDefault="008F3379" w:rsidP="008F3379">
      <w:pPr>
        <w:rPr>
          <w:rFonts w:asciiTheme="minorHAnsi" w:hAnsiTheme="minorHAnsi" w:cstheme="minorHAnsi"/>
          <w:szCs w:val="24"/>
        </w:rPr>
      </w:pPr>
      <w:r w:rsidRPr="00BE5105">
        <w:rPr>
          <w:rFonts w:asciiTheme="minorHAnsi" w:hAnsiTheme="minorHAnsi" w:cstheme="minorHAnsi"/>
          <w:szCs w:val="24"/>
        </w:rPr>
        <w:t>Mindestanforderungen:</w:t>
      </w:r>
    </w:p>
    <w:p w14:paraId="45C65188" w14:textId="720E13AB" w:rsidR="00BE5105" w:rsidRPr="009514AD" w:rsidRDefault="00BE5105" w:rsidP="00BE5105">
      <w:pPr>
        <w:pStyle w:val="Listenabsatz"/>
        <w:numPr>
          <w:ilvl w:val="0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40" w:lineRule="auto"/>
        <w:ind w:left="360"/>
        <w:contextualSpacing w:val="0"/>
        <w:jc w:val="left"/>
        <w:rPr>
          <w:rFonts w:asciiTheme="minorHAnsi" w:hAnsiTheme="minorHAnsi"/>
        </w:rPr>
      </w:pPr>
      <w:r w:rsidRPr="4ADDE034">
        <w:rPr>
          <w:rFonts w:asciiTheme="minorHAnsi" w:hAnsiTheme="minorHAnsi"/>
        </w:rPr>
        <w:t>Leistungszeitraum: Die Referenz darf nicht älter als drei (3) Jahre sein (0</w:t>
      </w:r>
      <w:r w:rsidR="00927DC3">
        <w:rPr>
          <w:rFonts w:asciiTheme="minorHAnsi" w:hAnsiTheme="minorHAnsi"/>
        </w:rPr>
        <w:t>5</w:t>
      </w:r>
      <w:r w:rsidRPr="4ADDE034">
        <w:rPr>
          <w:rFonts w:asciiTheme="minorHAnsi" w:hAnsiTheme="minorHAnsi"/>
        </w:rPr>
        <w:t>/2023)</w:t>
      </w:r>
    </w:p>
    <w:p w14:paraId="6432AC70" w14:textId="4A00E8B5" w:rsidR="00BE5105" w:rsidRPr="009514AD" w:rsidRDefault="00BE5105" w:rsidP="00BE5105">
      <w:pPr>
        <w:pStyle w:val="Listenabsatz"/>
        <w:numPr>
          <w:ilvl w:val="0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40" w:lineRule="auto"/>
        <w:ind w:left="360"/>
        <w:contextualSpacing w:val="0"/>
        <w:jc w:val="left"/>
        <w:rPr>
          <w:rFonts w:asciiTheme="minorHAnsi" w:hAnsiTheme="minorHAnsi"/>
        </w:rPr>
      </w:pPr>
      <w:r w:rsidRPr="75909173">
        <w:rPr>
          <w:rFonts w:asciiTheme="minorHAnsi" w:hAnsiTheme="minorHAnsi"/>
        </w:rPr>
        <w:t xml:space="preserve">Auftragswert: Der Auftragswert je Referenz muss </w:t>
      </w:r>
      <w:r w:rsidR="00927DC3">
        <w:rPr>
          <w:rFonts w:asciiTheme="minorHAnsi" w:hAnsiTheme="minorHAnsi"/>
        </w:rPr>
        <w:t>150</w:t>
      </w:r>
      <w:r w:rsidRPr="75909173">
        <w:rPr>
          <w:rFonts w:asciiTheme="minorHAnsi" w:hAnsiTheme="minorHAnsi"/>
        </w:rPr>
        <w:t>.000 EURO betragen</w:t>
      </w:r>
    </w:p>
    <w:p w14:paraId="070E4352" w14:textId="77777777" w:rsidR="00BE5105" w:rsidRPr="009514AD" w:rsidRDefault="00BE5105" w:rsidP="00BE5105">
      <w:pPr>
        <w:pStyle w:val="Listenabsatz"/>
        <w:numPr>
          <w:ilvl w:val="0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40" w:lineRule="auto"/>
        <w:ind w:left="360"/>
        <w:contextualSpacing w:val="0"/>
        <w:jc w:val="left"/>
        <w:rPr>
          <w:rFonts w:asciiTheme="minorHAnsi" w:hAnsiTheme="minorHAnsi"/>
        </w:rPr>
      </w:pPr>
      <w:r w:rsidRPr="543E095E">
        <w:rPr>
          <w:rFonts w:asciiTheme="minorHAnsi" w:hAnsiTheme="minorHAnsi"/>
        </w:rPr>
        <w:t xml:space="preserve">Alle drei Referenzen müssen über die geforderte Gesamtleistung verfügen: </w:t>
      </w:r>
    </w:p>
    <w:p w14:paraId="49395337" w14:textId="77777777" w:rsidR="00BE5105" w:rsidRDefault="00BE5105" w:rsidP="00BE5105">
      <w:pPr>
        <w:pStyle w:val="Listenabsatz"/>
        <w:numPr>
          <w:ilvl w:val="0"/>
          <w:numId w:val="27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59" w:lineRule="auto"/>
        <w:ind w:left="1080"/>
        <w:contextualSpacing w:val="0"/>
        <w:jc w:val="left"/>
        <w:rPr>
          <w:rFonts w:asciiTheme="minorHAnsi" w:hAnsiTheme="minorHAnsi"/>
        </w:rPr>
      </w:pPr>
      <w:r w:rsidRPr="4ADDE034">
        <w:rPr>
          <w:rFonts w:asciiTheme="minorHAnsi" w:hAnsiTheme="minorHAnsi"/>
        </w:rPr>
        <w:t>Vergleichbares Umfeld</w:t>
      </w:r>
    </w:p>
    <w:p w14:paraId="373A4830" w14:textId="77777777" w:rsidR="00BE5105" w:rsidRDefault="00BE5105" w:rsidP="00BE5105">
      <w:pPr>
        <w:pStyle w:val="Listenabsatz"/>
        <w:numPr>
          <w:ilvl w:val="0"/>
          <w:numId w:val="27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59" w:lineRule="auto"/>
        <w:ind w:left="1080"/>
        <w:contextualSpacing w:val="0"/>
        <w:jc w:val="left"/>
        <w:rPr>
          <w:rFonts w:asciiTheme="minorHAnsi" w:hAnsiTheme="minorHAnsi"/>
        </w:rPr>
      </w:pPr>
      <w:r w:rsidRPr="75909173">
        <w:rPr>
          <w:rFonts w:asciiTheme="minorHAnsi" w:hAnsiTheme="minorHAnsi"/>
        </w:rPr>
        <w:t>Software Delivery</w:t>
      </w:r>
    </w:p>
    <w:p w14:paraId="51F01FCB" w14:textId="77777777" w:rsidR="00BE5105" w:rsidRDefault="00BE5105" w:rsidP="00BE5105">
      <w:pPr>
        <w:pStyle w:val="Listenabsatz"/>
        <w:numPr>
          <w:ilvl w:val="0"/>
          <w:numId w:val="27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59" w:lineRule="auto"/>
        <w:ind w:left="1080"/>
        <w:contextualSpacing w:val="0"/>
        <w:jc w:val="left"/>
        <w:rPr>
          <w:rFonts w:asciiTheme="minorHAnsi" w:hAnsiTheme="minorHAnsi"/>
        </w:rPr>
      </w:pPr>
      <w:r w:rsidRPr="75909173">
        <w:rPr>
          <w:rFonts w:asciiTheme="minorHAnsi" w:hAnsiTheme="minorHAnsi"/>
        </w:rPr>
        <w:t>AN eignes Repository mit sicherem Zugang</w:t>
      </w:r>
    </w:p>
    <w:p w14:paraId="04009E18" w14:textId="77777777" w:rsidR="00BE5105" w:rsidRDefault="00BE5105" w:rsidP="00BE5105">
      <w:pPr>
        <w:pStyle w:val="Listenabsatz"/>
        <w:numPr>
          <w:ilvl w:val="0"/>
          <w:numId w:val="27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59" w:lineRule="auto"/>
        <w:ind w:left="1080"/>
        <w:contextualSpacing w:val="0"/>
        <w:jc w:val="left"/>
        <w:rPr>
          <w:rFonts w:asciiTheme="minorHAnsi" w:hAnsiTheme="minorHAnsi"/>
        </w:rPr>
      </w:pPr>
      <w:r w:rsidRPr="4ADDE034">
        <w:rPr>
          <w:rFonts w:asciiTheme="minorHAnsi" w:hAnsiTheme="minorHAnsi"/>
        </w:rPr>
        <w:t>Support mit SLA 24/7</w:t>
      </w:r>
    </w:p>
    <w:p w14:paraId="756CBF5C" w14:textId="77777777" w:rsidR="006D2769" w:rsidRPr="005E1CC0" w:rsidRDefault="006D2769" w:rsidP="005E1CC0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  <w:tab w:val="decimal" w:pos="2835"/>
        </w:tabs>
        <w:spacing w:before="0" w:after="0" w:line="240" w:lineRule="auto"/>
        <w:jc w:val="left"/>
        <w:rPr>
          <w:rFonts w:asciiTheme="minorHAnsi" w:hAnsiTheme="minorHAnsi" w:cstheme="minorHAnsi"/>
          <w:szCs w:val="24"/>
        </w:rPr>
      </w:pPr>
    </w:p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3719"/>
        <w:gridCol w:w="5915"/>
      </w:tblGrid>
      <w:tr w:rsidR="00DF76DF" w14:paraId="6581CB74" w14:textId="77777777" w:rsidTr="009A5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shd w:val="clear" w:color="auto" w:fill="12283F"/>
          </w:tcPr>
          <w:p w14:paraId="501A81EE" w14:textId="5E78361E" w:rsidR="00DF76DF" w:rsidRPr="00DA7511" w:rsidRDefault="00DF76DF">
            <w:pPr>
              <w:pStyle w:val="TabellentextKopf"/>
            </w:pPr>
            <w:r>
              <w:t>Referenz 1</w:t>
            </w:r>
          </w:p>
        </w:tc>
      </w:tr>
      <w:tr w:rsidR="00C71431" w:rsidRPr="00DF76DF" w14:paraId="5CEA3DD2" w14:textId="77777777" w:rsidTr="008227D6">
        <w:tc>
          <w:tcPr>
            <w:tcW w:w="3719" w:type="dxa"/>
          </w:tcPr>
          <w:p w14:paraId="3F66FC2E" w14:textId="32E3B3F2" w:rsidR="00C71431" w:rsidRPr="00DF76DF" w:rsidRDefault="00DF76DF">
            <w:pPr>
              <w:pStyle w:val="TabellentextKopf"/>
              <w:rPr>
                <w:color w:val="auto"/>
                <w:highlight w:val="yellow"/>
              </w:rPr>
            </w:pPr>
            <w:r w:rsidRPr="00DF76DF">
              <w:rPr>
                <w:rFonts w:cs="Calibri"/>
                <w:color w:val="auto"/>
                <w:szCs w:val="24"/>
              </w:rPr>
              <w:t>Auftraggeber (inkl. Ansprechpartner des Auftraggebers mit E-Mail-Adresse und Telefonnummer)</w:t>
            </w:r>
          </w:p>
        </w:tc>
        <w:sdt>
          <w:sdtPr>
            <w:rPr>
              <w:color w:val="auto"/>
            </w:rPr>
            <w:id w:val="1861003215"/>
            <w:placeholder>
              <w:docPart w:val="58A882BC9C88497C9371D05617F1D0F6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6CE53EC9" w14:textId="77777777" w:rsidR="00C71431" w:rsidRPr="00DF76DF" w:rsidRDefault="00C71431">
                <w:pPr>
                  <w:pStyle w:val="TabellentextKopf"/>
                  <w:rPr>
                    <w:color w:val="auto"/>
                  </w:rPr>
                </w:pPr>
                <w:r w:rsidRPr="00DF76DF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003F22" w:rsidRPr="00193103" w14:paraId="5DD7C9B1" w14:textId="77777777" w:rsidTr="008227D6">
        <w:tc>
          <w:tcPr>
            <w:tcW w:w="3719" w:type="dxa"/>
          </w:tcPr>
          <w:p w14:paraId="6DA7912D" w14:textId="3E4E52E6" w:rsidR="00003F22" w:rsidRPr="00193103" w:rsidRDefault="00AD580C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Ausführliche und nachvollziehbare Darstellung zum Leistungsinhalt und -umfang</w:t>
            </w:r>
          </w:p>
        </w:tc>
        <w:sdt>
          <w:sdtPr>
            <w:rPr>
              <w:color w:val="auto"/>
            </w:rPr>
            <w:id w:val="-6478183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50797058" w14:textId="166D4B17" w:rsidR="00003F22" w:rsidRPr="00193103" w:rsidRDefault="00193103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003F22" w:rsidRPr="00193103" w14:paraId="5B9BF49C" w14:textId="77777777" w:rsidTr="008227D6">
        <w:tc>
          <w:tcPr>
            <w:tcW w:w="3719" w:type="dxa"/>
          </w:tcPr>
          <w:p w14:paraId="614E6432" w14:textId="7FCB0682" w:rsidR="00003F22" w:rsidRPr="00193103" w:rsidRDefault="00F17CC0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Leistungszeitraum</w:t>
            </w:r>
            <w:r w:rsidRPr="00193103">
              <w:rPr>
                <w:rFonts w:cs="Calibri"/>
                <w:color w:val="auto"/>
                <w:szCs w:val="24"/>
              </w:rPr>
              <w:br/>
              <w:t>(von MM/JJJJ bis MM/JJJJ)</w:t>
            </w:r>
          </w:p>
        </w:tc>
        <w:sdt>
          <w:sdtPr>
            <w:rPr>
              <w:color w:val="auto"/>
            </w:rPr>
            <w:id w:val="-19698164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1766BE37" w14:textId="45A95DF6" w:rsidR="00003F22" w:rsidRPr="00193103" w:rsidRDefault="00193103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DF76DF" w:rsidRPr="00193103" w14:paraId="0DBCEF23" w14:textId="77777777" w:rsidTr="008227D6">
        <w:tc>
          <w:tcPr>
            <w:tcW w:w="3719" w:type="dxa"/>
          </w:tcPr>
          <w:p w14:paraId="171E6087" w14:textId="03319596" w:rsidR="00DF76DF" w:rsidRPr="00193103" w:rsidRDefault="00193103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color w:val="auto"/>
                <w:szCs w:val="24"/>
              </w:rPr>
              <w:t>Auftragswert</w:t>
            </w:r>
          </w:p>
        </w:tc>
        <w:sdt>
          <w:sdtPr>
            <w:rPr>
              <w:color w:val="auto"/>
            </w:rPr>
            <w:id w:val="15390897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0369D27E" w14:textId="6131A9CA" w:rsidR="00DF76DF" w:rsidRPr="00193103" w:rsidRDefault="00193103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</w:tbl>
    <w:p w14:paraId="1E3CC2B5" w14:textId="77777777" w:rsidR="0055414D" w:rsidRDefault="0055414D" w:rsidP="00BE5105"/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3719"/>
        <w:gridCol w:w="5915"/>
      </w:tblGrid>
      <w:tr w:rsidR="0033691A" w14:paraId="442D0F77" w14:textId="77777777" w:rsidTr="009A5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shd w:val="clear" w:color="auto" w:fill="12283F"/>
          </w:tcPr>
          <w:p w14:paraId="52CAABC9" w14:textId="0EE51428" w:rsidR="0033691A" w:rsidRPr="00DA7511" w:rsidRDefault="0033691A">
            <w:pPr>
              <w:pStyle w:val="TabellentextKopf"/>
            </w:pPr>
            <w:r>
              <w:t>Referenz 2</w:t>
            </w:r>
          </w:p>
        </w:tc>
      </w:tr>
      <w:tr w:rsidR="0033691A" w:rsidRPr="00DF76DF" w14:paraId="6EA37C2F" w14:textId="77777777">
        <w:tc>
          <w:tcPr>
            <w:tcW w:w="3719" w:type="dxa"/>
          </w:tcPr>
          <w:p w14:paraId="0FB73315" w14:textId="77777777" w:rsidR="0033691A" w:rsidRPr="00DF76DF" w:rsidRDefault="0033691A">
            <w:pPr>
              <w:pStyle w:val="TabellentextKopf"/>
              <w:rPr>
                <w:color w:val="auto"/>
                <w:highlight w:val="yellow"/>
              </w:rPr>
            </w:pPr>
            <w:r w:rsidRPr="00DF76DF">
              <w:rPr>
                <w:rFonts w:cs="Calibri"/>
                <w:color w:val="auto"/>
                <w:szCs w:val="24"/>
              </w:rPr>
              <w:t>Auftraggeber (inkl. Ansprechpartner des Auftraggebers mit E-Mail-Adresse und Telefonnummer)</w:t>
            </w:r>
          </w:p>
        </w:tc>
        <w:sdt>
          <w:sdtPr>
            <w:rPr>
              <w:color w:val="auto"/>
            </w:rPr>
            <w:id w:val="-1938443724"/>
            <w:placeholder>
              <w:docPart w:val="117DA136BE004683BDD428B3E4C7384B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022F60DC" w14:textId="77777777" w:rsidR="0033691A" w:rsidRPr="00DF76DF" w:rsidRDefault="0033691A">
                <w:pPr>
                  <w:pStyle w:val="TabellentextKopf"/>
                  <w:rPr>
                    <w:color w:val="auto"/>
                  </w:rPr>
                </w:pPr>
                <w:r w:rsidRPr="00DF76DF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574783BA" w14:textId="77777777">
        <w:tc>
          <w:tcPr>
            <w:tcW w:w="3719" w:type="dxa"/>
          </w:tcPr>
          <w:p w14:paraId="10E013FC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Ausführliche und nachvollziehbare Darstellung zum Leistungsinhalt und -umfang</w:t>
            </w:r>
          </w:p>
        </w:tc>
        <w:sdt>
          <w:sdtPr>
            <w:rPr>
              <w:color w:val="auto"/>
            </w:rPr>
            <w:id w:val="-952550778"/>
            <w:placeholder>
              <w:docPart w:val="95E0CA710A1F4270B790A85C03B80DD2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7F6B6D28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687A6C48" w14:textId="77777777">
        <w:tc>
          <w:tcPr>
            <w:tcW w:w="3719" w:type="dxa"/>
          </w:tcPr>
          <w:p w14:paraId="6D955B7F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Leistungszeitraum</w:t>
            </w:r>
            <w:r w:rsidRPr="00193103">
              <w:rPr>
                <w:rFonts w:cs="Calibri"/>
                <w:color w:val="auto"/>
                <w:szCs w:val="24"/>
              </w:rPr>
              <w:br/>
              <w:t>(von MM/JJJJ bis MM/JJJJ)</w:t>
            </w:r>
          </w:p>
        </w:tc>
        <w:sdt>
          <w:sdtPr>
            <w:rPr>
              <w:color w:val="auto"/>
            </w:rPr>
            <w:id w:val="1946496302"/>
            <w:placeholder>
              <w:docPart w:val="95E0CA710A1F4270B790A85C03B80DD2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15E40AAE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29B9D0C6" w14:textId="77777777">
        <w:tc>
          <w:tcPr>
            <w:tcW w:w="3719" w:type="dxa"/>
          </w:tcPr>
          <w:p w14:paraId="3B98F367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color w:val="auto"/>
                <w:szCs w:val="24"/>
              </w:rPr>
              <w:t>Auftragswert</w:t>
            </w:r>
          </w:p>
        </w:tc>
        <w:sdt>
          <w:sdtPr>
            <w:rPr>
              <w:color w:val="auto"/>
            </w:rPr>
            <w:id w:val="-1603562953"/>
            <w:placeholder>
              <w:docPart w:val="95E0CA710A1F4270B790A85C03B80DD2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75BE89CF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</w:tbl>
    <w:p w14:paraId="68EF7A7C" w14:textId="77777777" w:rsidR="0033691A" w:rsidRDefault="0033691A" w:rsidP="003850F7"/>
    <w:tbl>
      <w:tblPr>
        <w:tblStyle w:val="ALDBTabelle"/>
        <w:tblW w:w="9634" w:type="dxa"/>
        <w:tblLook w:val="04A0" w:firstRow="1" w:lastRow="0" w:firstColumn="1" w:lastColumn="0" w:noHBand="0" w:noVBand="1"/>
      </w:tblPr>
      <w:tblGrid>
        <w:gridCol w:w="3719"/>
        <w:gridCol w:w="5915"/>
      </w:tblGrid>
      <w:tr w:rsidR="0033691A" w14:paraId="2524DC5B" w14:textId="77777777" w:rsidTr="009A5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shd w:val="clear" w:color="auto" w:fill="12283F"/>
          </w:tcPr>
          <w:p w14:paraId="11026D39" w14:textId="763A8D01" w:rsidR="0033691A" w:rsidRPr="00DA7511" w:rsidRDefault="0033691A">
            <w:pPr>
              <w:pStyle w:val="TabellentextKopf"/>
            </w:pPr>
            <w:r>
              <w:lastRenderedPageBreak/>
              <w:t>Referenz 3</w:t>
            </w:r>
          </w:p>
        </w:tc>
      </w:tr>
      <w:tr w:rsidR="0033691A" w:rsidRPr="00DF76DF" w14:paraId="4B50C582" w14:textId="77777777">
        <w:tc>
          <w:tcPr>
            <w:tcW w:w="3719" w:type="dxa"/>
          </w:tcPr>
          <w:p w14:paraId="12264ED3" w14:textId="77777777" w:rsidR="0033691A" w:rsidRPr="00DF76DF" w:rsidRDefault="0033691A">
            <w:pPr>
              <w:pStyle w:val="TabellentextKopf"/>
              <w:rPr>
                <w:color w:val="auto"/>
                <w:highlight w:val="yellow"/>
              </w:rPr>
            </w:pPr>
            <w:r w:rsidRPr="00DF76DF">
              <w:rPr>
                <w:rFonts w:cs="Calibri"/>
                <w:color w:val="auto"/>
                <w:szCs w:val="24"/>
              </w:rPr>
              <w:t>Auftraggeber (inkl. Ansprechpartner des Auftraggebers mit E-Mail-Adresse und Telefonnummer)</w:t>
            </w:r>
          </w:p>
        </w:tc>
        <w:sdt>
          <w:sdtPr>
            <w:rPr>
              <w:color w:val="auto"/>
            </w:rPr>
            <w:id w:val="1572230182"/>
            <w:placeholder>
              <w:docPart w:val="D66150A840BC4590AD104B8AD4C8FD73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62AABE3B" w14:textId="77777777" w:rsidR="0033691A" w:rsidRPr="00DF76DF" w:rsidRDefault="0033691A">
                <w:pPr>
                  <w:pStyle w:val="TabellentextKopf"/>
                  <w:rPr>
                    <w:color w:val="auto"/>
                  </w:rPr>
                </w:pPr>
                <w:r w:rsidRPr="00DF76DF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27450692" w14:textId="77777777">
        <w:tc>
          <w:tcPr>
            <w:tcW w:w="3719" w:type="dxa"/>
          </w:tcPr>
          <w:p w14:paraId="74B5F187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Ausführliche und nachvollziehbare Darstellung zum Leistungsinhalt und -umfang</w:t>
            </w:r>
          </w:p>
        </w:tc>
        <w:sdt>
          <w:sdtPr>
            <w:rPr>
              <w:color w:val="auto"/>
            </w:rPr>
            <w:id w:val="-1907291812"/>
            <w:placeholder>
              <w:docPart w:val="92D19C7E9E804ECAABA34ABAD5C8A4B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02FFB811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7B2133ED" w14:textId="77777777">
        <w:tc>
          <w:tcPr>
            <w:tcW w:w="3719" w:type="dxa"/>
          </w:tcPr>
          <w:p w14:paraId="1E19D0D5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rFonts w:cs="Calibri"/>
                <w:color w:val="auto"/>
                <w:szCs w:val="24"/>
              </w:rPr>
              <w:t>Leistungszeitraum</w:t>
            </w:r>
            <w:r w:rsidRPr="00193103">
              <w:rPr>
                <w:rFonts w:cs="Calibri"/>
                <w:color w:val="auto"/>
                <w:szCs w:val="24"/>
              </w:rPr>
              <w:br/>
              <w:t>(von MM/JJJJ bis MM/JJJJ)</w:t>
            </w:r>
          </w:p>
        </w:tc>
        <w:sdt>
          <w:sdtPr>
            <w:rPr>
              <w:color w:val="auto"/>
            </w:rPr>
            <w:id w:val="1645627333"/>
            <w:placeholder>
              <w:docPart w:val="92D19C7E9E804ECAABA34ABAD5C8A4B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5F6D31ED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  <w:tr w:rsidR="0033691A" w:rsidRPr="00193103" w14:paraId="56F9EA5C" w14:textId="77777777">
        <w:tc>
          <w:tcPr>
            <w:tcW w:w="3719" w:type="dxa"/>
          </w:tcPr>
          <w:p w14:paraId="43D1FB57" w14:textId="77777777" w:rsidR="0033691A" w:rsidRPr="00193103" w:rsidRDefault="0033691A">
            <w:pPr>
              <w:pStyle w:val="TabellentextKopf"/>
              <w:rPr>
                <w:rFonts w:cs="Calibri"/>
                <w:color w:val="auto"/>
                <w:szCs w:val="24"/>
              </w:rPr>
            </w:pPr>
            <w:r w:rsidRPr="00193103">
              <w:rPr>
                <w:color w:val="auto"/>
                <w:szCs w:val="24"/>
              </w:rPr>
              <w:t>Auftragswert</w:t>
            </w:r>
          </w:p>
        </w:tc>
        <w:sdt>
          <w:sdtPr>
            <w:rPr>
              <w:color w:val="auto"/>
            </w:rPr>
            <w:id w:val="-1760058027"/>
            <w:placeholder>
              <w:docPart w:val="92D19C7E9E804ECAABA34ABAD5C8A4B0"/>
            </w:placeholder>
            <w:showingPlcHdr/>
          </w:sdtPr>
          <w:sdtEndPr/>
          <w:sdtContent>
            <w:tc>
              <w:tcPr>
                <w:tcW w:w="5915" w:type="dxa"/>
              </w:tcPr>
              <w:p w14:paraId="69A41657" w14:textId="77777777" w:rsidR="0033691A" w:rsidRPr="00193103" w:rsidRDefault="0033691A">
                <w:pPr>
                  <w:pStyle w:val="TabellentextKopf"/>
                  <w:rPr>
                    <w:color w:val="auto"/>
                  </w:rPr>
                </w:pPr>
                <w:r w:rsidRPr="00193103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</w:tbl>
    <w:p w14:paraId="31E4BAB3" w14:textId="77777777" w:rsidR="0033691A" w:rsidRDefault="0033691A" w:rsidP="003850F7"/>
    <w:sectPr w:rsidR="0033691A" w:rsidSect="005A794E">
      <w:headerReference w:type="default" r:id="rId13"/>
      <w:headerReference w:type="first" r:id="rId14"/>
      <w:footerReference w:type="first" r:id="rId15"/>
      <w:pgSz w:w="11906" w:h="16838" w:code="9"/>
      <w:pgMar w:top="147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2B318" w14:textId="77777777" w:rsidR="00F65F7F" w:rsidRDefault="00F65F7F" w:rsidP="00676954">
      <w:pPr>
        <w:spacing w:before="0" w:after="0" w:line="240" w:lineRule="auto"/>
      </w:pPr>
      <w:r>
        <w:separator/>
      </w:r>
    </w:p>
  </w:endnote>
  <w:endnote w:type="continuationSeparator" w:id="0">
    <w:p w14:paraId="0A465F58" w14:textId="77777777" w:rsidR="00F65F7F" w:rsidRDefault="00F65F7F" w:rsidP="00676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LDBFuzeilentabelle"/>
      <w:tblW w:w="9761" w:type="dxa"/>
      <w:tblLook w:val="04A0" w:firstRow="1" w:lastRow="0" w:firstColumn="1" w:lastColumn="0" w:noHBand="0" w:noVBand="1"/>
    </w:tblPr>
    <w:tblGrid>
      <w:gridCol w:w="1952"/>
      <w:gridCol w:w="1952"/>
      <w:gridCol w:w="1952"/>
      <w:gridCol w:w="1952"/>
      <w:gridCol w:w="1953"/>
    </w:tblGrid>
    <w:tr w:rsidR="00CD75CB" w:rsidRPr="00AF54BC" w14:paraId="6DA3291A" w14:textId="77777777" w:rsidTr="00054D2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42"/>
      </w:trPr>
      <w:tc>
        <w:tcPr>
          <w:tcW w:w="1952" w:type="dxa"/>
        </w:tcPr>
        <w:p w14:paraId="6DA80FBC" w14:textId="06249654" w:rsidR="00CD75CB" w:rsidRPr="00847E56" w:rsidRDefault="00CD75CB" w:rsidP="00054D2E">
          <w:pPr>
            <w:pStyle w:val="Fuzeile"/>
            <w:rPr>
              <w:lang w:val="en-US"/>
            </w:rPr>
          </w:pPr>
          <w:r w:rsidRPr="00847E56">
            <w:rPr>
              <w:lang w:val="en-US"/>
            </w:rPr>
            <w:t> ALDB, Nokia </w:t>
          </w:r>
          <w:r>
            <w:fldChar w:fldCharType="begin"/>
          </w:r>
          <w:r>
            <w:instrText xml:space="preserve"> SAVEDATE  \@ "yyyy"  \* MERGEFORMAT </w:instrText>
          </w:r>
          <w:r>
            <w:fldChar w:fldCharType="separate"/>
          </w:r>
          <w:r w:rsidR="00023D4F">
            <w:rPr>
              <w:noProof/>
            </w:rPr>
            <w:t>2026</w:t>
          </w:r>
          <w:r>
            <w:rPr>
              <w:noProof/>
            </w:rPr>
            <w:fldChar w:fldCharType="end"/>
          </w:r>
        </w:p>
      </w:tc>
      <w:tc>
        <w:tcPr>
          <w:tcW w:w="1952" w:type="dxa"/>
        </w:tcPr>
        <w:p w14:paraId="63709887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847E56">
            <w:rPr>
              <w:lang w:val="en-US"/>
            </w:rPr>
            <w:t xml:space="preserve">DMS-ID: </w:t>
          </w:r>
          <w:sdt>
            <w:sdtPr>
              <w:rPr>
                <w:lang w:val="en-US"/>
              </w:rPr>
              <w:alias w:val="DMS-ID"/>
              <w:tag w:val="DMS-ID"/>
              <w:id w:val="1999302704"/>
              <w:lock w:val="contentLocked"/>
              <w:placeholder>
                <w:docPart w:val="7212953E574440C4BF9D58E597E209F1"/>
              </w:placeholder>
              <w:dataBinding w:prefixMappings="xmlns:ns0='DX4.Document' " w:xpath="/ns0:DoxisDefaultTemplate[1]/ns0:DOC_KCENTERID[1]" w:storeItemID="{FF097739-7B5F-4FE3-A48B-79F2018F9CDB}"/>
              <w:text/>
            </w:sdtPr>
            <w:sdtEndPr/>
            <w:sdtContent>
              <w:r>
                <w:rPr>
                  <w:lang w:val="en-US"/>
                </w:rPr>
                <w:t>238006</w:t>
              </w:r>
            </w:sdtContent>
          </w:sdt>
        </w:p>
      </w:tc>
      <w:tc>
        <w:tcPr>
          <w:tcW w:w="1952" w:type="dxa"/>
        </w:tcPr>
        <w:p w14:paraId="71986F59" w14:textId="77777777" w:rsidR="00CD75CB" w:rsidRPr="00E92BD4" w:rsidRDefault="00CD75CB" w:rsidP="00054D2E">
          <w:pPr>
            <w:pStyle w:val="Fuzeile"/>
            <w:jc w:val="center"/>
            <w:rPr>
              <w:lang w:val="en-US"/>
            </w:rPr>
          </w:pPr>
          <w:r w:rsidRPr="00E92BD4">
            <w:rPr>
              <w:lang w:val="en-US"/>
            </w:rPr>
            <w:t xml:space="preserve">Version: </w:t>
          </w:r>
          <w:sdt>
            <w:sdtPr>
              <w:alias w:val="VERSIONSNR"/>
              <w:tag w:val="VERSIONSNR"/>
              <w:id w:val="-851412904"/>
              <w:lock w:val="contentLocked"/>
              <w:placeholder>
                <w:docPart w:val="F12F65C1E3C6492F83F7CB204B2D0F02"/>
              </w:placeholder>
              <w:showingPlcHdr/>
              <w:dataBinding w:prefixMappings="xmlns:ns0='DX4.Document' " w:xpath="/ns0:DoxisDefaultTemplate[1]/ns0:VIRTL_NEXTVERSION[1]" w:storeItemID="{FF097739-7B5F-4FE3-A48B-79F2018F9CDB}"/>
              <w:text/>
            </w:sdtPr>
            <w:sdtEndPr/>
            <w:sdtContent>
              <w:r w:rsidRPr="00210178">
                <w:rPr>
                  <w:rStyle w:val="Platzhaltertext"/>
                  <w:lang w:val="en-US"/>
                </w:rPr>
                <w:t>Click or tap here to enter text.</w:t>
              </w:r>
            </w:sdtContent>
          </w:sdt>
        </w:p>
      </w:tc>
      <w:tc>
        <w:tcPr>
          <w:tcW w:w="1952" w:type="dxa"/>
        </w:tcPr>
        <w:p w14:paraId="7FF49048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DC4D70">
            <w:rPr>
              <w:lang w:val="en-US"/>
            </w:rPr>
            <w:t xml:space="preserve">Stand: </w:t>
          </w:r>
          <w:sdt>
            <w:sdtPr>
              <w:rPr>
                <w:lang w:val="en-US"/>
              </w:rPr>
              <w:alias w:val="AUSGABEDATUM"/>
              <w:tag w:val="AUSGABEDATUM"/>
              <w:id w:val="477420065"/>
              <w:lock w:val="contentLocked"/>
              <w:placeholder>
                <w:docPart w:val="8B903F42F0C24CD6A2E119257721587A"/>
              </w:placeholder>
              <w:dataBinding w:prefixMappings="xmlns:ns0='DX4.Document'" w:xpath="/ns0:DoxisDefaultTemplate[1]/ns0:DOC_INTERNAL_INSTANCE_DATE[1]" w:storeItemID="{FF097739-7B5F-4FE3-A48B-79F2018F9CDB}"/>
              <w:date w:fullDate="2019-06-25T00:00:00Z">
                <w:dateFormat w:val="dd.MM.yyyy"/>
                <w:lid w:val="de-DE"/>
                <w:storeMappedDataAs w:val="date"/>
                <w:calendar w:val="gregorian"/>
              </w:date>
            </w:sdtPr>
            <w:sdtEndPr/>
            <w:sdtContent>
              <w:r>
                <w:t>25.06.2019</w:t>
              </w:r>
            </w:sdtContent>
          </w:sdt>
        </w:p>
      </w:tc>
      <w:tc>
        <w:tcPr>
          <w:tcW w:w="1953" w:type="dxa"/>
        </w:tcPr>
        <w:p w14:paraId="64500A2C" w14:textId="77777777" w:rsidR="00CD75CB" w:rsidRPr="00AF54BC" w:rsidRDefault="00F65F7F" w:rsidP="00054D2E">
          <w:pPr>
            <w:pStyle w:val="Fuzeile"/>
            <w:jc w:val="right"/>
          </w:pPr>
          <w:sdt>
            <w:sdtPr>
              <w:id w:val="-1689900423"/>
              <w:docPartObj>
                <w:docPartGallery w:val="Page Numbers (Top of Page)"/>
                <w:docPartUnique/>
              </w:docPartObj>
            </w:sdtPr>
            <w:sdtEndPr/>
            <w:sdtContent>
              <w:r w:rsidR="00CD75CB" w:rsidRPr="00AF54BC">
                <w:t xml:space="preserve">Seite </w:t>
              </w:r>
              <w:r w:rsidR="00CD75CB">
                <w:fldChar w:fldCharType="begin"/>
              </w:r>
              <w:r w:rsidR="00CD75CB">
                <w:instrText xml:space="preserve"> PAGE </w:instrText>
              </w:r>
              <w:r w:rsidR="00CD75CB"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  <w:r w:rsidR="00CD75CB" w:rsidRPr="00AF54BC">
                <w:t xml:space="preserve"> von </w:t>
              </w:r>
              <w:r w:rsidR="00CD75CB">
                <w:rPr>
                  <w:noProof/>
                </w:rPr>
                <w:fldChar w:fldCharType="begin"/>
              </w:r>
              <w:r w:rsidR="00CD75CB">
                <w:rPr>
                  <w:noProof/>
                </w:rPr>
                <w:instrText xml:space="preserve"> NUMPAGES  </w:instrText>
              </w:r>
              <w:r w:rsidR="00CD75CB">
                <w:rPr>
                  <w:noProof/>
                </w:rPr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</w:sdtContent>
          </w:sdt>
        </w:p>
      </w:tc>
    </w:tr>
  </w:tbl>
  <w:p w14:paraId="276CB299" w14:textId="77777777" w:rsidR="00CD75CB" w:rsidRPr="007838C2" w:rsidRDefault="00CD75CB" w:rsidP="00F81EED">
    <w:pPr>
      <w:pStyle w:val="Fuzeile"/>
      <w:tabs>
        <w:tab w:val="clear" w:pos="4536"/>
      </w:tabs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2282" w14:textId="77777777" w:rsidR="00F65F7F" w:rsidRDefault="00F65F7F" w:rsidP="00676954">
      <w:pPr>
        <w:spacing w:before="0" w:after="0" w:line="240" w:lineRule="auto"/>
      </w:pPr>
      <w:r>
        <w:separator/>
      </w:r>
    </w:p>
  </w:footnote>
  <w:footnote w:type="continuationSeparator" w:id="0">
    <w:p w14:paraId="5873F0F6" w14:textId="77777777" w:rsidR="00F65F7F" w:rsidRDefault="00F65F7F" w:rsidP="006769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502910265"/>
  <w:bookmarkStart w:id="6" w:name="_Hlk502910266"/>
  <w:p w14:paraId="31E7A846" w14:textId="77777777" w:rsidR="00CD75CB" w:rsidRPr="00A30CAE" w:rsidRDefault="00F65F7F" w:rsidP="007C1888">
    <w:pPr>
      <w:pStyle w:val="Kopfzeile"/>
      <w:pBdr>
        <w:bottom w:val="none" w:sz="0" w:space="0" w:color="auto"/>
      </w:pBdr>
      <w:tabs>
        <w:tab w:val="left" w:pos="2985"/>
      </w:tabs>
      <w:jc w:val="center"/>
      <w:rPr>
        <w:sz w:val="20"/>
      </w:rPr>
    </w:pPr>
    <w:sdt>
      <w:sdtPr>
        <w:rPr>
          <w:sz w:val="20"/>
          <w:lang w:val="en-US"/>
        </w:rPr>
        <w:alias w:val="Comments"/>
        <w:tag w:val="Comments"/>
        <w:id w:val="1734733819"/>
        <w:lock w:val="sdtContentLocked"/>
        <w:placeholder>
          <w:docPart w:val="457A183416F041A782B97F902FE5F8D7"/>
        </w:placeholder>
        <w:dataBinding w:prefixMappings="xmlns:ns0='OhneDoxis.Document' " w:xpath="/ns0:OhneDoxis[1]/ns0:DOC_VSNFD[1]" w:storeItemID="{2F4B216C-0B45-476D-BA10-4C2981396235}"/>
        <w:dropDownList w:lastValue="false">
          <w:listItem w:displayText=" " w:value="false"/>
          <w:listItem w:displayText="VS - NUR FÜR DEN DIENSTGEBRAUCH" w:value="true"/>
        </w:dropDownList>
      </w:sdtPr>
      <w:sdtEndPr/>
      <w:sdtContent>
        <w:r w:rsidR="00CD75CB">
          <w:rPr>
            <w:sz w:val="20"/>
            <w:lang w:val="en-US"/>
          </w:rPr>
          <w:t xml:space="preserve"> </w:t>
        </w:r>
      </w:sdtContent>
    </w:sdt>
  </w:p>
  <w:p w14:paraId="1F2F50E3" w14:textId="236C7408" w:rsidR="00CD75CB" w:rsidRPr="00D35A60" w:rsidRDefault="00F65F7F" w:rsidP="00E16E01">
    <w:pPr>
      <w:pStyle w:val="Kopfzeile"/>
      <w:pBdr>
        <w:bottom w:val="single" w:sz="8" w:space="1" w:color="797979"/>
      </w:pBdr>
    </w:pPr>
    <w:sdt>
      <w:sdtPr>
        <w:rPr>
          <w:sz w:val="20"/>
        </w:rPr>
        <w:alias w:val="Dokumenttitel"/>
        <w:tag w:val="Dokumenttitel"/>
        <w:id w:val="-311096698"/>
        <w:lock w:val="sdtContentLocked"/>
        <w:placeholder>
          <w:docPart w:val="EE9D5016F1C440308AE33DEF618C4A47"/>
        </w:placeholder>
        <w:dataBinding w:prefixMappings="xmlns:ns0='OhneDoxis.Document' " w:xpath="/ns0:OhneDoxis[1]/ns0:DOC_DOKUMENTENTITEL[1]" w:storeItemID="{2F4B216C-0B45-476D-BA10-4C2981396235}"/>
        <w:text/>
      </w:sdtPr>
      <w:sdtEndPr/>
      <w:sdtContent>
        <w:r w:rsidR="0053192E">
          <w:rPr>
            <w:sz w:val="20"/>
          </w:rPr>
          <w:t>Vg-26-002: Technische und berufliche Leistungsfähigkeit</w:t>
        </w:r>
      </w:sdtContent>
    </w:sdt>
    <w:bookmarkEnd w:id="5"/>
    <w:bookmarkEnd w:id="6"/>
    <w:r w:rsidR="00CD75CB" w:rsidRPr="00266A4C"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7CD66E78" wp14:editId="4958EF19">
          <wp:simplePos x="0" y="0"/>
          <mc:AlternateContent>
            <mc:Choice Requires="wp14">
              <wp:positionH relativeFrom="rightMargin">
                <wp14:pctPosHOffset>-142000</wp14:pctPosHOffset>
              </wp:positionH>
            </mc:Choice>
            <mc:Fallback>
              <wp:positionH relativeFrom="page">
                <wp:posOffset>5817870</wp:posOffset>
              </wp:positionH>
            </mc:Fallback>
          </mc:AlternateContent>
          <wp:positionV relativeFrom="paragraph">
            <wp:posOffset>-230505</wp:posOffset>
          </wp:positionV>
          <wp:extent cx="1022400" cy="363600"/>
          <wp:effectExtent l="0" t="0" r="6350" b="0"/>
          <wp:wrapNone/>
          <wp:docPr id="23" name="Google Shape;14;p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oogle Shape;14;p1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6159"/>
                  <a:stretch/>
                </pic:blipFill>
                <pic:spPr bwMode="auto">
                  <a:xfrm>
                    <a:off x="0" y="0"/>
                    <a:ext cx="1022400" cy="3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E00C" w14:textId="77777777" w:rsidR="00CD75CB" w:rsidRPr="001430DE" w:rsidRDefault="00CD75CB" w:rsidP="00F81EED">
    <w:pPr>
      <w:pStyle w:val="Kopfzeile"/>
      <w:jc w:val="center"/>
      <w:rPr>
        <w:lang w:val="en-US"/>
      </w:rPr>
    </w:pPr>
    <w:r w:rsidRPr="0061100E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3D97582" wp14:editId="787DFDD9">
          <wp:simplePos x="0" y="0"/>
          <wp:positionH relativeFrom="column">
            <wp:posOffset>-256264</wp:posOffset>
          </wp:positionH>
          <wp:positionV relativeFrom="paragraph">
            <wp:posOffset>-15488</wp:posOffset>
          </wp:positionV>
          <wp:extent cx="1570990" cy="661035"/>
          <wp:effectExtent l="0" t="0" r="0" b="0"/>
          <wp:wrapNone/>
          <wp:docPr id="13" name="Grafik 5" descr="NOKIA_LOGO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KIA_LOGO_BLU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990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alias w:val="Comments"/>
        <w:id w:val="-2026398773"/>
        <w:placeholder>
          <w:docPart w:val="82311AA6DEEF4E17B31364B34F1661C9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F81EED">
          <w:rPr>
            <w:rStyle w:val="Platzhaltertext"/>
            <w:lang w:val="en-US"/>
          </w:rPr>
          <w:t>[Comments]</w:t>
        </w:r>
      </w:sdtContent>
    </w:sdt>
  </w:p>
  <w:sdt>
    <w:sdtPr>
      <w:alias w:val="Dokumenttitel"/>
      <w:tag w:val="Dokumenttitel"/>
      <w:id w:val="341209845"/>
      <w:lock w:val="contentLocked"/>
      <w:placeholder>
        <w:docPart w:val="5D4182E154AC4550A311FC2906FEA37D"/>
      </w:placeholder>
      <w:showingPlcHdr/>
      <w:dataBinding w:prefixMappings="xmlns:ns0='DX4.Document' " w:xpath="/ns0:DoxisDefaultTemplate[1]/ns0:DOC_DOKUMENTENTITEL[1]" w:storeItemID="{FF097739-7B5F-4FE3-A48B-79F2018F9CDB}"/>
      <w:text/>
    </w:sdtPr>
    <w:sdtEndPr/>
    <w:sdtContent>
      <w:p w14:paraId="3D2AD918" w14:textId="77777777" w:rsidR="00CD75CB" w:rsidRPr="00F81EED" w:rsidRDefault="00CD75CB" w:rsidP="00F81EED">
        <w:pPr>
          <w:pStyle w:val="Kopfzeile"/>
          <w:jc w:val="right"/>
          <w:rPr>
            <w:lang w:val="en-US"/>
          </w:rPr>
        </w:pPr>
        <w:r w:rsidRPr="008A06F7">
          <w:rPr>
            <w:rStyle w:val="Platzhaltertext"/>
            <w:rFonts w:eastAsia="SimSun"/>
            <w:lang w:val="en-US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740"/>
    <w:multiLevelType w:val="multilevel"/>
    <w:tmpl w:val="2AA671CC"/>
    <w:styleLink w:val="NummerierungUeberschriften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993CBC"/>
    <w:multiLevelType w:val="multilevel"/>
    <w:tmpl w:val="3A568444"/>
    <w:styleLink w:val="Listenvorlageunnummeriertenormal"/>
    <w:lvl w:ilvl="0">
      <w:start w:val="1"/>
      <w:numFmt w:val="bullet"/>
      <w:pStyle w:val="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eunnummeriert2Stufe"/>
      <w:lvlText w:val="o"/>
      <w:lvlJc w:val="left"/>
      <w:pPr>
        <w:ind w:left="357" w:firstLine="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eunnummeriert3Stufe"/>
      <w:lvlText w:val="-"/>
      <w:lvlJc w:val="left"/>
      <w:pPr>
        <w:ind w:left="1083" w:hanging="363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A90822"/>
    <w:multiLevelType w:val="hybridMultilevel"/>
    <w:tmpl w:val="7EF27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0F95"/>
    <w:multiLevelType w:val="multilevel"/>
    <w:tmpl w:val="73FAC288"/>
    <w:styleLink w:val="ListenvorlageunnummeriertTabelle"/>
    <w:lvl w:ilvl="0">
      <w:start w:val="1"/>
      <w:numFmt w:val="bullet"/>
      <w:pStyle w:val="Tabellen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Tabellenlisteunnummeriert2Stufe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Tabellenlisteunnummeriert3Stufe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6A33CC"/>
    <w:multiLevelType w:val="multilevel"/>
    <w:tmpl w:val="3A568444"/>
    <w:numStyleLink w:val="Listenvorlageunnummeriertenormal"/>
  </w:abstractNum>
  <w:abstractNum w:abstractNumId="5" w15:restartNumberingAfterBreak="0">
    <w:nsid w:val="1819398C"/>
    <w:multiLevelType w:val="multilevel"/>
    <w:tmpl w:val="5DAAD5D8"/>
    <w:styleLink w:val="NummerierungAnhang"/>
    <w:lvl w:ilvl="0">
      <w:start w:val="1"/>
      <w:numFmt w:val="upperLetter"/>
      <w:pStyle w:val="Anhang1"/>
      <w:lvlText w:val="%1."/>
      <w:lvlJc w:val="left"/>
      <w:pPr>
        <w:ind w:left="578" w:hanging="578"/>
      </w:pPr>
      <w:rPr>
        <w:rFonts w:ascii="Calibri" w:hAnsi="Calibri" w:hint="default"/>
        <w:color w:val="797979"/>
        <w:sz w:val="32"/>
      </w:rPr>
    </w:lvl>
    <w:lvl w:ilvl="1">
      <w:start w:val="1"/>
      <w:numFmt w:val="decimal"/>
      <w:pStyle w:val="Anhang2"/>
      <w:lvlText w:val="%1.%2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2">
      <w:start w:val="1"/>
      <w:numFmt w:val="decimal"/>
      <w:pStyle w:val="Anhang3"/>
      <w:lvlText w:val="%1.%2.%3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EE3277"/>
    <w:multiLevelType w:val="hybridMultilevel"/>
    <w:tmpl w:val="538207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357AA"/>
    <w:multiLevelType w:val="multilevel"/>
    <w:tmpl w:val="A126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16B53"/>
    <w:multiLevelType w:val="multilevel"/>
    <w:tmpl w:val="3AF6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520F89"/>
    <w:multiLevelType w:val="multilevel"/>
    <w:tmpl w:val="458211E4"/>
    <w:lvl w:ilvl="0">
      <w:start w:val="1"/>
      <w:numFmt w:val="decimal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AA1169"/>
    <w:multiLevelType w:val="multilevel"/>
    <w:tmpl w:val="A406EC18"/>
    <w:styleLink w:val="ListenvorlagenummeriertTabelle"/>
    <w:lvl w:ilvl="0">
      <w:start w:val="1"/>
      <w:numFmt w:val="decimal"/>
      <w:pStyle w:val="Tabellenlistenummeriert1Stuf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Tabellenlistenummeriert2Stufe"/>
      <w:lvlText w:val="%2)"/>
      <w:lvlJc w:val="left"/>
      <w:pPr>
        <w:tabs>
          <w:tab w:val="num" w:pos="1077"/>
        </w:tabs>
        <w:ind w:left="714" w:hanging="357"/>
      </w:pPr>
      <w:rPr>
        <w:rFonts w:hint="default"/>
      </w:rPr>
    </w:lvl>
    <w:lvl w:ilvl="2">
      <w:start w:val="1"/>
      <w:numFmt w:val="lowerRoman"/>
      <w:pStyle w:val="Tabellenlistenummeriert3Stufe"/>
      <w:lvlText w:val="%3)"/>
      <w:lvlJc w:val="left"/>
      <w:pPr>
        <w:ind w:left="1077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172F46"/>
    <w:multiLevelType w:val="multilevel"/>
    <w:tmpl w:val="82FC8BAE"/>
    <w:styleLink w:val="Listenvorlagenummeriertnormal"/>
    <w:lvl w:ilvl="0">
      <w:start w:val="1"/>
      <w:numFmt w:val="decimal"/>
      <w:pStyle w:val="Listenummeriert1Stufe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lowerLetter"/>
      <w:pStyle w:val="Listenummeriert2Stufe"/>
      <w:lvlText w:val="%2)"/>
      <w:lvlJc w:val="left"/>
      <w:pPr>
        <w:ind w:left="357" w:firstLine="3"/>
      </w:pPr>
      <w:rPr>
        <w:rFonts w:ascii="Nokia Pure Text Light" w:hAnsi="Nokia Pure Text Light" w:hint="default"/>
        <w:sz w:val="22"/>
      </w:rPr>
    </w:lvl>
    <w:lvl w:ilvl="2">
      <w:start w:val="1"/>
      <w:numFmt w:val="lowerRoman"/>
      <w:pStyle w:val="Listenummeriert3Stufe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21E6A59"/>
    <w:multiLevelType w:val="multilevel"/>
    <w:tmpl w:val="73FAC288"/>
    <w:numStyleLink w:val="ListenvorlageunnummeriertTabelle"/>
  </w:abstractNum>
  <w:abstractNum w:abstractNumId="13" w15:restartNumberingAfterBreak="0">
    <w:nsid w:val="34A97251"/>
    <w:multiLevelType w:val="hybridMultilevel"/>
    <w:tmpl w:val="9CFE52C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F753B4"/>
    <w:multiLevelType w:val="multilevel"/>
    <w:tmpl w:val="2E5609B6"/>
    <w:styleLink w:val="Nummerierungsvorlageberschriften"/>
    <w:lvl w:ilvl="0">
      <w:start w:val="1"/>
      <w:numFmt w:val="decimal"/>
      <w:pStyle w:val="berschrift1"/>
      <w:lvlText w:val="%1"/>
      <w:lvlJc w:val="left"/>
      <w:pPr>
        <w:ind w:left="714" w:hanging="714"/>
      </w:pPr>
      <w:rPr>
        <w:rFonts w:ascii="Calibri" w:hAnsi="Calibri" w:hint="default"/>
        <w:color w:val="878787"/>
        <w:sz w:val="44"/>
      </w:rPr>
    </w:lvl>
    <w:lvl w:ilvl="1">
      <w:start w:val="1"/>
      <w:numFmt w:val="decimal"/>
      <w:pStyle w:val="berschrift2"/>
      <w:lvlText w:val="%1.%2"/>
      <w:lvlJc w:val="left"/>
      <w:pPr>
        <w:ind w:left="714" w:hanging="714"/>
      </w:pPr>
      <w:rPr>
        <w:rFonts w:ascii="Calibri" w:hAnsi="Calibri" w:hint="default"/>
        <w:color w:val="878787"/>
        <w:sz w:val="32"/>
      </w:rPr>
    </w:lvl>
    <w:lvl w:ilvl="2">
      <w:start w:val="1"/>
      <w:numFmt w:val="decimal"/>
      <w:pStyle w:val="berschrift3"/>
      <w:lvlText w:val="%1.%2.%3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4">
      <w:start w:val="1"/>
      <w:numFmt w:val="decimal"/>
      <w:pStyle w:val="berschrift5"/>
      <w:lvlText w:val="%1.%2.%3.%4.%5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ind w:left="714" w:hanging="714"/>
      </w:pPr>
      <w:rPr>
        <w:rFonts w:ascii="Calibri" w:hAnsi="Calibri" w:hint="default"/>
        <w:color w:val="878787"/>
      </w:rPr>
    </w:lvl>
    <w:lvl w:ilvl="6">
      <w:start w:val="1"/>
      <w:numFmt w:val="decimal"/>
      <w:pStyle w:val="berschrift7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9."/>
      <w:lvlJc w:val="left"/>
      <w:pPr>
        <w:ind w:left="714" w:hanging="714"/>
      </w:pPr>
      <w:rPr>
        <w:rFonts w:hint="default"/>
      </w:rPr>
    </w:lvl>
  </w:abstractNum>
  <w:abstractNum w:abstractNumId="15" w15:restartNumberingAfterBreak="0">
    <w:nsid w:val="3B125052"/>
    <w:multiLevelType w:val="multilevel"/>
    <w:tmpl w:val="333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7F495C"/>
    <w:multiLevelType w:val="hybridMultilevel"/>
    <w:tmpl w:val="24E244F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3A35EB"/>
    <w:multiLevelType w:val="multilevel"/>
    <w:tmpl w:val="5DAAD5D8"/>
    <w:numStyleLink w:val="NummerierungAnhang"/>
  </w:abstractNum>
  <w:abstractNum w:abstractNumId="18" w15:restartNumberingAfterBreak="0">
    <w:nsid w:val="4EC94270"/>
    <w:multiLevelType w:val="hybridMultilevel"/>
    <w:tmpl w:val="0ADABA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176524"/>
    <w:multiLevelType w:val="hybridMultilevel"/>
    <w:tmpl w:val="B43CE4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43C18"/>
    <w:multiLevelType w:val="multilevel"/>
    <w:tmpl w:val="10DC3196"/>
    <w:styleLink w:val="Formatvorlage1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21" w15:restartNumberingAfterBreak="0">
    <w:nsid w:val="641E13BD"/>
    <w:multiLevelType w:val="hybridMultilevel"/>
    <w:tmpl w:val="BCB04C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41F37"/>
    <w:multiLevelType w:val="multilevel"/>
    <w:tmpl w:val="2A8CB024"/>
    <w:lvl w:ilvl="0">
      <w:start w:val="1"/>
      <w:numFmt w:val="upperRoman"/>
      <w:pStyle w:val="Dok-Info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23" w15:restartNumberingAfterBreak="0">
    <w:nsid w:val="681A7D06"/>
    <w:multiLevelType w:val="multilevel"/>
    <w:tmpl w:val="23B40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D24B2"/>
    <w:multiLevelType w:val="hybridMultilevel"/>
    <w:tmpl w:val="ACE0AA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0D7A22"/>
    <w:multiLevelType w:val="multilevel"/>
    <w:tmpl w:val="5C22D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6B738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1088702">
    <w:abstractNumId w:val="0"/>
  </w:num>
  <w:num w:numId="2" w16cid:durableId="563956583">
    <w:abstractNumId w:val="14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3" w16cid:durableId="2003122608">
    <w:abstractNumId w:val="5"/>
  </w:num>
  <w:num w:numId="4" w16cid:durableId="385301577">
    <w:abstractNumId w:val="1"/>
  </w:num>
  <w:num w:numId="5" w16cid:durableId="238491993">
    <w:abstractNumId w:val="3"/>
  </w:num>
  <w:num w:numId="6" w16cid:durableId="503476866">
    <w:abstractNumId w:val="11"/>
    <w:lvlOverride w:ilvl="0"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" w16cid:durableId="113526979">
    <w:abstractNumId w:val="10"/>
  </w:num>
  <w:num w:numId="8" w16cid:durableId="1436365582">
    <w:abstractNumId w:val="20"/>
  </w:num>
  <w:num w:numId="9" w16cid:durableId="812332568">
    <w:abstractNumId w:val="22"/>
  </w:num>
  <w:num w:numId="10" w16cid:durableId="56781833">
    <w:abstractNumId w:val="17"/>
    <w:lvlOverride w:ilvl="0">
      <w:lvl w:ilvl="0">
        <w:start w:val="1"/>
        <w:numFmt w:val="upperLetter"/>
        <w:pStyle w:val="Anhang1"/>
        <w:lvlText w:val="%1."/>
        <w:lvlJc w:val="left"/>
        <w:pPr>
          <w:ind w:left="578" w:hanging="578"/>
        </w:pPr>
        <w:rPr>
          <w:rFonts w:ascii="Calibri" w:hAnsi="Calibri" w:hint="default"/>
          <w:color w:val="000000" w:themeColor="text1"/>
          <w:sz w:val="32"/>
        </w:rPr>
      </w:lvl>
    </w:lvlOverride>
    <w:lvlOverride w:ilvl="1">
      <w:lvl w:ilvl="1">
        <w:start w:val="1"/>
        <w:numFmt w:val="decimal"/>
        <w:pStyle w:val="Anhang2"/>
        <w:lvlText w:val="%1.%2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</w:num>
  <w:num w:numId="11" w16cid:durableId="1366713801">
    <w:abstractNumId w:val="4"/>
  </w:num>
  <w:num w:numId="12" w16cid:durableId="746802184">
    <w:abstractNumId w:val="12"/>
  </w:num>
  <w:num w:numId="13" w16cid:durableId="509294939">
    <w:abstractNumId w:val="14"/>
  </w:num>
  <w:num w:numId="14" w16cid:durableId="499125964">
    <w:abstractNumId w:val="18"/>
  </w:num>
  <w:num w:numId="15" w16cid:durableId="1928616618">
    <w:abstractNumId w:val="24"/>
  </w:num>
  <w:num w:numId="16" w16cid:durableId="403256844">
    <w:abstractNumId w:val="14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7" w16cid:durableId="395862461">
    <w:abstractNumId w:val="14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8" w16cid:durableId="838471837">
    <w:abstractNumId w:val="6"/>
  </w:num>
  <w:num w:numId="19" w16cid:durableId="866604335">
    <w:abstractNumId w:val="16"/>
  </w:num>
  <w:num w:numId="20" w16cid:durableId="2035838630">
    <w:abstractNumId w:val="11"/>
    <w:lvlOverride w:ilvl="0">
      <w:startOverride w:val="1"/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startOverride w:val="1"/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1" w16cid:durableId="1236941653">
    <w:abstractNumId w:val="21"/>
  </w:num>
  <w:num w:numId="22" w16cid:durableId="1127702277">
    <w:abstractNumId w:val="26"/>
  </w:num>
  <w:num w:numId="23" w16cid:durableId="686299576">
    <w:abstractNumId w:val="19"/>
  </w:num>
  <w:num w:numId="24" w16cid:durableId="69886000">
    <w:abstractNumId w:val="11"/>
  </w:num>
  <w:num w:numId="25" w16cid:durableId="1284993476">
    <w:abstractNumId w:val="14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26" w16cid:durableId="1143546660">
    <w:abstractNumId w:val="14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27" w16cid:durableId="1152794138">
    <w:abstractNumId w:val="13"/>
  </w:num>
  <w:num w:numId="28" w16cid:durableId="872570336">
    <w:abstractNumId w:val="9"/>
  </w:num>
  <w:num w:numId="29" w16cid:durableId="885799449">
    <w:abstractNumId w:val="7"/>
  </w:num>
  <w:num w:numId="30" w16cid:durableId="616764562">
    <w:abstractNumId w:val="8"/>
  </w:num>
  <w:num w:numId="31" w16cid:durableId="879976251">
    <w:abstractNumId w:val="25"/>
  </w:num>
  <w:num w:numId="32" w16cid:durableId="1336955787">
    <w:abstractNumId w:val="15"/>
  </w:num>
  <w:num w:numId="33" w16cid:durableId="474227973">
    <w:abstractNumId w:val="23"/>
  </w:num>
  <w:num w:numId="34" w16cid:durableId="160368317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o2vnSuja6y143YCyxkzjtOn6rrH0/VkXp3jEpF+6L2Qk++aWMnOhj55w/Ka/m8Rs+AcSjSas9uycktuJu0z4w==" w:salt="wiM7sSag6cfX/xhKxMxu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F6E"/>
    <w:rsid w:val="0000059B"/>
    <w:rsid w:val="00001538"/>
    <w:rsid w:val="00002ABE"/>
    <w:rsid w:val="00003EAE"/>
    <w:rsid w:val="00003F22"/>
    <w:rsid w:val="000064BC"/>
    <w:rsid w:val="0000797D"/>
    <w:rsid w:val="00010AC8"/>
    <w:rsid w:val="00011962"/>
    <w:rsid w:val="00012CC1"/>
    <w:rsid w:val="000135F8"/>
    <w:rsid w:val="000147D8"/>
    <w:rsid w:val="00014C5A"/>
    <w:rsid w:val="00020BD3"/>
    <w:rsid w:val="00022A9A"/>
    <w:rsid w:val="00023D4F"/>
    <w:rsid w:val="00026394"/>
    <w:rsid w:val="000275DD"/>
    <w:rsid w:val="00030E2D"/>
    <w:rsid w:val="00034FFF"/>
    <w:rsid w:val="000419C3"/>
    <w:rsid w:val="000426AB"/>
    <w:rsid w:val="00051868"/>
    <w:rsid w:val="00052648"/>
    <w:rsid w:val="00054D2E"/>
    <w:rsid w:val="00055826"/>
    <w:rsid w:val="00055D07"/>
    <w:rsid w:val="000604BC"/>
    <w:rsid w:val="00061E12"/>
    <w:rsid w:val="00067087"/>
    <w:rsid w:val="0006708E"/>
    <w:rsid w:val="000711E0"/>
    <w:rsid w:val="000732C4"/>
    <w:rsid w:val="0007508E"/>
    <w:rsid w:val="00077598"/>
    <w:rsid w:val="000804D3"/>
    <w:rsid w:val="00080E4F"/>
    <w:rsid w:val="00081B71"/>
    <w:rsid w:val="0008276C"/>
    <w:rsid w:val="00083FE6"/>
    <w:rsid w:val="00084FE7"/>
    <w:rsid w:val="00087948"/>
    <w:rsid w:val="0009056C"/>
    <w:rsid w:val="00091281"/>
    <w:rsid w:val="00092675"/>
    <w:rsid w:val="000931FB"/>
    <w:rsid w:val="0009474C"/>
    <w:rsid w:val="00096972"/>
    <w:rsid w:val="000A08CD"/>
    <w:rsid w:val="000B2B02"/>
    <w:rsid w:val="000B4CED"/>
    <w:rsid w:val="000B52B0"/>
    <w:rsid w:val="000B6234"/>
    <w:rsid w:val="000B7DE8"/>
    <w:rsid w:val="000C0168"/>
    <w:rsid w:val="000C131D"/>
    <w:rsid w:val="000C2624"/>
    <w:rsid w:val="000C4B33"/>
    <w:rsid w:val="000C7139"/>
    <w:rsid w:val="000C76F0"/>
    <w:rsid w:val="000C79B4"/>
    <w:rsid w:val="000D294B"/>
    <w:rsid w:val="000D30D3"/>
    <w:rsid w:val="000D67E1"/>
    <w:rsid w:val="000E2878"/>
    <w:rsid w:val="000E687A"/>
    <w:rsid w:val="000F6D6C"/>
    <w:rsid w:val="00100A8B"/>
    <w:rsid w:val="00101DF9"/>
    <w:rsid w:val="00112F48"/>
    <w:rsid w:val="00121B02"/>
    <w:rsid w:val="00124E8E"/>
    <w:rsid w:val="00125B75"/>
    <w:rsid w:val="00125B81"/>
    <w:rsid w:val="00125F5D"/>
    <w:rsid w:val="00131AF2"/>
    <w:rsid w:val="00133600"/>
    <w:rsid w:val="00134122"/>
    <w:rsid w:val="0013486E"/>
    <w:rsid w:val="00135D6B"/>
    <w:rsid w:val="00141170"/>
    <w:rsid w:val="00141B3C"/>
    <w:rsid w:val="00141F4A"/>
    <w:rsid w:val="001430DE"/>
    <w:rsid w:val="00143EFC"/>
    <w:rsid w:val="00145882"/>
    <w:rsid w:val="00145F52"/>
    <w:rsid w:val="001479A4"/>
    <w:rsid w:val="00147D5B"/>
    <w:rsid w:val="00152ED5"/>
    <w:rsid w:val="00164ED3"/>
    <w:rsid w:val="0016604F"/>
    <w:rsid w:val="00171234"/>
    <w:rsid w:val="00172CD9"/>
    <w:rsid w:val="001764CB"/>
    <w:rsid w:val="00181A68"/>
    <w:rsid w:val="0018397A"/>
    <w:rsid w:val="00184706"/>
    <w:rsid w:val="00184915"/>
    <w:rsid w:val="00185A2F"/>
    <w:rsid w:val="001905CC"/>
    <w:rsid w:val="00191D31"/>
    <w:rsid w:val="00193103"/>
    <w:rsid w:val="00195BBD"/>
    <w:rsid w:val="001A25BC"/>
    <w:rsid w:val="001A4D1D"/>
    <w:rsid w:val="001B08E5"/>
    <w:rsid w:val="001B670D"/>
    <w:rsid w:val="001C1032"/>
    <w:rsid w:val="001C3292"/>
    <w:rsid w:val="001C3BAB"/>
    <w:rsid w:val="001C3F3A"/>
    <w:rsid w:val="001C46CC"/>
    <w:rsid w:val="001D212C"/>
    <w:rsid w:val="001D589F"/>
    <w:rsid w:val="001E08E5"/>
    <w:rsid w:val="001E44A2"/>
    <w:rsid w:val="001E6EE4"/>
    <w:rsid w:val="001F240E"/>
    <w:rsid w:val="001F2656"/>
    <w:rsid w:val="001F2A44"/>
    <w:rsid w:val="001F4B03"/>
    <w:rsid w:val="001F62FB"/>
    <w:rsid w:val="001F7E56"/>
    <w:rsid w:val="002012F0"/>
    <w:rsid w:val="0020284D"/>
    <w:rsid w:val="002040AE"/>
    <w:rsid w:val="002051B4"/>
    <w:rsid w:val="00206536"/>
    <w:rsid w:val="00210178"/>
    <w:rsid w:val="00211123"/>
    <w:rsid w:val="00214197"/>
    <w:rsid w:val="00220765"/>
    <w:rsid w:val="00223A08"/>
    <w:rsid w:val="0022723C"/>
    <w:rsid w:val="00227C4B"/>
    <w:rsid w:val="00230008"/>
    <w:rsid w:val="0023058A"/>
    <w:rsid w:val="002308CB"/>
    <w:rsid w:val="00230D70"/>
    <w:rsid w:val="002334DA"/>
    <w:rsid w:val="00236860"/>
    <w:rsid w:val="00242F8E"/>
    <w:rsid w:val="002434A5"/>
    <w:rsid w:val="00257756"/>
    <w:rsid w:val="00257C57"/>
    <w:rsid w:val="00262F30"/>
    <w:rsid w:val="0026440E"/>
    <w:rsid w:val="00264682"/>
    <w:rsid w:val="00264909"/>
    <w:rsid w:val="002652A1"/>
    <w:rsid w:val="00266555"/>
    <w:rsid w:val="00267391"/>
    <w:rsid w:val="00270643"/>
    <w:rsid w:val="00270E6E"/>
    <w:rsid w:val="00271ADB"/>
    <w:rsid w:val="0027216A"/>
    <w:rsid w:val="00277102"/>
    <w:rsid w:val="00277A2B"/>
    <w:rsid w:val="00280481"/>
    <w:rsid w:val="0028290F"/>
    <w:rsid w:val="00283172"/>
    <w:rsid w:val="0028353B"/>
    <w:rsid w:val="00285F36"/>
    <w:rsid w:val="00287112"/>
    <w:rsid w:val="00287696"/>
    <w:rsid w:val="002921B3"/>
    <w:rsid w:val="00293263"/>
    <w:rsid w:val="0029431A"/>
    <w:rsid w:val="00296447"/>
    <w:rsid w:val="00296F85"/>
    <w:rsid w:val="002A0441"/>
    <w:rsid w:val="002A1945"/>
    <w:rsid w:val="002A3E78"/>
    <w:rsid w:val="002A5957"/>
    <w:rsid w:val="002B0D81"/>
    <w:rsid w:val="002B20A6"/>
    <w:rsid w:val="002B2F13"/>
    <w:rsid w:val="002B4326"/>
    <w:rsid w:val="002C266D"/>
    <w:rsid w:val="002C6942"/>
    <w:rsid w:val="002D0338"/>
    <w:rsid w:val="002D22A2"/>
    <w:rsid w:val="002D3A75"/>
    <w:rsid w:val="002D3BFB"/>
    <w:rsid w:val="002D5C22"/>
    <w:rsid w:val="002E4E8E"/>
    <w:rsid w:val="002E6506"/>
    <w:rsid w:val="002F1F2B"/>
    <w:rsid w:val="002F4091"/>
    <w:rsid w:val="002F41F6"/>
    <w:rsid w:val="002F5A94"/>
    <w:rsid w:val="00300885"/>
    <w:rsid w:val="00300E43"/>
    <w:rsid w:val="00303ED9"/>
    <w:rsid w:val="0030411E"/>
    <w:rsid w:val="003052A2"/>
    <w:rsid w:val="00306F2B"/>
    <w:rsid w:val="00311789"/>
    <w:rsid w:val="0032013D"/>
    <w:rsid w:val="00320F67"/>
    <w:rsid w:val="00322489"/>
    <w:rsid w:val="0032378E"/>
    <w:rsid w:val="00324D54"/>
    <w:rsid w:val="0032584F"/>
    <w:rsid w:val="0032758E"/>
    <w:rsid w:val="00332689"/>
    <w:rsid w:val="00333E13"/>
    <w:rsid w:val="003364BB"/>
    <w:rsid w:val="0033691A"/>
    <w:rsid w:val="00340495"/>
    <w:rsid w:val="003427B7"/>
    <w:rsid w:val="00342F65"/>
    <w:rsid w:val="003430BD"/>
    <w:rsid w:val="003441B2"/>
    <w:rsid w:val="003447C3"/>
    <w:rsid w:val="003519E2"/>
    <w:rsid w:val="00351B80"/>
    <w:rsid w:val="00353D24"/>
    <w:rsid w:val="0035440F"/>
    <w:rsid w:val="003548D2"/>
    <w:rsid w:val="0036187F"/>
    <w:rsid w:val="00361F4F"/>
    <w:rsid w:val="00367DC5"/>
    <w:rsid w:val="00371835"/>
    <w:rsid w:val="00372980"/>
    <w:rsid w:val="00374712"/>
    <w:rsid w:val="00374907"/>
    <w:rsid w:val="00377D4B"/>
    <w:rsid w:val="003804C9"/>
    <w:rsid w:val="00382FDB"/>
    <w:rsid w:val="00382FEF"/>
    <w:rsid w:val="003850F7"/>
    <w:rsid w:val="0038631D"/>
    <w:rsid w:val="00386D31"/>
    <w:rsid w:val="0038769A"/>
    <w:rsid w:val="003879BC"/>
    <w:rsid w:val="00391832"/>
    <w:rsid w:val="0039383E"/>
    <w:rsid w:val="003940A2"/>
    <w:rsid w:val="0039618B"/>
    <w:rsid w:val="00396CE7"/>
    <w:rsid w:val="00396D60"/>
    <w:rsid w:val="003A3D12"/>
    <w:rsid w:val="003A4CF3"/>
    <w:rsid w:val="003A61A0"/>
    <w:rsid w:val="003A6BA0"/>
    <w:rsid w:val="003A6DFE"/>
    <w:rsid w:val="003A746B"/>
    <w:rsid w:val="003A7D4C"/>
    <w:rsid w:val="003B1D48"/>
    <w:rsid w:val="003B2032"/>
    <w:rsid w:val="003B350B"/>
    <w:rsid w:val="003B432F"/>
    <w:rsid w:val="003B4BEE"/>
    <w:rsid w:val="003B4D9E"/>
    <w:rsid w:val="003B6245"/>
    <w:rsid w:val="003C47AC"/>
    <w:rsid w:val="003C4D97"/>
    <w:rsid w:val="003C5800"/>
    <w:rsid w:val="003C5CE1"/>
    <w:rsid w:val="003C73BB"/>
    <w:rsid w:val="003C7E5C"/>
    <w:rsid w:val="003D1C63"/>
    <w:rsid w:val="003D3B44"/>
    <w:rsid w:val="003D5963"/>
    <w:rsid w:val="003D7078"/>
    <w:rsid w:val="003D7E09"/>
    <w:rsid w:val="003E34BA"/>
    <w:rsid w:val="003E4322"/>
    <w:rsid w:val="003E6021"/>
    <w:rsid w:val="003E7D8C"/>
    <w:rsid w:val="003F05A8"/>
    <w:rsid w:val="003F2F2E"/>
    <w:rsid w:val="003F387B"/>
    <w:rsid w:val="003F4073"/>
    <w:rsid w:val="003F486D"/>
    <w:rsid w:val="00400A3A"/>
    <w:rsid w:val="00402256"/>
    <w:rsid w:val="00402329"/>
    <w:rsid w:val="0040423E"/>
    <w:rsid w:val="00404FF9"/>
    <w:rsid w:val="00406E0C"/>
    <w:rsid w:val="00406E26"/>
    <w:rsid w:val="00410B72"/>
    <w:rsid w:val="004115CC"/>
    <w:rsid w:val="00411E17"/>
    <w:rsid w:val="0041278F"/>
    <w:rsid w:val="00420A8C"/>
    <w:rsid w:val="004211E0"/>
    <w:rsid w:val="0042303B"/>
    <w:rsid w:val="00423290"/>
    <w:rsid w:val="00423983"/>
    <w:rsid w:val="00423BE6"/>
    <w:rsid w:val="00424EA0"/>
    <w:rsid w:val="004309C3"/>
    <w:rsid w:val="0043631C"/>
    <w:rsid w:val="00444677"/>
    <w:rsid w:val="004506BB"/>
    <w:rsid w:val="00450D0A"/>
    <w:rsid w:val="00452C87"/>
    <w:rsid w:val="00453049"/>
    <w:rsid w:val="0045518F"/>
    <w:rsid w:val="00461073"/>
    <w:rsid w:val="00463402"/>
    <w:rsid w:val="0046478D"/>
    <w:rsid w:val="00464DA3"/>
    <w:rsid w:val="004662E5"/>
    <w:rsid w:val="00470920"/>
    <w:rsid w:val="0047211F"/>
    <w:rsid w:val="00472BAC"/>
    <w:rsid w:val="0047330A"/>
    <w:rsid w:val="004769AE"/>
    <w:rsid w:val="00480D4A"/>
    <w:rsid w:val="0048270D"/>
    <w:rsid w:val="004870A7"/>
    <w:rsid w:val="0049292D"/>
    <w:rsid w:val="00492937"/>
    <w:rsid w:val="00492E7A"/>
    <w:rsid w:val="00494FDA"/>
    <w:rsid w:val="004950AF"/>
    <w:rsid w:val="0049765F"/>
    <w:rsid w:val="004A15DB"/>
    <w:rsid w:val="004A7B3C"/>
    <w:rsid w:val="004B0C6F"/>
    <w:rsid w:val="004B1A0E"/>
    <w:rsid w:val="004B30B9"/>
    <w:rsid w:val="004B5789"/>
    <w:rsid w:val="004B59D4"/>
    <w:rsid w:val="004B5FE4"/>
    <w:rsid w:val="004B5FFF"/>
    <w:rsid w:val="004B63F9"/>
    <w:rsid w:val="004B72D4"/>
    <w:rsid w:val="004B76BB"/>
    <w:rsid w:val="004C1D67"/>
    <w:rsid w:val="004C4251"/>
    <w:rsid w:val="004C452B"/>
    <w:rsid w:val="004C5534"/>
    <w:rsid w:val="004C6804"/>
    <w:rsid w:val="004C7B44"/>
    <w:rsid w:val="004D13D2"/>
    <w:rsid w:val="004D4E6D"/>
    <w:rsid w:val="004D5A66"/>
    <w:rsid w:val="004E2A27"/>
    <w:rsid w:val="004F2DF7"/>
    <w:rsid w:val="004F39EB"/>
    <w:rsid w:val="004F4E2E"/>
    <w:rsid w:val="004F4FBE"/>
    <w:rsid w:val="00500A79"/>
    <w:rsid w:val="005010C4"/>
    <w:rsid w:val="005017E8"/>
    <w:rsid w:val="00501D04"/>
    <w:rsid w:val="00506845"/>
    <w:rsid w:val="00512FBE"/>
    <w:rsid w:val="00522844"/>
    <w:rsid w:val="00523DC0"/>
    <w:rsid w:val="00523F10"/>
    <w:rsid w:val="00526663"/>
    <w:rsid w:val="005268E0"/>
    <w:rsid w:val="005279BB"/>
    <w:rsid w:val="00527E69"/>
    <w:rsid w:val="00530CF6"/>
    <w:rsid w:val="0053192E"/>
    <w:rsid w:val="00536234"/>
    <w:rsid w:val="00540785"/>
    <w:rsid w:val="00542A0D"/>
    <w:rsid w:val="0054536E"/>
    <w:rsid w:val="00546449"/>
    <w:rsid w:val="00546D42"/>
    <w:rsid w:val="00547586"/>
    <w:rsid w:val="005479CF"/>
    <w:rsid w:val="005504EA"/>
    <w:rsid w:val="00553635"/>
    <w:rsid w:val="0055414D"/>
    <w:rsid w:val="00554F36"/>
    <w:rsid w:val="00556EC5"/>
    <w:rsid w:val="00557B4B"/>
    <w:rsid w:val="00563517"/>
    <w:rsid w:val="00563D72"/>
    <w:rsid w:val="00567838"/>
    <w:rsid w:val="00574482"/>
    <w:rsid w:val="00574F5E"/>
    <w:rsid w:val="0057601F"/>
    <w:rsid w:val="0057735B"/>
    <w:rsid w:val="00577F0A"/>
    <w:rsid w:val="00587441"/>
    <w:rsid w:val="005879EF"/>
    <w:rsid w:val="005901F3"/>
    <w:rsid w:val="00590206"/>
    <w:rsid w:val="005955C6"/>
    <w:rsid w:val="0059729C"/>
    <w:rsid w:val="005976C5"/>
    <w:rsid w:val="005A161C"/>
    <w:rsid w:val="005A2B0E"/>
    <w:rsid w:val="005A2E7B"/>
    <w:rsid w:val="005A3FC7"/>
    <w:rsid w:val="005A67BA"/>
    <w:rsid w:val="005A68DE"/>
    <w:rsid w:val="005A794E"/>
    <w:rsid w:val="005B1D86"/>
    <w:rsid w:val="005B3839"/>
    <w:rsid w:val="005B5741"/>
    <w:rsid w:val="005B6E41"/>
    <w:rsid w:val="005B781D"/>
    <w:rsid w:val="005B7F96"/>
    <w:rsid w:val="005C0B03"/>
    <w:rsid w:val="005C0B4F"/>
    <w:rsid w:val="005C286E"/>
    <w:rsid w:val="005C52C4"/>
    <w:rsid w:val="005C5997"/>
    <w:rsid w:val="005C5A6B"/>
    <w:rsid w:val="005D1E7B"/>
    <w:rsid w:val="005D4A29"/>
    <w:rsid w:val="005D56C1"/>
    <w:rsid w:val="005D7246"/>
    <w:rsid w:val="005D79C5"/>
    <w:rsid w:val="005E1CC0"/>
    <w:rsid w:val="005E1F6E"/>
    <w:rsid w:val="005E2D83"/>
    <w:rsid w:val="005E60AE"/>
    <w:rsid w:val="005E711D"/>
    <w:rsid w:val="005E7C86"/>
    <w:rsid w:val="005F09B2"/>
    <w:rsid w:val="005F41AF"/>
    <w:rsid w:val="005F6C2A"/>
    <w:rsid w:val="0060241B"/>
    <w:rsid w:val="006054E4"/>
    <w:rsid w:val="00611F9A"/>
    <w:rsid w:val="00612FBB"/>
    <w:rsid w:val="006156DA"/>
    <w:rsid w:val="006168DF"/>
    <w:rsid w:val="00623A4C"/>
    <w:rsid w:val="00624ACC"/>
    <w:rsid w:val="00625736"/>
    <w:rsid w:val="0062620E"/>
    <w:rsid w:val="006315AE"/>
    <w:rsid w:val="00634466"/>
    <w:rsid w:val="006350A1"/>
    <w:rsid w:val="00635CAD"/>
    <w:rsid w:val="00636744"/>
    <w:rsid w:val="006368FB"/>
    <w:rsid w:val="006414A7"/>
    <w:rsid w:val="00644C98"/>
    <w:rsid w:val="00644DB8"/>
    <w:rsid w:val="00652046"/>
    <w:rsid w:val="00652A5C"/>
    <w:rsid w:val="00653996"/>
    <w:rsid w:val="00653C2C"/>
    <w:rsid w:val="006545A2"/>
    <w:rsid w:val="00654900"/>
    <w:rsid w:val="00654A8B"/>
    <w:rsid w:val="00655BFD"/>
    <w:rsid w:val="0066082E"/>
    <w:rsid w:val="006619BC"/>
    <w:rsid w:val="00661B77"/>
    <w:rsid w:val="00664456"/>
    <w:rsid w:val="00665D5F"/>
    <w:rsid w:val="00667308"/>
    <w:rsid w:val="00670D79"/>
    <w:rsid w:val="00672F4D"/>
    <w:rsid w:val="00673DB8"/>
    <w:rsid w:val="0067447D"/>
    <w:rsid w:val="00676954"/>
    <w:rsid w:val="00681827"/>
    <w:rsid w:val="00682E04"/>
    <w:rsid w:val="00683191"/>
    <w:rsid w:val="006876C8"/>
    <w:rsid w:val="006876F2"/>
    <w:rsid w:val="00687DAE"/>
    <w:rsid w:val="0069050F"/>
    <w:rsid w:val="00693AC4"/>
    <w:rsid w:val="006941B4"/>
    <w:rsid w:val="00695A2D"/>
    <w:rsid w:val="00695A30"/>
    <w:rsid w:val="006A0459"/>
    <w:rsid w:val="006A2B45"/>
    <w:rsid w:val="006A2EAB"/>
    <w:rsid w:val="006A4294"/>
    <w:rsid w:val="006A42DA"/>
    <w:rsid w:val="006A45A7"/>
    <w:rsid w:val="006A4DE5"/>
    <w:rsid w:val="006B38C2"/>
    <w:rsid w:val="006B39FE"/>
    <w:rsid w:val="006B6A9E"/>
    <w:rsid w:val="006C407B"/>
    <w:rsid w:val="006C5A3B"/>
    <w:rsid w:val="006D1690"/>
    <w:rsid w:val="006D2769"/>
    <w:rsid w:val="006D34F4"/>
    <w:rsid w:val="006D36E1"/>
    <w:rsid w:val="006D4794"/>
    <w:rsid w:val="006D6798"/>
    <w:rsid w:val="006E0C40"/>
    <w:rsid w:val="006E2216"/>
    <w:rsid w:val="006E33E1"/>
    <w:rsid w:val="006E48E4"/>
    <w:rsid w:val="006F38CD"/>
    <w:rsid w:val="006F4AFE"/>
    <w:rsid w:val="006F7108"/>
    <w:rsid w:val="007043E8"/>
    <w:rsid w:val="007054A0"/>
    <w:rsid w:val="00710D58"/>
    <w:rsid w:val="0071111B"/>
    <w:rsid w:val="00711E22"/>
    <w:rsid w:val="0071366E"/>
    <w:rsid w:val="00716570"/>
    <w:rsid w:val="00720F78"/>
    <w:rsid w:val="00725FCD"/>
    <w:rsid w:val="00726DA4"/>
    <w:rsid w:val="00726FF0"/>
    <w:rsid w:val="00727098"/>
    <w:rsid w:val="00727A7B"/>
    <w:rsid w:val="007311B2"/>
    <w:rsid w:val="00731FD0"/>
    <w:rsid w:val="007330FA"/>
    <w:rsid w:val="007338FE"/>
    <w:rsid w:val="00733B62"/>
    <w:rsid w:val="00737002"/>
    <w:rsid w:val="0074133F"/>
    <w:rsid w:val="00742582"/>
    <w:rsid w:val="007434EB"/>
    <w:rsid w:val="00744438"/>
    <w:rsid w:val="00745A68"/>
    <w:rsid w:val="00745BC2"/>
    <w:rsid w:val="007472BD"/>
    <w:rsid w:val="00753A8F"/>
    <w:rsid w:val="00757931"/>
    <w:rsid w:val="00761B4A"/>
    <w:rsid w:val="00765051"/>
    <w:rsid w:val="00766983"/>
    <w:rsid w:val="007735C1"/>
    <w:rsid w:val="00773BC1"/>
    <w:rsid w:val="00773FC5"/>
    <w:rsid w:val="007750D9"/>
    <w:rsid w:val="007808FC"/>
    <w:rsid w:val="00790FB3"/>
    <w:rsid w:val="007937D9"/>
    <w:rsid w:val="007961B1"/>
    <w:rsid w:val="00797BA4"/>
    <w:rsid w:val="007A3512"/>
    <w:rsid w:val="007B06C8"/>
    <w:rsid w:val="007B0DE0"/>
    <w:rsid w:val="007B0E9C"/>
    <w:rsid w:val="007B1250"/>
    <w:rsid w:val="007B1E40"/>
    <w:rsid w:val="007B23CB"/>
    <w:rsid w:val="007B5E0E"/>
    <w:rsid w:val="007B63D3"/>
    <w:rsid w:val="007B7BB7"/>
    <w:rsid w:val="007C06DE"/>
    <w:rsid w:val="007C1888"/>
    <w:rsid w:val="007C1C5B"/>
    <w:rsid w:val="007C26D3"/>
    <w:rsid w:val="007C7703"/>
    <w:rsid w:val="007D1136"/>
    <w:rsid w:val="007D1393"/>
    <w:rsid w:val="007E082B"/>
    <w:rsid w:val="007E1841"/>
    <w:rsid w:val="007E69F1"/>
    <w:rsid w:val="007E6ED8"/>
    <w:rsid w:val="007F2812"/>
    <w:rsid w:val="007F35FE"/>
    <w:rsid w:val="007F4428"/>
    <w:rsid w:val="007F5035"/>
    <w:rsid w:val="007F65F9"/>
    <w:rsid w:val="007F78EA"/>
    <w:rsid w:val="008025A7"/>
    <w:rsid w:val="00803F9D"/>
    <w:rsid w:val="00807EA4"/>
    <w:rsid w:val="0081033A"/>
    <w:rsid w:val="00811089"/>
    <w:rsid w:val="00811D15"/>
    <w:rsid w:val="00812C11"/>
    <w:rsid w:val="00814EF7"/>
    <w:rsid w:val="0081534B"/>
    <w:rsid w:val="00816297"/>
    <w:rsid w:val="0081716E"/>
    <w:rsid w:val="008201A5"/>
    <w:rsid w:val="008211B1"/>
    <w:rsid w:val="0082249B"/>
    <w:rsid w:val="008227D6"/>
    <w:rsid w:val="00825059"/>
    <w:rsid w:val="00827922"/>
    <w:rsid w:val="00831C3C"/>
    <w:rsid w:val="008341FC"/>
    <w:rsid w:val="0083467A"/>
    <w:rsid w:val="00834B0D"/>
    <w:rsid w:val="008351F5"/>
    <w:rsid w:val="008357D9"/>
    <w:rsid w:val="00836D97"/>
    <w:rsid w:val="0084169C"/>
    <w:rsid w:val="00843D92"/>
    <w:rsid w:val="0084490B"/>
    <w:rsid w:val="00844D8B"/>
    <w:rsid w:val="00847662"/>
    <w:rsid w:val="008537BD"/>
    <w:rsid w:val="0085785C"/>
    <w:rsid w:val="008578EB"/>
    <w:rsid w:val="00857AE4"/>
    <w:rsid w:val="00861447"/>
    <w:rsid w:val="008628DE"/>
    <w:rsid w:val="00870370"/>
    <w:rsid w:val="008713E8"/>
    <w:rsid w:val="00871A74"/>
    <w:rsid w:val="008721D2"/>
    <w:rsid w:val="00872D40"/>
    <w:rsid w:val="00873BEF"/>
    <w:rsid w:val="008748E6"/>
    <w:rsid w:val="00877DEF"/>
    <w:rsid w:val="00883A15"/>
    <w:rsid w:val="0088422E"/>
    <w:rsid w:val="00884FFC"/>
    <w:rsid w:val="0089041C"/>
    <w:rsid w:val="00891243"/>
    <w:rsid w:val="0089391A"/>
    <w:rsid w:val="00897048"/>
    <w:rsid w:val="00897B12"/>
    <w:rsid w:val="008A201D"/>
    <w:rsid w:val="008A31B3"/>
    <w:rsid w:val="008A4E3C"/>
    <w:rsid w:val="008A4FA1"/>
    <w:rsid w:val="008A598D"/>
    <w:rsid w:val="008A71B4"/>
    <w:rsid w:val="008C3B00"/>
    <w:rsid w:val="008C432E"/>
    <w:rsid w:val="008C6DB2"/>
    <w:rsid w:val="008D4509"/>
    <w:rsid w:val="008D67D2"/>
    <w:rsid w:val="008E2900"/>
    <w:rsid w:val="008E4126"/>
    <w:rsid w:val="008E5B57"/>
    <w:rsid w:val="008E6205"/>
    <w:rsid w:val="008E62C7"/>
    <w:rsid w:val="008E658C"/>
    <w:rsid w:val="008E682C"/>
    <w:rsid w:val="008E7545"/>
    <w:rsid w:val="008F149B"/>
    <w:rsid w:val="008F2C04"/>
    <w:rsid w:val="008F3379"/>
    <w:rsid w:val="008F48E6"/>
    <w:rsid w:val="008F7881"/>
    <w:rsid w:val="00901199"/>
    <w:rsid w:val="00907161"/>
    <w:rsid w:val="009077EA"/>
    <w:rsid w:val="009102D5"/>
    <w:rsid w:val="00911295"/>
    <w:rsid w:val="00912DD1"/>
    <w:rsid w:val="00913497"/>
    <w:rsid w:val="00913EF1"/>
    <w:rsid w:val="009148E2"/>
    <w:rsid w:val="00916731"/>
    <w:rsid w:val="0091696D"/>
    <w:rsid w:val="009211F4"/>
    <w:rsid w:val="009215AC"/>
    <w:rsid w:val="0092299F"/>
    <w:rsid w:val="009248EC"/>
    <w:rsid w:val="00925889"/>
    <w:rsid w:val="00926F7B"/>
    <w:rsid w:val="00927AE3"/>
    <w:rsid w:val="00927DC3"/>
    <w:rsid w:val="00932E9D"/>
    <w:rsid w:val="009405C5"/>
    <w:rsid w:val="00941B44"/>
    <w:rsid w:val="00941F95"/>
    <w:rsid w:val="0094293B"/>
    <w:rsid w:val="00943A42"/>
    <w:rsid w:val="009450E6"/>
    <w:rsid w:val="00945210"/>
    <w:rsid w:val="009477C0"/>
    <w:rsid w:val="00956E8C"/>
    <w:rsid w:val="009579B3"/>
    <w:rsid w:val="00961C6C"/>
    <w:rsid w:val="009640F9"/>
    <w:rsid w:val="00965A85"/>
    <w:rsid w:val="00966C65"/>
    <w:rsid w:val="00966DF8"/>
    <w:rsid w:val="00966EDD"/>
    <w:rsid w:val="00970052"/>
    <w:rsid w:val="00971BD9"/>
    <w:rsid w:val="009722E0"/>
    <w:rsid w:val="00974EFD"/>
    <w:rsid w:val="0098385E"/>
    <w:rsid w:val="009838C8"/>
    <w:rsid w:val="00983DD7"/>
    <w:rsid w:val="00984C7B"/>
    <w:rsid w:val="00985574"/>
    <w:rsid w:val="00985E72"/>
    <w:rsid w:val="009868CA"/>
    <w:rsid w:val="00987041"/>
    <w:rsid w:val="00987A3A"/>
    <w:rsid w:val="00987C95"/>
    <w:rsid w:val="00990A4A"/>
    <w:rsid w:val="00991887"/>
    <w:rsid w:val="009933C1"/>
    <w:rsid w:val="00996169"/>
    <w:rsid w:val="009A563F"/>
    <w:rsid w:val="009B2B9D"/>
    <w:rsid w:val="009B43D0"/>
    <w:rsid w:val="009B5503"/>
    <w:rsid w:val="009C1DB2"/>
    <w:rsid w:val="009C320D"/>
    <w:rsid w:val="009C5F4B"/>
    <w:rsid w:val="009D429B"/>
    <w:rsid w:val="009D4F23"/>
    <w:rsid w:val="009D54D9"/>
    <w:rsid w:val="009E69F1"/>
    <w:rsid w:val="009F00B9"/>
    <w:rsid w:val="009F2612"/>
    <w:rsid w:val="009F26BD"/>
    <w:rsid w:val="009F2A82"/>
    <w:rsid w:val="009F3212"/>
    <w:rsid w:val="00A000C4"/>
    <w:rsid w:val="00A02437"/>
    <w:rsid w:val="00A0292B"/>
    <w:rsid w:val="00A04661"/>
    <w:rsid w:val="00A04AA7"/>
    <w:rsid w:val="00A04C0B"/>
    <w:rsid w:val="00A05615"/>
    <w:rsid w:val="00A0640D"/>
    <w:rsid w:val="00A06904"/>
    <w:rsid w:val="00A11801"/>
    <w:rsid w:val="00A13075"/>
    <w:rsid w:val="00A134EF"/>
    <w:rsid w:val="00A22642"/>
    <w:rsid w:val="00A230A3"/>
    <w:rsid w:val="00A2344A"/>
    <w:rsid w:val="00A24775"/>
    <w:rsid w:val="00A264D8"/>
    <w:rsid w:val="00A26BA0"/>
    <w:rsid w:val="00A27694"/>
    <w:rsid w:val="00A30CAE"/>
    <w:rsid w:val="00A31101"/>
    <w:rsid w:val="00A31B18"/>
    <w:rsid w:val="00A35C34"/>
    <w:rsid w:val="00A364D6"/>
    <w:rsid w:val="00A41F93"/>
    <w:rsid w:val="00A43A93"/>
    <w:rsid w:val="00A473FE"/>
    <w:rsid w:val="00A51968"/>
    <w:rsid w:val="00A51A91"/>
    <w:rsid w:val="00A53FFC"/>
    <w:rsid w:val="00A57510"/>
    <w:rsid w:val="00A634B0"/>
    <w:rsid w:val="00A63742"/>
    <w:rsid w:val="00A64A84"/>
    <w:rsid w:val="00A6630E"/>
    <w:rsid w:val="00A6659C"/>
    <w:rsid w:val="00A6674C"/>
    <w:rsid w:val="00A67314"/>
    <w:rsid w:val="00A67C5C"/>
    <w:rsid w:val="00A7405C"/>
    <w:rsid w:val="00A74A10"/>
    <w:rsid w:val="00A75CDA"/>
    <w:rsid w:val="00A76790"/>
    <w:rsid w:val="00A871CB"/>
    <w:rsid w:val="00A87C96"/>
    <w:rsid w:val="00A915FB"/>
    <w:rsid w:val="00A92498"/>
    <w:rsid w:val="00A9316E"/>
    <w:rsid w:val="00A95CC7"/>
    <w:rsid w:val="00AA07FE"/>
    <w:rsid w:val="00AA1427"/>
    <w:rsid w:val="00AA2366"/>
    <w:rsid w:val="00AA33DD"/>
    <w:rsid w:val="00AA3DA3"/>
    <w:rsid w:val="00AA4ADC"/>
    <w:rsid w:val="00AA6BB4"/>
    <w:rsid w:val="00AB5E27"/>
    <w:rsid w:val="00AC1AD6"/>
    <w:rsid w:val="00AD17B9"/>
    <w:rsid w:val="00AD580C"/>
    <w:rsid w:val="00AD6AFA"/>
    <w:rsid w:val="00AD75EE"/>
    <w:rsid w:val="00AE1852"/>
    <w:rsid w:val="00AE1ADB"/>
    <w:rsid w:val="00AE2953"/>
    <w:rsid w:val="00AF5B19"/>
    <w:rsid w:val="00AF647C"/>
    <w:rsid w:val="00AF67CD"/>
    <w:rsid w:val="00AF71E8"/>
    <w:rsid w:val="00B00278"/>
    <w:rsid w:val="00B05A7C"/>
    <w:rsid w:val="00B078C8"/>
    <w:rsid w:val="00B12CE2"/>
    <w:rsid w:val="00B13213"/>
    <w:rsid w:val="00B13658"/>
    <w:rsid w:val="00B1696F"/>
    <w:rsid w:val="00B23E43"/>
    <w:rsid w:val="00B25253"/>
    <w:rsid w:val="00B254D8"/>
    <w:rsid w:val="00B26602"/>
    <w:rsid w:val="00B31A54"/>
    <w:rsid w:val="00B35060"/>
    <w:rsid w:val="00B350AC"/>
    <w:rsid w:val="00B369C2"/>
    <w:rsid w:val="00B36B1A"/>
    <w:rsid w:val="00B37BC0"/>
    <w:rsid w:val="00B419AB"/>
    <w:rsid w:val="00B44676"/>
    <w:rsid w:val="00B47019"/>
    <w:rsid w:val="00B47B5A"/>
    <w:rsid w:val="00B50463"/>
    <w:rsid w:val="00B55E81"/>
    <w:rsid w:val="00B57BB7"/>
    <w:rsid w:val="00B61DAF"/>
    <w:rsid w:val="00B61FAA"/>
    <w:rsid w:val="00B6221D"/>
    <w:rsid w:val="00B67C7A"/>
    <w:rsid w:val="00B7144F"/>
    <w:rsid w:val="00B77190"/>
    <w:rsid w:val="00B84CD6"/>
    <w:rsid w:val="00B87D6E"/>
    <w:rsid w:val="00B94F98"/>
    <w:rsid w:val="00B96547"/>
    <w:rsid w:val="00B96784"/>
    <w:rsid w:val="00BA066F"/>
    <w:rsid w:val="00BA0FE1"/>
    <w:rsid w:val="00BA4FC6"/>
    <w:rsid w:val="00BA5E36"/>
    <w:rsid w:val="00BB2362"/>
    <w:rsid w:val="00BB413C"/>
    <w:rsid w:val="00BB6209"/>
    <w:rsid w:val="00BC7EBC"/>
    <w:rsid w:val="00BD0B72"/>
    <w:rsid w:val="00BD214C"/>
    <w:rsid w:val="00BD492B"/>
    <w:rsid w:val="00BD6472"/>
    <w:rsid w:val="00BE0ECF"/>
    <w:rsid w:val="00BE4409"/>
    <w:rsid w:val="00BE507C"/>
    <w:rsid w:val="00BE5105"/>
    <w:rsid w:val="00BF2A60"/>
    <w:rsid w:val="00BF4A21"/>
    <w:rsid w:val="00C008A1"/>
    <w:rsid w:val="00C01C5D"/>
    <w:rsid w:val="00C0291A"/>
    <w:rsid w:val="00C03309"/>
    <w:rsid w:val="00C0541F"/>
    <w:rsid w:val="00C11E5F"/>
    <w:rsid w:val="00C11FC2"/>
    <w:rsid w:val="00C161A9"/>
    <w:rsid w:val="00C1620A"/>
    <w:rsid w:val="00C16236"/>
    <w:rsid w:val="00C1628C"/>
    <w:rsid w:val="00C167CA"/>
    <w:rsid w:val="00C16AA8"/>
    <w:rsid w:val="00C16BD8"/>
    <w:rsid w:val="00C221DD"/>
    <w:rsid w:val="00C2381C"/>
    <w:rsid w:val="00C2441C"/>
    <w:rsid w:val="00C24D5C"/>
    <w:rsid w:val="00C36C07"/>
    <w:rsid w:val="00C42310"/>
    <w:rsid w:val="00C44CEF"/>
    <w:rsid w:val="00C4759A"/>
    <w:rsid w:val="00C50A0C"/>
    <w:rsid w:val="00C535CB"/>
    <w:rsid w:val="00C54C55"/>
    <w:rsid w:val="00C5524B"/>
    <w:rsid w:val="00C577AA"/>
    <w:rsid w:val="00C57A69"/>
    <w:rsid w:val="00C60BA1"/>
    <w:rsid w:val="00C628A9"/>
    <w:rsid w:val="00C65F94"/>
    <w:rsid w:val="00C661AE"/>
    <w:rsid w:val="00C66B18"/>
    <w:rsid w:val="00C70333"/>
    <w:rsid w:val="00C7093A"/>
    <w:rsid w:val="00C71431"/>
    <w:rsid w:val="00C72829"/>
    <w:rsid w:val="00C77EEE"/>
    <w:rsid w:val="00C8366B"/>
    <w:rsid w:val="00C874E5"/>
    <w:rsid w:val="00C93FA9"/>
    <w:rsid w:val="00C97116"/>
    <w:rsid w:val="00CA228F"/>
    <w:rsid w:val="00CA4314"/>
    <w:rsid w:val="00CA7281"/>
    <w:rsid w:val="00CA7A52"/>
    <w:rsid w:val="00CB5E1D"/>
    <w:rsid w:val="00CB6946"/>
    <w:rsid w:val="00CB74B8"/>
    <w:rsid w:val="00CC081D"/>
    <w:rsid w:val="00CC0F3A"/>
    <w:rsid w:val="00CC14FE"/>
    <w:rsid w:val="00CC15B3"/>
    <w:rsid w:val="00CC409C"/>
    <w:rsid w:val="00CC7CBC"/>
    <w:rsid w:val="00CD0193"/>
    <w:rsid w:val="00CD01B7"/>
    <w:rsid w:val="00CD0D75"/>
    <w:rsid w:val="00CD0FC9"/>
    <w:rsid w:val="00CD14BA"/>
    <w:rsid w:val="00CD1FD5"/>
    <w:rsid w:val="00CD463A"/>
    <w:rsid w:val="00CD75CB"/>
    <w:rsid w:val="00CE00D5"/>
    <w:rsid w:val="00CE71F0"/>
    <w:rsid w:val="00CE762A"/>
    <w:rsid w:val="00CF07DB"/>
    <w:rsid w:val="00CF1552"/>
    <w:rsid w:val="00CF2814"/>
    <w:rsid w:val="00CF2BBF"/>
    <w:rsid w:val="00CF3A48"/>
    <w:rsid w:val="00CF5DA3"/>
    <w:rsid w:val="00CF6BD7"/>
    <w:rsid w:val="00D020B9"/>
    <w:rsid w:val="00D0247D"/>
    <w:rsid w:val="00D03874"/>
    <w:rsid w:val="00D0425E"/>
    <w:rsid w:val="00D04C6A"/>
    <w:rsid w:val="00D06F9D"/>
    <w:rsid w:val="00D07517"/>
    <w:rsid w:val="00D11419"/>
    <w:rsid w:val="00D14067"/>
    <w:rsid w:val="00D14818"/>
    <w:rsid w:val="00D15ADE"/>
    <w:rsid w:val="00D17C5E"/>
    <w:rsid w:val="00D17F55"/>
    <w:rsid w:val="00D26546"/>
    <w:rsid w:val="00D26C13"/>
    <w:rsid w:val="00D2736D"/>
    <w:rsid w:val="00D278E0"/>
    <w:rsid w:val="00D27F24"/>
    <w:rsid w:val="00D31957"/>
    <w:rsid w:val="00D3333C"/>
    <w:rsid w:val="00D33A1E"/>
    <w:rsid w:val="00D35A60"/>
    <w:rsid w:val="00D437A4"/>
    <w:rsid w:val="00D43C93"/>
    <w:rsid w:val="00D43FCD"/>
    <w:rsid w:val="00D45871"/>
    <w:rsid w:val="00D50C49"/>
    <w:rsid w:val="00D5182F"/>
    <w:rsid w:val="00D55002"/>
    <w:rsid w:val="00D57774"/>
    <w:rsid w:val="00D61BC6"/>
    <w:rsid w:val="00D62E7A"/>
    <w:rsid w:val="00D64DFD"/>
    <w:rsid w:val="00D77042"/>
    <w:rsid w:val="00D77733"/>
    <w:rsid w:val="00D80D1A"/>
    <w:rsid w:val="00D8236B"/>
    <w:rsid w:val="00D83744"/>
    <w:rsid w:val="00D840D6"/>
    <w:rsid w:val="00D849E3"/>
    <w:rsid w:val="00D84E56"/>
    <w:rsid w:val="00D87240"/>
    <w:rsid w:val="00D91227"/>
    <w:rsid w:val="00D976CD"/>
    <w:rsid w:val="00DA4AB6"/>
    <w:rsid w:val="00DA7511"/>
    <w:rsid w:val="00DA79AE"/>
    <w:rsid w:val="00DB012F"/>
    <w:rsid w:val="00DB35AA"/>
    <w:rsid w:val="00DB5E60"/>
    <w:rsid w:val="00DB5F00"/>
    <w:rsid w:val="00DB7673"/>
    <w:rsid w:val="00DC232E"/>
    <w:rsid w:val="00DC332E"/>
    <w:rsid w:val="00DC3A55"/>
    <w:rsid w:val="00DC3D77"/>
    <w:rsid w:val="00DC4E35"/>
    <w:rsid w:val="00DD1C95"/>
    <w:rsid w:val="00DD23B7"/>
    <w:rsid w:val="00DD3364"/>
    <w:rsid w:val="00DD3BF2"/>
    <w:rsid w:val="00DD5406"/>
    <w:rsid w:val="00DD5A66"/>
    <w:rsid w:val="00DD631D"/>
    <w:rsid w:val="00DE032C"/>
    <w:rsid w:val="00DE1CBF"/>
    <w:rsid w:val="00DE1EEB"/>
    <w:rsid w:val="00DE770B"/>
    <w:rsid w:val="00DF05C2"/>
    <w:rsid w:val="00DF128F"/>
    <w:rsid w:val="00DF1D04"/>
    <w:rsid w:val="00DF28C1"/>
    <w:rsid w:val="00DF3AF6"/>
    <w:rsid w:val="00DF4B1B"/>
    <w:rsid w:val="00DF76DF"/>
    <w:rsid w:val="00E01C6E"/>
    <w:rsid w:val="00E028E9"/>
    <w:rsid w:val="00E0448B"/>
    <w:rsid w:val="00E05700"/>
    <w:rsid w:val="00E11B9A"/>
    <w:rsid w:val="00E1349C"/>
    <w:rsid w:val="00E144CA"/>
    <w:rsid w:val="00E1593E"/>
    <w:rsid w:val="00E16E01"/>
    <w:rsid w:val="00E176B5"/>
    <w:rsid w:val="00E2258E"/>
    <w:rsid w:val="00E23B62"/>
    <w:rsid w:val="00E367C6"/>
    <w:rsid w:val="00E3766C"/>
    <w:rsid w:val="00E40617"/>
    <w:rsid w:val="00E42457"/>
    <w:rsid w:val="00E44715"/>
    <w:rsid w:val="00E52564"/>
    <w:rsid w:val="00E53760"/>
    <w:rsid w:val="00E6004F"/>
    <w:rsid w:val="00E64FEB"/>
    <w:rsid w:val="00E65C76"/>
    <w:rsid w:val="00E701FF"/>
    <w:rsid w:val="00E706A4"/>
    <w:rsid w:val="00E70E11"/>
    <w:rsid w:val="00E71330"/>
    <w:rsid w:val="00E72DA1"/>
    <w:rsid w:val="00E731DA"/>
    <w:rsid w:val="00E734BD"/>
    <w:rsid w:val="00E74A8F"/>
    <w:rsid w:val="00E755B2"/>
    <w:rsid w:val="00E80D0C"/>
    <w:rsid w:val="00E8158E"/>
    <w:rsid w:val="00E82FE3"/>
    <w:rsid w:val="00E831FD"/>
    <w:rsid w:val="00E83DCC"/>
    <w:rsid w:val="00E85442"/>
    <w:rsid w:val="00E85800"/>
    <w:rsid w:val="00E87A61"/>
    <w:rsid w:val="00E90BDD"/>
    <w:rsid w:val="00E91789"/>
    <w:rsid w:val="00E92BD4"/>
    <w:rsid w:val="00E93B6F"/>
    <w:rsid w:val="00E9437F"/>
    <w:rsid w:val="00E9683B"/>
    <w:rsid w:val="00EA0A56"/>
    <w:rsid w:val="00EA2AF7"/>
    <w:rsid w:val="00EA3838"/>
    <w:rsid w:val="00EA52F6"/>
    <w:rsid w:val="00EA549E"/>
    <w:rsid w:val="00EA631A"/>
    <w:rsid w:val="00EA7A10"/>
    <w:rsid w:val="00EB0D71"/>
    <w:rsid w:val="00EB1B26"/>
    <w:rsid w:val="00EB1B4C"/>
    <w:rsid w:val="00EB302F"/>
    <w:rsid w:val="00EB59AE"/>
    <w:rsid w:val="00EB5FAE"/>
    <w:rsid w:val="00EC3BA9"/>
    <w:rsid w:val="00EC43DC"/>
    <w:rsid w:val="00EC6256"/>
    <w:rsid w:val="00EC7E50"/>
    <w:rsid w:val="00ED0BD7"/>
    <w:rsid w:val="00ED281D"/>
    <w:rsid w:val="00ED32F1"/>
    <w:rsid w:val="00ED693B"/>
    <w:rsid w:val="00EE0928"/>
    <w:rsid w:val="00EE7CAC"/>
    <w:rsid w:val="00EF2079"/>
    <w:rsid w:val="00EF22F3"/>
    <w:rsid w:val="00EF4D04"/>
    <w:rsid w:val="00F00F7E"/>
    <w:rsid w:val="00F031F3"/>
    <w:rsid w:val="00F054E7"/>
    <w:rsid w:val="00F06E81"/>
    <w:rsid w:val="00F07F91"/>
    <w:rsid w:val="00F11B99"/>
    <w:rsid w:val="00F12A91"/>
    <w:rsid w:val="00F12B67"/>
    <w:rsid w:val="00F14A51"/>
    <w:rsid w:val="00F15067"/>
    <w:rsid w:val="00F15689"/>
    <w:rsid w:val="00F15D5E"/>
    <w:rsid w:val="00F15D9E"/>
    <w:rsid w:val="00F164D4"/>
    <w:rsid w:val="00F16C05"/>
    <w:rsid w:val="00F17CC0"/>
    <w:rsid w:val="00F254BF"/>
    <w:rsid w:val="00F27CB7"/>
    <w:rsid w:val="00F27FD0"/>
    <w:rsid w:val="00F364FB"/>
    <w:rsid w:val="00F36F27"/>
    <w:rsid w:val="00F416F4"/>
    <w:rsid w:val="00F4225C"/>
    <w:rsid w:val="00F42EA5"/>
    <w:rsid w:val="00F443A1"/>
    <w:rsid w:val="00F44AC6"/>
    <w:rsid w:val="00F44CCE"/>
    <w:rsid w:val="00F45A0A"/>
    <w:rsid w:val="00F50462"/>
    <w:rsid w:val="00F5246E"/>
    <w:rsid w:val="00F55761"/>
    <w:rsid w:val="00F55E1F"/>
    <w:rsid w:val="00F57C59"/>
    <w:rsid w:val="00F65422"/>
    <w:rsid w:val="00F658E4"/>
    <w:rsid w:val="00F65F7F"/>
    <w:rsid w:val="00F772FA"/>
    <w:rsid w:val="00F7754D"/>
    <w:rsid w:val="00F77B7A"/>
    <w:rsid w:val="00F80462"/>
    <w:rsid w:val="00F81EED"/>
    <w:rsid w:val="00F94950"/>
    <w:rsid w:val="00F96BEC"/>
    <w:rsid w:val="00FA0C05"/>
    <w:rsid w:val="00FA6C8D"/>
    <w:rsid w:val="00FA7A18"/>
    <w:rsid w:val="00FB1B44"/>
    <w:rsid w:val="00FB1D81"/>
    <w:rsid w:val="00FB3740"/>
    <w:rsid w:val="00FB387F"/>
    <w:rsid w:val="00FB4862"/>
    <w:rsid w:val="00FB4A50"/>
    <w:rsid w:val="00FB4AD9"/>
    <w:rsid w:val="00FB66BD"/>
    <w:rsid w:val="00FC0946"/>
    <w:rsid w:val="00FC16D6"/>
    <w:rsid w:val="00FC4087"/>
    <w:rsid w:val="00FC4448"/>
    <w:rsid w:val="00FC57D7"/>
    <w:rsid w:val="00FC627A"/>
    <w:rsid w:val="00FD08E2"/>
    <w:rsid w:val="00FD1C24"/>
    <w:rsid w:val="00FD1E92"/>
    <w:rsid w:val="00FD2559"/>
    <w:rsid w:val="00FD2B0E"/>
    <w:rsid w:val="00FD34C7"/>
    <w:rsid w:val="00FD4041"/>
    <w:rsid w:val="00FD456A"/>
    <w:rsid w:val="00FD4793"/>
    <w:rsid w:val="00FE2B04"/>
    <w:rsid w:val="00FE503B"/>
    <w:rsid w:val="00FE7683"/>
    <w:rsid w:val="00FF04B4"/>
    <w:rsid w:val="00FF0C1A"/>
    <w:rsid w:val="00FF1A70"/>
    <w:rsid w:val="00FF3B0F"/>
    <w:rsid w:val="00FF45A1"/>
    <w:rsid w:val="00FF4E9B"/>
    <w:rsid w:val="00FF5B8B"/>
    <w:rsid w:val="00FF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FB28"/>
  <w15:chartTrackingRefBased/>
  <w15:docId w15:val="{AA837FFF-A08F-4941-86A7-FD72B40C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6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before="120" w:after="240" w:line="300" w:lineRule="atLeast"/>
      <w:jc w:val="both"/>
    </w:pPr>
    <w:rPr>
      <w:rFonts w:ascii="Calibri" w:hAnsi="Calibri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8290F"/>
    <w:pPr>
      <w:keepNext/>
      <w:keepLines/>
      <w:numPr>
        <w:numId w:val="2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480" w:after="120"/>
      <w:jc w:val="left"/>
      <w:outlineLvl w:val="0"/>
    </w:pPr>
    <w:rPr>
      <w:rFonts w:eastAsiaTheme="majorEastAsia" w:cstheme="majorBidi"/>
      <w:color w:val="000000" w:themeColor="text1"/>
      <w:kern w:val="32"/>
      <w:sz w:val="44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0C79B4"/>
    <w:pPr>
      <w:numPr>
        <w:ilvl w:val="1"/>
      </w:numPr>
      <w:spacing w:line="276" w:lineRule="auto"/>
      <w:outlineLvl w:val="1"/>
    </w:pPr>
    <w:rPr>
      <w:sz w:val="3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0C79B4"/>
    <w:pPr>
      <w:numPr>
        <w:ilvl w:val="2"/>
      </w:numPr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0C79B4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0C79B4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qFormat/>
    <w:rsid w:val="000C79B4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semiHidden/>
    <w:unhideWhenUsed/>
    <w:qFormat/>
    <w:rsid w:val="000C79B4"/>
    <w:pPr>
      <w:numPr>
        <w:ilvl w:val="6"/>
      </w:numPr>
      <w:outlineLvl w:val="6"/>
    </w:pPr>
    <w:rPr>
      <w:iCs w:val="0"/>
    </w:rPr>
  </w:style>
  <w:style w:type="paragraph" w:styleId="berschrift8">
    <w:name w:val="heading 8"/>
    <w:basedOn w:val="berschrift7"/>
    <w:next w:val="Standard"/>
    <w:link w:val="berschrift8Zchn"/>
    <w:uiPriority w:val="9"/>
    <w:semiHidden/>
    <w:unhideWhenUsed/>
    <w:qFormat/>
    <w:rsid w:val="000C79B4"/>
    <w:pPr>
      <w:numPr>
        <w:ilvl w:val="7"/>
      </w:numPr>
      <w:outlineLvl w:val="7"/>
    </w:pPr>
    <w:rPr>
      <w:szCs w:val="21"/>
    </w:rPr>
  </w:style>
  <w:style w:type="paragraph" w:styleId="berschrift9">
    <w:name w:val="heading 9"/>
    <w:basedOn w:val="berschrift8"/>
    <w:next w:val="Standard"/>
    <w:link w:val="berschrift9Zchn"/>
    <w:uiPriority w:val="9"/>
    <w:semiHidden/>
    <w:unhideWhenUsed/>
    <w:qFormat/>
    <w:rsid w:val="000C79B4"/>
    <w:pPr>
      <w:numPr>
        <w:ilvl w:val="8"/>
      </w:numPr>
      <w:outlineLvl w:val="8"/>
    </w:pPr>
    <w:rPr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8290F"/>
    <w:rPr>
      <w:rFonts w:ascii="Calibri" w:eastAsiaTheme="majorEastAsia" w:hAnsi="Calibri" w:cstheme="majorBidi"/>
      <w:color w:val="000000" w:themeColor="text1"/>
      <w:kern w:val="32"/>
      <w:sz w:val="4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213"/>
    <w:rPr>
      <w:rFonts w:ascii="Calibri" w:eastAsiaTheme="majorEastAsia" w:hAnsi="Calibri" w:cstheme="majorBidi"/>
      <w:color w:val="000000" w:themeColor="text1"/>
      <w:kern w:val="32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7C5C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67838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482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1"/>
    </w:rPr>
  </w:style>
  <w:style w:type="paragraph" w:customStyle="1" w:styleId="Anhang1">
    <w:name w:val="Anhang_Ü1"/>
    <w:basedOn w:val="berschrift2"/>
    <w:next w:val="Standard"/>
    <w:qFormat/>
    <w:rsid w:val="00B13213"/>
    <w:pPr>
      <w:numPr>
        <w:ilvl w:val="0"/>
        <w:numId w:val="10"/>
      </w:numPr>
      <w:tabs>
        <w:tab w:val="left" w:pos="578"/>
      </w:tabs>
      <w:outlineLvl w:val="0"/>
    </w:pPr>
  </w:style>
  <w:style w:type="paragraph" w:customStyle="1" w:styleId="Anhang2">
    <w:name w:val="Anhang_Ü2"/>
    <w:basedOn w:val="Anhang1"/>
    <w:next w:val="Standard"/>
    <w:qFormat/>
    <w:rsid w:val="00A67C5C"/>
    <w:pPr>
      <w:numPr>
        <w:ilvl w:val="1"/>
      </w:numPr>
    </w:pPr>
    <w:rPr>
      <w:sz w:val="24"/>
    </w:rPr>
  </w:style>
  <w:style w:type="paragraph" w:customStyle="1" w:styleId="Anhang3">
    <w:name w:val="Anhang_Ü3"/>
    <w:basedOn w:val="Anhang2"/>
    <w:next w:val="Standard"/>
    <w:qFormat/>
    <w:rsid w:val="00990A4A"/>
    <w:pPr>
      <w:numPr>
        <w:ilvl w:val="2"/>
      </w:numPr>
      <w:outlineLvl w:val="2"/>
    </w:pPr>
  </w:style>
  <w:style w:type="paragraph" w:customStyle="1" w:styleId="Anhang4">
    <w:name w:val="Anhang_Ü4"/>
    <w:basedOn w:val="Anhang3"/>
    <w:next w:val="Standard"/>
    <w:qFormat/>
    <w:rsid w:val="00990A4A"/>
    <w:pPr>
      <w:numPr>
        <w:ilvl w:val="0"/>
        <w:numId w:val="0"/>
      </w:numPr>
      <w:ind w:left="1157" w:hanging="1157"/>
      <w:outlineLvl w:val="3"/>
    </w:pPr>
  </w:style>
  <w:style w:type="paragraph" w:customStyle="1" w:styleId="Anhang5">
    <w:name w:val="Anhang_Ü5"/>
    <w:basedOn w:val="Anhang4"/>
    <w:next w:val="Standard"/>
    <w:qFormat/>
    <w:rsid w:val="00990A4A"/>
    <w:pPr>
      <w:ind w:left="1446" w:hanging="1446"/>
      <w:outlineLvl w:val="4"/>
    </w:pPr>
  </w:style>
  <w:style w:type="paragraph" w:customStyle="1" w:styleId="Verzeichnisberschriften">
    <w:name w:val="Verzeichnisüberschriften"/>
    <w:basedOn w:val="Standard"/>
    <w:qFormat/>
    <w:rsid w:val="00A06904"/>
    <w:pPr>
      <w:spacing w:before="300" w:after="300"/>
    </w:pPr>
    <w:rPr>
      <w:color w:val="000000" w:themeColor="text1"/>
      <w:sz w:val="44"/>
    </w:rPr>
  </w:style>
  <w:style w:type="paragraph" w:customStyle="1" w:styleId="Anhang-berschrift">
    <w:name w:val="Anhang-Überschrift"/>
    <w:basedOn w:val="Verzeichnisberschriften"/>
    <w:next w:val="Standard"/>
    <w:qFormat/>
    <w:rsid w:val="0038769A"/>
    <w:pPr>
      <w:ind w:left="714" w:hanging="714"/>
    </w:pPr>
    <w:rPr>
      <w:kern w:val="32"/>
    </w:rPr>
  </w:style>
  <w:style w:type="paragraph" w:styleId="Abbildungsverzeichnis">
    <w:name w:val="table of figures"/>
    <w:next w:val="Standard"/>
    <w:uiPriority w:val="99"/>
    <w:unhideWhenUsed/>
    <w:qFormat/>
    <w:rsid w:val="00B13213"/>
    <w:pPr>
      <w:tabs>
        <w:tab w:val="right" w:leader="dot" w:pos="9514"/>
      </w:tabs>
      <w:spacing w:after="0"/>
      <w:ind w:left="1588" w:right="1134" w:hanging="1588"/>
      <w:contextualSpacing/>
    </w:pPr>
    <w:rPr>
      <w:rFonts w:ascii="Calibri" w:hAnsi="Calibri"/>
      <w:color w:val="000000" w:themeColor="text1"/>
    </w:rPr>
  </w:style>
  <w:style w:type="paragraph" w:styleId="Beschriftung">
    <w:name w:val="caption"/>
    <w:basedOn w:val="Standard"/>
    <w:next w:val="Standard"/>
    <w:unhideWhenUsed/>
    <w:qFormat/>
    <w:rsid w:val="00A67C5C"/>
    <w:pPr>
      <w:tabs>
        <w:tab w:val="left" w:pos="2574"/>
      </w:tabs>
      <w:spacing w:before="40" w:line="276" w:lineRule="auto"/>
      <w:ind w:left="1134" w:right="1134" w:hanging="1134"/>
    </w:pPr>
    <w:rPr>
      <w:iCs/>
      <w:color w:val="000000" w:themeColor="text1"/>
      <w:sz w:val="20"/>
      <w:szCs w:val="18"/>
    </w:rPr>
  </w:style>
  <w:style w:type="paragraph" w:customStyle="1" w:styleId="Dok-Info">
    <w:name w:val="Dok-Info"/>
    <w:basedOn w:val="berschrift2"/>
    <w:qFormat/>
    <w:rsid w:val="003804C9"/>
    <w:pPr>
      <w:numPr>
        <w:ilvl w:val="0"/>
        <w:numId w:val="9"/>
      </w:numPr>
      <w:ind w:left="357" w:hanging="357"/>
    </w:pPr>
  </w:style>
  <w:style w:type="paragraph" w:customStyle="1" w:styleId="Dok-Infoberschrift">
    <w:name w:val="Dok-Info_Überschrift"/>
    <w:basedOn w:val="Verzeichnisberschriften"/>
    <w:link w:val="Dok-InfoberschriftZchn"/>
    <w:qFormat/>
    <w:rsid w:val="00EF2079"/>
    <w:pPr>
      <w:pageBreakBefore/>
      <w:ind w:left="714" w:hanging="714"/>
    </w:pPr>
    <w:rPr>
      <w:sz w:val="36"/>
    </w:rPr>
  </w:style>
  <w:style w:type="paragraph" w:customStyle="1" w:styleId="Dokument-Titel">
    <w:name w:val="Dokument-Titel"/>
    <w:basedOn w:val="Standard"/>
    <w:qFormat/>
    <w:rsid w:val="00FF1A70"/>
    <w:pPr>
      <w:widowControl w:val="0"/>
      <w:suppressAutoHyphens/>
      <w:spacing w:before="180" w:after="120" w:line="440" w:lineRule="atLeast"/>
      <w:jc w:val="center"/>
    </w:pPr>
    <w:rPr>
      <w:color w:val="000000" w:themeColor="text1"/>
      <w:sz w:val="56"/>
    </w:rPr>
  </w:style>
  <w:style w:type="paragraph" w:customStyle="1" w:styleId="Dokument-Typ">
    <w:name w:val="Dokument-Typ"/>
    <w:basedOn w:val="Standard"/>
    <w:qFormat/>
    <w:rsid w:val="00377D4B"/>
    <w:pPr>
      <w:widowControl w:val="0"/>
      <w:suppressAutoHyphens/>
      <w:spacing w:before="480" w:line="620" w:lineRule="atLeast"/>
      <w:jc w:val="center"/>
    </w:pPr>
    <w:rPr>
      <w:color w:val="000000" w:themeColor="text1"/>
      <w:sz w:val="48"/>
    </w:rPr>
  </w:style>
  <w:style w:type="paragraph" w:customStyle="1" w:styleId="FormatBildTabelleAbstand">
    <w:name w:val="Format_Bild_Tabelle_Abstand"/>
    <w:basedOn w:val="Standard"/>
    <w:qFormat/>
    <w:rsid w:val="003B6245"/>
    <w:pPr>
      <w:spacing w:before="240"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44D8B"/>
    <w:pPr>
      <w:spacing w:before="0" w:after="0"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44D8B"/>
    <w:rPr>
      <w:rFonts w:ascii="Nokia Pure Text Light" w:hAnsi="Nokia Pure Text Light"/>
      <w:color w:val="001135"/>
      <w:sz w:val="18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844D8B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  <w:tab w:val="center" w:pos="4536"/>
        <w:tab w:val="right" w:pos="9072"/>
      </w:tabs>
      <w:spacing w:before="0" w:after="0" w:line="240" w:lineRule="atLeast"/>
      <w:jc w:val="lef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44D8B"/>
    <w:rPr>
      <w:rFonts w:ascii="Nokia Pure Text Light" w:hAnsi="Nokia Pure Text Light"/>
      <w:color w:val="001135"/>
      <w:sz w:val="16"/>
    </w:rPr>
  </w:style>
  <w:style w:type="character" w:styleId="Hyperlink">
    <w:name w:val="Hyperlink"/>
    <w:uiPriority w:val="99"/>
    <w:unhideWhenUsed/>
    <w:rsid w:val="00667308"/>
    <w:rPr>
      <w:rFonts w:ascii="Calibri" w:hAnsi="Calibri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4D8B"/>
    <w:pPr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after="0"/>
      <w:jc w:val="both"/>
      <w:outlineLvl w:val="9"/>
    </w:pPr>
    <w:rPr>
      <w:kern w:val="0"/>
    </w:rPr>
  </w:style>
  <w:style w:type="paragraph" w:styleId="Kommentartext">
    <w:name w:val="annotation text"/>
    <w:basedOn w:val="Standard"/>
    <w:link w:val="KommentartextZchn"/>
    <w:unhideWhenUsed/>
    <w:rsid w:val="00B13213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13213"/>
    <w:rPr>
      <w:rFonts w:ascii="Calibri" w:hAnsi="Calibri"/>
      <w:color w:val="000000" w:themeColor="text1"/>
      <w:sz w:val="20"/>
      <w:szCs w:val="20"/>
    </w:rPr>
  </w:style>
  <w:style w:type="paragraph" w:styleId="Kopfzeile">
    <w:name w:val="header"/>
    <w:link w:val="KopfzeileZchn"/>
    <w:unhideWhenUsed/>
    <w:qFormat/>
    <w:rsid w:val="00C16236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hAnsi="Calibri"/>
      <w:color w:val="000000"/>
      <w:sz w:val="18"/>
    </w:rPr>
  </w:style>
  <w:style w:type="character" w:customStyle="1" w:styleId="KopfzeileZchn">
    <w:name w:val="Kopfzeile Zchn"/>
    <w:basedOn w:val="Absatz-Standardschriftart"/>
    <w:link w:val="Kopfzeile"/>
    <w:rsid w:val="00C16236"/>
    <w:rPr>
      <w:rFonts w:ascii="Calibri" w:hAnsi="Calibri"/>
      <w:color w:val="000000"/>
      <w:sz w:val="18"/>
    </w:rPr>
  </w:style>
  <w:style w:type="paragraph" w:customStyle="1" w:styleId="Listenummeriert1Stufe">
    <w:name w:val="Liste_nummeriert_1.Stufe"/>
    <w:qFormat/>
    <w:rsid w:val="00D84E56"/>
    <w:pPr>
      <w:numPr>
        <w:numId w:val="6"/>
      </w:numPr>
      <w:spacing w:line="240" w:lineRule="auto"/>
    </w:pPr>
    <w:rPr>
      <w:rFonts w:ascii="Calibri" w:hAnsi="Calibri"/>
      <w:color w:val="000000"/>
      <w:sz w:val="24"/>
    </w:rPr>
  </w:style>
  <w:style w:type="paragraph" w:customStyle="1" w:styleId="Listenummeriert2Stufe">
    <w:name w:val="Liste_nummeriert_2.Stufe"/>
    <w:basedOn w:val="Listenummeriert1Stufe"/>
    <w:qFormat/>
    <w:rsid w:val="00797BA4"/>
    <w:pPr>
      <w:numPr>
        <w:ilvl w:val="1"/>
      </w:numPr>
      <w:tabs>
        <w:tab w:val="left" w:pos="714"/>
      </w:tabs>
      <w:ind w:left="714" w:hanging="357"/>
    </w:pPr>
  </w:style>
  <w:style w:type="paragraph" w:customStyle="1" w:styleId="Listenummeriert3Stufe">
    <w:name w:val="Liste_nummeriert_3.Stufe"/>
    <w:basedOn w:val="Listenummeriert2Stufe"/>
    <w:qFormat/>
    <w:rsid w:val="00916731"/>
    <w:pPr>
      <w:numPr>
        <w:ilvl w:val="2"/>
      </w:numPr>
      <w:tabs>
        <w:tab w:val="clear" w:pos="714"/>
        <w:tab w:val="left" w:pos="1072"/>
      </w:tabs>
      <w:ind w:left="1071"/>
    </w:pPr>
  </w:style>
  <w:style w:type="paragraph" w:customStyle="1" w:styleId="Listeunnummeriert1Stufe">
    <w:name w:val="Liste_unnummeriert_1.Stufe"/>
    <w:qFormat/>
    <w:rsid w:val="00D84E56"/>
    <w:pPr>
      <w:numPr>
        <w:numId w:val="11"/>
      </w:numPr>
      <w:spacing w:after="120" w:line="240" w:lineRule="auto"/>
    </w:pPr>
    <w:rPr>
      <w:rFonts w:ascii="Calibri" w:hAnsi="Calibri"/>
      <w:color w:val="000000"/>
      <w:sz w:val="24"/>
    </w:rPr>
  </w:style>
  <w:style w:type="paragraph" w:customStyle="1" w:styleId="Listeunnummeriert2Stufe">
    <w:name w:val="Liste_unnummeriert_2.Stufe"/>
    <w:basedOn w:val="Listeunnummeriert1Stufe"/>
    <w:qFormat/>
    <w:rsid w:val="00264682"/>
    <w:pPr>
      <w:numPr>
        <w:ilvl w:val="1"/>
      </w:numPr>
      <w:ind w:left="714" w:hanging="357"/>
    </w:pPr>
  </w:style>
  <w:style w:type="paragraph" w:customStyle="1" w:styleId="Listeunnummeriert3Stufe">
    <w:name w:val="Liste_unnummeriert_3.Stufe"/>
    <w:basedOn w:val="Listeunnummeriert2Stufe"/>
    <w:qFormat/>
    <w:rsid w:val="00C11FC2"/>
    <w:pPr>
      <w:numPr>
        <w:ilvl w:val="2"/>
      </w:numPr>
      <w:tabs>
        <w:tab w:val="left" w:pos="1072"/>
        <w:tab w:val="left" w:pos="1372"/>
      </w:tabs>
    </w:pPr>
  </w:style>
  <w:style w:type="paragraph" w:styleId="Makrotext">
    <w:name w:val="macro"/>
    <w:link w:val="MakrotextZchn"/>
    <w:uiPriority w:val="99"/>
    <w:unhideWhenUsed/>
    <w:rsid w:val="006673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360" w:after="0" w:line="300" w:lineRule="atLeast"/>
      <w:jc w:val="both"/>
    </w:pPr>
    <w:rPr>
      <w:rFonts w:ascii="Consolas" w:hAnsi="Consolas" w:cs="Consolas"/>
      <w:color w:val="000000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667308"/>
    <w:rPr>
      <w:rFonts w:ascii="Consolas" w:hAnsi="Consolas" w:cs="Consolas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600"/>
    <w:pPr>
      <w:spacing w:before="0" w:after="0" w:line="240" w:lineRule="auto"/>
    </w:pPr>
    <w:rPr>
      <w:rFonts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600"/>
    <w:rPr>
      <w:rFonts w:ascii="Nokia Pure Text Light" w:hAnsi="Nokia Pure Text Light" w:cs="Segoe UI"/>
      <w:color w:val="001135"/>
      <w:sz w:val="16"/>
      <w:szCs w:val="18"/>
    </w:rPr>
  </w:style>
  <w:style w:type="paragraph" w:customStyle="1" w:styleId="TabellentextZelle">
    <w:name w:val="Tabellentext_Zelle"/>
    <w:link w:val="TabellentextZelleZchn"/>
    <w:qFormat/>
    <w:rsid w:val="00A67C5C"/>
    <w:pPr>
      <w:suppressAutoHyphens/>
      <w:spacing w:before="80" w:after="80" w:line="240" w:lineRule="auto"/>
    </w:pPr>
    <w:rPr>
      <w:rFonts w:ascii="Calibri" w:hAnsi="Calibri" w:cs="Consolas"/>
      <w:color w:val="000000"/>
      <w:sz w:val="20"/>
      <w:szCs w:val="20"/>
    </w:rPr>
  </w:style>
  <w:style w:type="paragraph" w:customStyle="1" w:styleId="Tabellenlistenummeriert1Stufe">
    <w:name w:val="Tabellenliste_nummeriert_1.Stufe"/>
    <w:basedOn w:val="TabellentextZelle"/>
    <w:qFormat/>
    <w:rsid w:val="00B13213"/>
    <w:pPr>
      <w:numPr>
        <w:numId w:val="7"/>
      </w:numPr>
    </w:pPr>
  </w:style>
  <w:style w:type="paragraph" w:customStyle="1" w:styleId="Tabellenlistenummeriert2Stufe">
    <w:name w:val="Tabellenliste_nummeriert_2.Stufe"/>
    <w:basedOn w:val="TabellentextZelle"/>
    <w:qFormat/>
    <w:rsid w:val="00B13213"/>
    <w:pPr>
      <w:numPr>
        <w:ilvl w:val="1"/>
        <w:numId w:val="7"/>
      </w:numPr>
      <w:tabs>
        <w:tab w:val="left" w:pos="720"/>
      </w:tabs>
    </w:pPr>
  </w:style>
  <w:style w:type="paragraph" w:customStyle="1" w:styleId="Tabellenlisteunnummeriert1Stufe">
    <w:name w:val="Tabellenliste_unnummeriert_1.Stufe"/>
    <w:basedOn w:val="TabellentextZelle"/>
    <w:qFormat/>
    <w:rsid w:val="00B13213"/>
    <w:pPr>
      <w:numPr>
        <w:numId w:val="12"/>
      </w:numPr>
    </w:pPr>
  </w:style>
  <w:style w:type="paragraph" w:customStyle="1" w:styleId="Tabellenlisteunnummeriert2Stufe">
    <w:name w:val="Tabellenliste_unnummeriert_2.Stufe"/>
    <w:basedOn w:val="TabellentextZelle"/>
    <w:qFormat/>
    <w:rsid w:val="00B13213"/>
    <w:pPr>
      <w:numPr>
        <w:ilvl w:val="1"/>
        <w:numId w:val="12"/>
      </w:numPr>
      <w:tabs>
        <w:tab w:val="left" w:pos="1281"/>
      </w:tabs>
    </w:pPr>
  </w:style>
  <w:style w:type="paragraph" w:customStyle="1" w:styleId="Tabellenlisteunnummeriert3Stufe">
    <w:name w:val="Tabellenliste_unnummeriert_3.Stufe"/>
    <w:basedOn w:val="TabellentextZelle"/>
    <w:qFormat/>
    <w:rsid w:val="00B13213"/>
    <w:pPr>
      <w:numPr>
        <w:ilvl w:val="2"/>
        <w:numId w:val="12"/>
      </w:numPr>
      <w:tabs>
        <w:tab w:val="left" w:pos="1072"/>
        <w:tab w:val="left" w:pos="1281"/>
      </w:tabs>
    </w:pPr>
  </w:style>
  <w:style w:type="paragraph" w:customStyle="1" w:styleId="TabellentextKopf">
    <w:name w:val="Tabellentext_Kopf"/>
    <w:qFormat/>
    <w:rsid w:val="00A67C5C"/>
    <w:pPr>
      <w:tabs>
        <w:tab w:val="left" w:pos="278"/>
      </w:tabs>
      <w:suppressAutoHyphens/>
      <w:spacing w:before="120" w:after="120" w:line="240" w:lineRule="atLeast"/>
    </w:pPr>
    <w:rPr>
      <w:rFonts w:ascii="Calibri" w:hAnsi="Calibri" w:cs="Consolas"/>
      <w:color w:val="FFFFFF" w:themeColor="background1"/>
      <w:sz w:val="20"/>
      <w:szCs w:val="20"/>
    </w:rPr>
  </w:style>
  <w:style w:type="paragraph" w:customStyle="1" w:styleId="TabellentextZelleFrontseite">
    <w:name w:val="Tabellentext_Zelle_Frontseite"/>
    <w:basedOn w:val="TabellentextZelle"/>
    <w:qFormat/>
    <w:rsid w:val="00667308"/>
    <w:pPr>
      <w:ind w:left="-113"/>
    </w:pPr>
  </w:style>
  <w:style w:type="paragraph" w:styleId="Verzeichnis1">
    <w:name w:val="toc 1"/>
    <w:next w:val="Standard"/>
    <w:autoRedefine/>
    <w:uiPriority w:val="39"/>
    <w:unhideWhenUsed/>
    <w:rsid w:val="00667308"/>
    <w:pPr>
      <w:tabs>
        <w:tab w:val="right" w:leader="dot" w:pos="9514"/>
      </w:tabs>
      <w:spacing w:before="120" w:after="0" w:line="276" w:lineRule="auto"/>
      <w:ind w:left="1134" w:right="357" w:hanging="1134"/>
    </w:pPr>
    <w:rPr>
      <w:rFonts w:ascii="Calibri" w:hAnsi="Calibri"/>
      <w:b/>
      <w:color w:val="000000"/>
    </w:rPr>
  </w:style>
  <w:style w:type="paragraph" w:styleId="Verzeichnis2">
    <w:name w:val="toc 2"/>
    <w:next w:val="Standard"/>
    <w:autoRedefine/>
    <w:uiPriority w:val="39"/>
    <w:unhideWhenUsed/>
    <w:rsid w:val="00B13213"/>
    <w:pPr>
      <w:tabs>
        <w:tab w:val="left" w:pos="1134"/>
        <w:tab w:val="right" w:leader="dot" w:pos="9514"/>
      </w:tabs>
      <w:spacing w:after="0" w:line="276" w:lineRule="auto"/>
      <w:ind w:left="1134" w:right="357" w:hanging="1134"/>
      <w:contextualSpacing/>
    </w:pPr>
    <w:rPr>
      <w:rFonts w:ascii="Calibri" w:hAnsi="Calibri"/>
      <w:color w:val="000000" w:themeColor="text1"/>
    </w:rPr>
  </w:style>
  <w:style w:type="paragraph" w:styleId="Verzeichnis3">
    <w:name w:val="toc 3"/>
    <w:next w:val="Standard"/>
    <w:autoRedefine/>
    <w:uiPriority w:val="39"/>
    <w:unhideWhenUsed/>
    <w:rsid w:val="00B13213"/>
    <w:pPr>
      <w:tabs>
        <w:tab w:val="right" w:leader="dot" w:pos="9514"/>
      </w:tabs>
      <w:spacing w:after="0" w:line="276" w:lineRule="auto"/>
      <w:ind w:left="1134" w:right="357" w:hanging="1134"/>
    </w:pPr>
    <w:rPr>
      <w:rFonts w:ascii="Calibri" w:hAnsi="Calibri"/>
      <w:color w:val="000000" w:themeColor="text1"/>
    </w:rPr>
  </w:style>
  <w:style w:type="paragraph" w:styleId="Verzeichnis4">
    <w:name w:val="toc 4"/>
    <w:next w:val="Standard"/>
    <w:autoRedefine/>
    <w:uiPriority w:val="39"/>
    <w:semiHidden/>
    <w:unhideWhenUsed/>
    <w:rsid w:val="00DD3BF2"/>
    <w:pPr>
      <w:tabs>
        <w:tab w:val="right" w:leader="dot" w:pos="9514"/>
      </w:tabs>
      <w:spacing w:after="100" w:line="240" w:lineRule="auto"/>
      <w:ind w:left="1134" w:hanging="1134"/>
    </w:pPr>
    <w:rPr>
      <w:rFonts w:ascii="Nokia Pure Text Light" w:hAnsi="Nokia Pure Text Light"/>
      <w:color w:val="001135"/>
    </w:rPr>
  </w:style>
  <w:style w:type="paragraph" w:styleId="Verzeichnis9">
    <w:name w:val="toc 9"/>
    <w:next w:val="Standard"/>
    <w:autoRedefine/>
    <w:uiPriority w:val="39"/>
    <w:unhideWhenUsed/>
    <w:rsid w:val="00797BA4"/>
    <w:pPr>
      <w:tabs>
        <w:tab w:val="right" w:leader="dot" w:pos="9514"/>
      </w:tabs>
      <w:spacing w:before="120" w:after="0" w:line="240" w:lineRule="auto"/>
      <w:ind w:left="1758" w:hanging="624"/>
    </w:pPr>
    <w:rPr>
      <w:rFonts w:ascii="Calibri" w:hAnsi="Calibri"/>
      <w:b/>
      <w:color w:val="000000" w:themeColor="text1"/>
    </w:rPr>
  </w:style>
  <w:style w:type="paragraph" w:customStyle="1" w:styleId="Zwischenberschrift">
    <w:name w:val="Zwischenüberschrift"/>
    <w:basedOn w:val="Standard"/>
    <w:next w:val="Standard"/>
    <w:qFormat/>
    <w:rsid w:val="007F65F9"/>
    <w:pPr>
      <w:spacing w:after="60"/>
      <w:contextualSpacing/>
    </w:pPr>
    <w:rPr>
      <w:b/>
    </w:rPr>
  </w:style>
  <w:style w:type="numbering" w:customStyle="1" w:styleId="NummerierungUeberschriften">
    <w:name w:val="Nummerierung_Ueberschriften"/>
    <w:basedOn w:val="KeineListe"/>
    <w:uiPriority w:val="99"/>
    <w:rsid w:val="00F164D4"/>
    <w:pPr>
      <w:numPr>
        <w:numId w:val="1"/>
      </w:numPr>
    </w:pPr>
  </w:style>
  <w:style w:type="paragraph" w:styleId="Listenabsatz">
    <w:name w:val="List Paragraph"/>
    <w:basedOn w:val="Standard"/>
    <w:link w:val="ListenabsatzZchn"/>
    <w:uiPriority w:val="34"/>
    <w:qFormat/>
    <w:rsid w:val="005A68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LDBFuzeilentabelle">
    <w:name w:val="ALDB Fußzeilentabelle"/>
    <w:basedOn w:val="NormaleTabelle"/>
    <w:uiPriority w:val="99"/>
    <w:qFormat/>
    <w:rsid w:val="00CD14BA"/>
    <w:pPr>
      <w:spacing w:after="0" w:line="240" w:lineRule="auto"/>
    </w:pPr>
    <w:rPr>
      <w:rFonts w:ascii="Nokia Pure Text Light" w:eastAsia="SimSun" w:hAnsi="Nokia Pure Text Light" w:cs="Times New Roman"/>
      <w:color w:val="001135"/>
      <w:sz w:val="16"/>
      <w:szCs w:val="20"/>
      <w:lang w:eastAsia="de-DE"/>
    </w:rPr>
    <w:tblPr/>
    <w:tcPr>
      <w:tcMar>
        <w:left w:w="28" w:type="dxa"/>
        <w:right w:w="28" w:type="dxa"/>
      </w:tcMar>
      <w:vAlign w:val="bottom"/>
    </w:tcPr>
    <w:tblStylePr w:type="firstRow">
      <w:tblPr/>
      <w:tcPr>
        <w:tcBorders>
          <w:top w:val="single" w:sz="4" w:space="0" w:color="001135"/>
        </w:tcBorders>
      </w:tcPr>
    </w:tblStylePr>
  </w:style>
  <w:style w:type="table" w:customStyle="1" w:styleId="ALDBTabelle">
    <w:name w:val="ALDB Tabelle"/>
    <w:basedOn w:val="NormaleTabelle"/>
    <w:rsid w:val="008F2C04"/>
    <w:pPr>
      <w:spacing w:before="120" w:after="0" w:line="240" w:lineRule="auto"/>
    </w:pPr>
    <w:rPr>
      <w:rFonts w:ascii="Calibri" w:eastAsia="SimSun" w:hAnsi="Calibri" w:cs="Times New Roman"/>
      <w:color w:val="001135"/>
      <w:sz w:val="18"/>
      <w:szCs w:val="20"/>
      <w:lang w:eastAsia="de-DE"/>
    </w:rPr>
    <w:tblPr>
      <w:tblStyleRowBandSize w:val="1"/>
      <w:tblBorders>
        <w:top w:val="single" w:sz="4" w:space="0" w:color="BEC8D2"/>
        <w:left w:val="single" w:sz="4" w:space="0" w:color="BEC8D2"/>
        <w:bottom w:val="single" w:sz="4" w:space="0" w:color="BEC8D2"/>
        <w:right w:val="single" w:sz="4" w:space="0" w:color="BEC8D2"/>
        <w:insideH w:val="single" w:sz="4" w:space="0" w:color="BEC8D2"/>
        <w:insideV w:val="single" w:sz="4" w:space="0" w:color="BEC8D2"/>
      </w:tblBorders>
      <w:tblCellMar>
        <w:left w:w="115" w:type="dxa"/>
        <w:right w:w="120" w:type="dxa"/>
      </w:tblCellMar>
    </w:tblPr>
    <w:trPr>
      <w:cantSplit/>
    </w:trPr>
    <w:tblStylePr w:type="firstRow">
      <w:pPr>
        <w:wordWrap/>
        <w:spacing w:beforeLines="0" w:beforeAutospacing="0"/>
      </w:pPr>
      <w:rPr>
        <w:rFonts w:ascii="Calibri" w:hAnsi="Calibri"/>
        <w:b w:val="0"/>
        <w:caps w:val="0"/>
        <w:smallCaps w:val="0"/>
        <w:strike w:val="0"/>
        <w:dstrike w:val="0"/>
        <w:vanish w:val="0"/>
        <w:color w:val="FFFFFF" w:themeColor="background1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cantSplit w:val="0"/>
        <w:tblHeader/>
      </w:trPr>
      <w:tcPr>
        <w:shd w:val="clear" w:color="auto" w:fill="006E96"/>
      </w:tcPr>
    </w:tblStylePr>
    <w:tblStylePr w:type="lastRow">
      <w:rPr>
        <w:rFonts w:ascii="Nokia Pure Headline Light" w:hAnsi="Nokia Pure Headline Light"/>
        <w:color w:val="001135"/>
        <w:sz w:val="18"/>
      </w:rPr>
      <w:tblPr/>
      <w:trPr>
        <w:cantSplit w:val="0"/>
      </w:trPr>
    </w:tblStylePr>
  </w:style>
  <w:style w:type="numbering" w:customStyle="1" w:styleId="Nummerierungsvorlageberschriften">
    <w:name w:val="Nummerierungsvorlage Überschriften"/>
    <w:uiPriority w:val="99"/>
    <w:rsid w:val="00797BA4"/>
    <w:pPr>
      <w:numPr>
        <w:numId w:val="13"/>
      </w:numPr>
    </w:pPr>
  </w:style>
  <w:style w:type="numbering" w:customStyle="1" w:styleId="NummerierungAnhang">
    <w:name w:val="Nummerierung Anhang"/>
    <w:uiPriority w:val="99"/>
    <w:rsid w:val="006350A1"/>
    <w:pPr>
      <w:numPr>
        <w:numId w:val="3"/>
      </w:numPr>
    </w:pPr>
  </w:style>
  <w:style w:type="numbering" w:customStyle="1" w:styleId="Listenvorlageunnummeriertenormal">
    <w:name w:val="Listenvorlage_unnummerierte_normal"/>
    <w:uiPriority w:val="99"/>
    <w:rsid w:val="00096972"/>
    <w:pPr>
      <w:numPr>
        <w:numId w:val="4"/>
      </w:numPr>
    </w:pPr>
  </w:style>
  <w:style w:type="numbering" w:customStyle="1" w:styleId="ListenvorlageunnummeriertTabelle">
    <w:name w:val="Listenvorlage_unnummeriert_Tabelle"/>
    <w:uiPriority w:val="99"/>
    <w:rsid w:val="005C0B03"/>
    <w:pPr>
      <w:numPr>
        <w:numId w:val="5"/>
      </w:numPr>
    </w:pPr>
  </w:style>
  <w:style w:type="numbering" w:customStyle="1" w:styleId="Listenvorlagenummeriertnormal">
    <w:name w:val="Listenvorlage_nummeriert_normal"/>
    <w:uiPriority w:val="99"/>
    <w:rsid w:val="00C8366B"/>
    <w:pPr>
      <w:numPr>
        <w:numId w:val="24"/>
      </w:numPr>
    </w:pPr>
  </w:style>
  <w:style w:type="paragraph" w:customStyle="1" w:styleId="Tabellenlistenummeriert3Stufe">
    <w:name w:val="Tabellenliste_nummeriert_3.Stufe"/>
    <w:basedOn w:val="Tabellenlistenummeriert2Stufe"/>
    <w:qFormat/>
    <w:rsid w:val="00916731"/>
    <w:pPr>
      <w:numPr>
        <w:ilvl w:val="2"/>
      </w:numPr>
    </w:pPr>
  </w:style>
  <w:style w:type="numbering" w:customStyle="1" w:styleId="ListenvorlagenummeriertTabelle">
    <w:name w:val="Listenvorlage_nummeriert_Tabelle"/>
    <w:uiPriority w:val="99"/>
    <w:rsid w:val="00916731"/>
    <w:pPr>
      <w:numPr>
        <w:numId w:val="7"/>
      </w:numPr>
    </w:pPr>
  </w:style>
  <w:style w:type="character" w:styleId="Kommentarzeichen">
    <w:name w:val="annotation reference"/>
    <w:basedOn w:val="Absatz-Standardschriftart"/>
    <w:semiHidden/>
    <w:rsid w:val="0032758E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2758E"/>
    <w:rPr>
      <w:color w:val="808080"/>
    </w:rPr>
  </w:style>
  <w:style w:type="character" w:customStyle="1" w:styleId="TabellentextZelleZchn">
    <w:name w:val="Tabellentext_Zelle Zchn"/>
    <w:link w:val="TabellentextZelle"/>
    <w:rsid w:val="00A67C5C"/>
    <w:rPr>
      <w:rFonts w:ascii="Calibri" w:hAnsi="Calibri" w:cs="Consolas"/>
      <w:color w:val="000000"/>
      <w:sz w:val="20"/>
      <w:szCs w:val="20"/>
    </w:rPr>
  </w:style>
  <w:style w:type="character" w:customStyle="1" w:styleId="Dok-InfoberschriftZchn">
    <w:name w:val="Dok-Info_Überschrift Zchn"/>
    <w:basedOn w:val="berschrift1Zchn"/>
    <w:link w:val="Dok-Infoberschrift"/>
    <w:rsid w:val="000B6234"/>
    <w:rPr>
      <w:rFonts w:ascii="Nokia Pure Headline Light" w:eastAsiaTheme="majorEastAsia" w:hAnsi="Nokia Pure Headline Light" w:cstheme="majorBidi"/>
      <w:color w:val="124191"/>
      <w:kern w:val="32"/>
      <w:sz w:val="36"/>
      <w:szCs w:val="32"/>
    </w:rPr>
  </w:style>
  <w:style w:type="numbering" w:customStyle="1" w:styleId="Formatvorlage1">
    <w:name w:val="Formatvorlage1"/>
    <w:uiPriority w:val="99"/>
    <w:rsid w:val="000B6234"/>
    <w:pPr>
      <w:numPr>
        <w:numId w:val="8"/>
      </w:numPr>
    </w:pPr>
  </w:style>
  <w:style w:type="character" w:customStyle="1" w:styleId="Formatvorlage2">
    <w:name w:val="Formatvorlage2"/>
    <w:basedOn w:val="Absatz-Standardschriftart"/>
    <w:uiPriority w:val="1"/>
    <w:rsid w:val="00DD5A66"/>
    <w:rPr>
      <w:rFonts w:ascii="Wingdings" w:hAnsi="Wingdings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5955C6"/>
    <w:rPr>
      <w:rFonts w:ascii="Calibri" w:hAnsi="Calibri"/>
      <w:color w:val="000000"/>
      <w:sz w:val="24"/>
    </w:rPr>
  </w:style>
  <w:style w:type="character" w:customStyle="1" w:styleId="normaltextrun">
    <w:name w:val="normaltextrun"/>
    <w:basedOn w:val="Absatz-Standardschriftart"/>
    <w:rsid w:val="005955C6"/>
  </w:style>
  <w:style w:type="paragraph" w:customStyle="1" w:styleId="Default">
    <w:name w:val="Default"/>
    <w:rsid w:val="00B369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95A2D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3B0F"/>
    <w:rPr>
      <w:b/>
      <w:bCs/>
      <w:color w:val="00000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3B0F"/>
    <w:rPr>
      <w:rFonts w:ascii="Calibri" w:hAnsi="Calibri"/>
      <w:b/>
      <w:bCs/>
      <w:color w:val="000000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66DF8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F45A0A"/>
    <w:pPr>
      <w:spacing w:after="0" w:line="240" w:lineRule="auto"/>
    </w:pPr>
    <w:rPr>
      <w:rFonts w:ascii="Calibri" w:hAnsi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Brettingham-Smi\ALDB%20GmbH\Team%20Beschaffung%20und%20Vertragsmanagement%20-%20Dokumente\02_Vorlagen\Checkliste\Vg-xx-xxx_Wirtschaftlichkeitsbewert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4DA6EA5C6641A189D1EF25F6605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9290DA-6252-49F5-9A9D-6E02F3B517AE}"/>
      </w:docPartPr>
      <w:docPartBody>
        <w:p w:rsidR="00442D56" w:rsidRDefault="00442D56">
          <w:pPr>
            <w:pStyle w:val="F34DA6EA5C6641A189D1EF25F6605433"/>
          </w:pPr>
          <w:r w:rsidRPr="00EE31C4">
            <w:rPr>
              <w:rStyle w:val="Platzhaltertext"/>
            </w:rPr>
            <w:t>Wählen Sie ein Element aus.</w:t>
          </w:r>
        </w:p>
      </w:docPartBody>
    </w:docPart>
    <w:docPart>
      <w:docPartPr>
        <w:name w:val="7212953E574440C4BF9D58E597E20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C4658-0778-4942-8F44-8E95BA13F72E}"/>
      </w:docPartPr>
      <w:docPartBody>
        <w:p w:rsidR="00442D56" w:rsidRDefault="00442D56">
          <w:pPr>
            <w:pStyle w:val="7212953E574440C4BF9D58E597E209F1"/>
          </w:pPr>
          <w:r w:rsidRPr="00D35A60">
            <w:rPr>
              <w:rStyle w:val="Platzhaltertext"/>
              <w:rFonts w:eastAsia="SimSun"/>
            </w:rPr>
            <w:t>Hier kann der Dokumenttitel einge</w:t>
          </w:r>
          <w:r>
            <w:rPr>
              <w:rStyle w:val="Platzhaltertext"/>
              <w:rFonts w:eastAsia="SimSun"/>
            </w:rPr>
            <w:t>fügt werden.</w:t>
          </w:r>
        </w:p>
      </w:docPartBody>
    </w:docPart>
    <w:docPart>
      <w:docPartPr>
        <w:name w:val="EE9D5016F1C440308AE33DEF618C4A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70B4E8-978C-4126-9607-3CFE798C8BB4}"/>
      </w:docPartPr>
      <w:docPartBody>
        <w:p w:rsidR="00442D56" w:rsidRDefault="00442D56">
          <w:pPr>
            <w:pStyle w:val="EE9D5016F1C440308AE33DEF618C4A47"/>
          </w:pPr>
          <w:r w:rsidRPr="00996169">
            <w:rPr>
              <w:color w:val="00B0F0"/>
              <w:highlight w:val="lightGray"/>
            </w:rPr>
            <w:t>Hier klicken und Versionsnummer eingeben</w:t>
          </w:r>
        </w:p>
      </w:docPartBody>
    </w:docPart>
    <w:docPart>
      <w:docPartPr>
        <w:name w:val="8B903F42F0C24CD6A2E1192577215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75A7E-4470-42EC-BBC4-86F9A269CDA2}"/>
      </w:docPartPr>
      <w:docPartBody>
        <w:p w:rsidR="00442D56" w:rsidRDefault="00442D56">
          <w:pPr>
            <w:pStyle w:val="8B903F42F0C24CD6A2E119257721587A"/>
          </w:pPr>
          <w:r>
            <w:rPr>
              <w:rStyle w:val="Platzhaltertext"/>
            </w:rPr>
            <w:t>Wird vom DMS ausgefüllt.</w:t>
          </w:r>
        </w:p>
      </w:docPartBody>
    </w:docPart>
    <w:docPart>
      <w:docPartPr>
        <w:name w:val="F12F65C1E3C6492F83F7CB204B2D0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A5BDB-737E-4E0D-9A03-6568C945E668}"/>
      </w:docPartPr>
      <w:docPartBody>
        <w:p w:rsidR="00442D56" w:rsidRDefault="00442D56">
          <w:pPr>
            <w:pStyle w:val="F12F65C1E3C6492F83F7CB204B2D0F02"/>
          </w:pPr>
          <w:r w:rsidRPr="00A30CAE">
            <w:rPr>
              <w:rStyle w:val="Platzhaltertext"/>
              <w:rFonts w:eastAsia="SimSun"/>
              <w:sz w:val="20"/>
              <w:lang w:val="en-US"/>
            </w:rPr>
            <w:t>Wird vom DMS ausgefüllt..</w:t>
          </w:r>
        </w:p>
      </w:docPartBody>
    </w:docPart>
    <w:docPart>
      <w:docPartPr>
        <w:name w:val="82311AA6DEEF4E17B31364B34F166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87FB3E-6E07-40D4-85FD-740841ECB967}"/>
      </w:docPartPr>
      <w:docPartBody>
        <w:p w:rsidR="00442D56" w:rsidRDefault="00442D56">
          <w:pPr>
            <w:pStyle w:val="82311AA6DEEF4E17B31364B34F1661C9"/>
          </w:pPr>
          <w:r w:rsidRPr="00F81EED">
            <w:rPr>
              <w:rStyle w:val="Platzhaltertext"/>
              <w:lang w:val="en-US"/>
            </w:rPr>
            <w:t>[Comments]</w:t>
          </w:r>
        </w:p>
      </w:docPartBody>
    </w:docPart>
    <w:docPart>
      <w:docPartPr>
        <w:name w:val="5D4182E154AC4550A311FC2906FEA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BB405-6B91-41FB-8B3E-F84BAD89BA07}"/>
      </w:docPartPr>
      <w:docPartBody>
        <w:p w:rsidR="00442D56" w:rsidRDefault="00442D56">
          <w:pPr>
            <w:pStyle w:val="5D4182E154AC4550A311FC2906FEA37D"/>
          </w:pPr>
          <w:r w:rsidRPr="008A06F7">
            <w:rPr>
              <w:rStyle w:val="Platzhaltertext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457A183416F041A782B97F902FE5F8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486C9-6013-4468-BE0D-9CA70B2E3187}"/>
      </w:docPartPr>
      <w:docPartBody>
        <w:p w:rsidR="00442D56" w:rsidRDefault="00442D56">
          <w:pPr>
            <w:pStyle w:val="457A183416F041A782B97F902FE5F8D7"/>
          </w:pPr>
          <w:r w:rsidRPr="00046B55">
            <w:rPr>
              <w:rStyle w:val="Platzhaltertext"/>
              <w:lang w:val="en-US"/>
            </w:rPr>
            <w:t>Click or tap here to enter text.</w:t>
          </w:r>
        </w:p>
      </w:docPartBody>
    </w:docPart>
    <w:docPart>
      <w:docPartPr>
        <w:name w:val="A11D12393FAA4DE39EFB41DB800356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BFD9B-3A93-42BB-9336-0D927B3F8DB4}"/>
      </w:docPartPr>
      <w:docPartBody>
        <w:p w:rsidR="00442D56" w:rsidRDefault="00191086" w:rsidP="00191086">
          <w:pPr>
            <w:pStyle w:val="A11D12393FAA4DE39EFB41DB800356BB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8D0B59-CD22-467D-964B-9ED8F7FC1CAD}"/>
      </w:docPartPr>
      <w:docPartBody>
        <w:p w:rsidR="00442D56" w:rsidRDefault="00191086"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882BC9C88497C9371D05617F1D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50D74A-C8F9-41B7-9321-38AA00C1044B}"/>
      </w:docPartPr>
      <w:docPartBody>
        <w:p w:rsidR="00442D56" w:rsidRDefault="00191086" w:rsidP="00191086">
          <w:pPr>
            <w:pStyle w:val="58A882BC9C88497C9371D05617F1D0F6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7DA136BE004683BDD428B3E4C7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6C09D-F568-46A8-8B97-A39D1B13076A}"/>
      </w:docPartPr>
      <w:docPartBody>
        <w:p w:rsidR="00442D56" w:rsidRDefault="00191086" w:rsidP="00191086">
          <w:pPr>
            <w:pStyle w:val="117DA136BE004683BDD428B3E4C7384B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E0CA710A1F4270B790A85C03B80D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1CEB2-E0C8-4CD4-A9FE-17EE01C508F5}"/>
      </w:docPartPr>
      <w:docPartBody>
        <w:p w:rsidR="00442D56" w:rsidRDefault="00191086" w:rsidP="00191086">
          <w:pPr>
            <w:pStyle w:val="95E0CA710A1F4270B790A85C03B80DD2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6150A840BC4590AD104B8AD4C8F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85C8B-675B-49FB-96F2-CE34DA1995C8}"/>
      </w:docPartPr>
      <w:docPartBody>
        <w:p w:rsidR="00442D56" w:rsidRDefault="00191086" w:rsidP="00191086">
          <w:pPr>
            <w:pStyle w:val="D66150A840BC4590AD104B8AD4C8FD73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D19C7E9E804ECAABA34ABAD5C8A4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AEDF-4711-49B4-AFBE-4DEBD1157F91}"/>
      </w:docPartPr>
      <w:docPartBody>
        <w:p w:rsidR="00442D56" w:rsidRDefault="00191086" w:rsidP="00191086">
          <w:pPr>
            <w:pStyle w:val="92D19C7E9E804ECAABA34ABAD5C8A4B0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BAE6C426DB4CB0BFC6736F902A9F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1AA34-46B0-4B68-98A8-63DAC22980C3}"/>
      </w:docPartPr>
      <w:docPartBody>
        <w:p w:rsidR="005B3E78" w:rsidRDefault="00BE70EA" w:rsidP="00BE70EA">
          <w:pPr>
            <w:pStyle w:val="18BAE6C426DB4CB0BFC6736F902A9FBC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8C8EC8A854F1EB8950F30E279C4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0D48FF-4BF6-43DB-9172-A810B5D3DD55}"/>
      </w:docPartPr>
      <w:docPartBody>
        <w:p w:rsidR="005B3E78" w:rsidRDefault="00BE70EA" w:rsidP="00BE70EA">
          <w:pPr>
            <w:pStyle w:val="5E98C8EC8A854F1EB8950F30E279C401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086"/>
    <w:rsid w:val="000C7139"/>
    <w:rsid w:val="00191086"/>
    <w:rsid w:val="001C1032"/>
    <w:rsid w:val="0022723C"/>
    <w:rsid w:val="002A3E78"/>
    <w:rsid w:val="00300885"/>
    <w:rsid w:val="0032378E"/>
    <w:rsid w:val="003B2032"/>
    <w:rsid w:val="00426054"/>
    <w:rsid w:val="00442D56"/>
    <w:rsid w:val="00556EC5"/>
    <w:rsid w:val="00596B41"/>
    <w:rsid w:val="005B3E78"/>
    <w:rsid w:val="005F29FE"/>
    <w:rsid w:val="005F6C2A"/>
    <w:rsid w:val="006545A2"/>
    <w:rsid w:val="00655BFD"/>
    <w:rsid w:val="00692DD6"/>
    <w:rsid w:val="007B63D3"/>
    <w:rsid w:val="008B01CA"/>
    <w:rsid w:val="009C1DB2"/>
    <w:rsid w:val="00A04661"/>
    <w:rsid w:val="00A04C0B"/>
    <w:rsid w:val="00A40470"/>
    <w:rsid w:val="00A52513"/>
    <w:rsid w:val="00AE513D"/>
    <w:rsid w:val="00B1696F"/>
    <w:rsid w:val="00B17FF5"/>
    <w:rsid w:val="00B756B5"/>
    <w:rsid w:val="00BA6A06"/>
    <w:rsid w:val="00BC1651"/>
    <w:rsid w:val="00BE70EA"/>
    <w:rsid w:val="00C151FF"/>
    <w:rsid w:val="00C50A0C"/>
    <w:rsid w:val="00C569DF"/>
    <w:rsid w:val="00C82FDE"/>
    <w:rsid w:val="00CA7EB6"/>
    <w:rsid w:val="00CC43C5"/>
    <w:rsid w:val="00D62E7A"/>
    <w:rsid w:val="00E20E34"/>
    <w:rsid w:val="00E70E11"/>
    <w:rsid w:val="00E76A5E"/>
    <w:rsid w:val="00E84363"/>
    <w:rsid w:val="00EC21F2"/>
    <w:rsid w:val="00F5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70EA"/>
    <w:rPr>
      <w:color w:val="808080"/>
    </w:rPr>
  </w:style>
  <w:style w:type="paragraph" w:customStyle="1" w:styleId="F34DA6EA5C6641A189D1EF25F6605433">
    <w:name w:val="F34DA6EA5C6641A189D1EF25F6605433"/>
  </w:style>
  <w:style w:type="paragraph" w:customStyle="1" w:styleId="7212953E574440C4BF9D58E597E209F1">
    <w:name w:val="7212953E574440C4BF9D58E597E209F1"/>
  </w:style>
  <w:style w:type="paragraph" w:customStyle="1" w:styleId="EE9D5016F1C440308AE33DEF618C4A47">
    <w:name w:val="EE9D5016F1C440308AE33DEF618C4A47"/>
  </w:style>
  <w:style w:type="paragraph" w:customStyle="1" w:styleId="8B903F42F0C24CD6A2E119257721587A">
    <w:name w:val="8B903F42F0C24CD6A2E119257721587A"/>
  </w:style>
  <w:style w:type="paragraph" w:customStyle="1" w:styleId="F12F65C1E3C6492F83F7CB204B2D0F02">
    <w:name w:val="F12F65C1E3C6492F83F7CB204B2D0F02"/>
  </w:style>
  <w:style w:type="paragraph" w:customStyle="1" w:styleId="82311AA6DEEF4E17B31364B34F1661C9">
    <w:name w:val="82311AA6DEEF4E17B31364B34F1661C9"/>
  </w:style>
  <w:style w:type="paragraph" w:customStyle="1" w:styleId="5D4182E154AC4550A311FC2906FEA37D">
    <w:name w:val="5D4182E154AC4550A311FC2906FEA37D"/>
  </w:style>
  <w:style w:type="paragraph" w:customStyle="1" w:styleId="457A183416F041A782B97F902FE5F8D7">
    <w:name w:val="457A183416F041A782B97F902FE5F8D7"/>
  </w:style>
  <w:style w:type="paragraph" w:customStyle="1" w:styleId="A11D12393FAA4DE39EFB41DB800356BB">
    <w:name w:val="A11D12393FAA4DE39EFB41DB800356BB"/>
    <w:rsid w:val="00191086"/>
  </w:style>
  <w:style w:type="paragraph" w:customStyle="1" w:styleId="58A882BC9C88497C9371D05617F1D0F6">
    <w:name w:val="58A882BC9C88497C9371D05617F1D0F6"/>
    <w:rsid w:val="00191086"/>
  </w:style>
  <w:style w:type="paragraph" w:customStyle="1" w:styleId="117DA136BE004683BDD428B3E4C7384B">
    <w:name w:val="117DA136BE004683BDD428B3E4C7384B"/>
    <w:rsid w:val="00191086"/>
  </w:style>
  <w:style w:type="paragraph" w:customStyle="1" w:styleId="95E0CA710A1F4270B790A85C03B80DD2">
    <w:name w:val="95E0CA710A1F4270B790A85C03B80DD2"/>
    <w:rsid w:val="00191086"/>
  </w:style>
  <w:style w:type="paragraph" w:customStyle="1" w:styleId="D66150A840BC4590AD104B8AD4C8FD73">
    <w:name w:val="D66150A840BC4590AD104B8AD4C8FD73"/>
    <w:rsid w:val="00191086"/>
  </w:style>
  <w:style w:type="paragraph" w:customStyle="1" w:styleId="92D19C7E9E804ECAABA34ABAD5C8A4B0">
    <w:name w:val="92D19C7E9E804ECAABA34ABAD5C8A4B0"/>
    <w:rsid w:val="00191086"/>
  </w:style>
  <w:style w:type="paragraph" w:customStyle="1" w:styleId="18BAE6C426DB4CB0BFC6736F902A9FBC">
    <w:name w:val="18BAE6C426DB4CB0BFC6736F902A9FBC"/>
    <w:rsid w:val="00BE70EA"/>
  </w:style>
  <w:style w:type="paragraph" w:customStyle="1" w:styleId="5E98C8EC8A854F1EB8950F30E279C401">
    <w:name w:val="5E98C8EC8A854F1EB8950F30E279C401"/>
    <w:rsid w:val="00BE7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hneDoxis xmlns="OhneDoxis.Document">
  <VIRTL_NEXTVERSION/>
  <DOC_BEREICH/>
  <DOC_THEMA/>
  <DOC_DOKUMENTTYP/>
  <DOC_DOKUMENTENTITEL>Vg-26-002: Technische und berufliche Leistungsf�higkeit</DOC_DOKUMENTENTITEL>
  <DOC_DOKUMENTDATUM/>
  <DOC_AUTOR/>
  <DOC_EIGNER/>
  <DOC_FREIGEBENDER/>
  <DOC_FREIGEBER/>
  <DOC_KCENTERID/>
  <DOC_VSNFD>false</DOC_VSNFD>
  <DOC_SICHTBARKEIT_AS/>
  <DOC_SICHTBARKEIT_BDBOS/>
  <DOC_BHB/>
  <DOC_GUELTIG/>
  <DOC_GUELTIGBIS/>
  <DOC_CIID/>
  <DOC_CITYP/>
  <DOC_TICKETID/>
  <DOC_TICKETART/>
  <DOC_STANDORT/>
  <DOC_DESC_BEREICH/>
  <DOC_DESC_THEMA/>
  <DOC_DESC_DOKUMENTTYP/>
  <DOC_DESC_AUTOR/>
  <DOC_DESC_EIGNER/>
  <DOC_DESC_FREIGEBER/>
  <DOC_DESC_SICHTBARKEIT_AS/>
  <DOC_DESC_SICHTBARKEIT_BDBOS/>
  <DOC_ENTITY_CREATION_DATE>2026-05-28</DOC_ENTITY_CREATION_DATE>
  <DOC_CREATION_DATE/>
  <DOC_INTERNAL_INSTANCE_DATE>1</DOC_INTERNAL_INSTANCE_DATE>
  <VIRT_HISTORIE>
	</VIRT_HISTORIE>
</OhneDoxi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7" ma:contentTypeDescription="Ein neues Dokument erstellen." ma:contentTypeScope="" ma:versionID="976b3ac192355f45be645930d7347016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78d39aa119e80aee6caafd67f65d8ede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ce5cf-0cf6-4899-9ba8-8a346064b588" xsi:nil="true"/>
    <lcf76f155ced4ddcb4097134ff3c332f xmlns="e5c6740a-7bf6-441e-90d8-959811944b68">
      <Terms xmlns="http://schemas.microsoft.com/office/infopath/2007/PartnerControls"/>
    </lcf76f155ced4ddcb4097134ff3c332f>
    <Kommentar xmlns="e5c6740a-7bf6-441e-90d8-959811944b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216C-0B45-476D-BA10-4C2981396235}">
  <ds:schemaRefs>
    <ds:schemaRef ds:uri="OhneDoxis.Document"/>
  </ds:schemaRefs>
</ds:datastoreItem>
</file>

<file path=customXml/itemProps2.xml><?xml version="1.0" encoding="utf-8"?>
<ds:datastoreItem xmlns:ds="http://schemas.openxmlformats.org/officeDocument/2006/customXml" ds:itemID="{9AD2F606-8980-4544-8173-E3F0C52A5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69C24A-01D3-4FA2-A554-29550EB5E393}">
  <ds:schemaRefs>
    <ds:schemaRef ds:uri="http://schemas.microsoft.com/office/2006/metadata/properties"/>
    <ds:schemaRef ds:uri="http://schemas.microsoft.com/office/infopath/2007/PartnerControls"/>
    <ds:schemaRef ds:uri="d55ce5cf-0cf6-4899-9ba8-8a346064b588"/>
    <ds:schemaRef ds:uri="e5c6740a-7bf6-441e-90d8-959811944b68"/>
  </ds:schemaRefs>
</ds:datastoreItem>
</file>

<file path=customXml/itemProps4.xml><?xml version="1.0" encoding="utf-8"?>
<ds:datastoreItem xmlns:ds="http://schemas.openxmlformats.org/officeDocument/2006/customXml" ds:itemID="{8E0161AC-227C-4A44-86FF-0A175E5F2E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9E80F2-788C-42AC-848E-5A30E43B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Vg-xx-xxx_Wirtschaftlichkeitsbewertung</Template>
  <TotalTime>0</TotalTime>
  <Pages>5</Pages>
  <Words>818</Words>
  <Characters>5158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ALDB GmbH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Brettingham-Smith</dc:creator>
  <cp:keywords/>
  <dc:description/>
  <cp:lastModifiedBy>Julia Brettingham-Smith</cp:lastModifiedBy>
  <cp:revision>158</cp:revision>
  <dcterms:created xsi:type="dcterms:W3CDTF">2026-05-15T07:12:00Z</dcterms:created>
  <dcterms:modified xsi:type="dcterms:W3CDTF">2026-05-29T11:32:00Z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0x010100F1E9584B7366CB4D892109D2679CD4B7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