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4F3" w:rsidRPr="00E33AB1" w:rsidRDefault="00176E7D" w:rsidP="00176E7D">
      <w:pPr>
        <w:pStyle w:val="Formatvorlage1"/>
        <w:outlineLvl w:val="0"/>
        <w:rPr>
          <w:rFonts w:ascii="Leelawadee" w:hAnsi="Leelawadee" w:cs="Leelawadee"/>
        </w:rPr>
      </w:pPr>
      <w:r w:rsidRPr="00E33AB1">
        <w:rPr>
          <w:rFonts w:ascii="Leelawadee" w:hAnsi="Leelawadee" w:cs="Leelawadee"/>
        </w:rPr>
        <w:t>Angaben zu Referenzen</w:t>
      </w:r>
    </w:p>
    <w:p w:rsidR="0087463A" w:rsidRPr="00E33AB1" w:rsidRDefault="0087463A" w:rsidP="00176E7D">
      <w:pPr>
        <w:pStyle w:val="Formatvorlage1"/>
        <w:outlineLvl w:val="0"/>
        <w:rPr>
          <w:rFonts w:ascii="Leelawadee" w:hAnsi="Leelawadee" w:cs="Leelawadee"/>
          <w:sz w:val="20"/>
        </w:rPr>
      </w:pPr>
    </w:p>
    <w:p w:rsidR="008515C4" w:rsidRDefault="008515C4" w:rsidP="00D73754">
      <w:pPr>
        <w:shd w:val="clear" w:color="auto" w:fill="FFFFFF"/>
        <w:jc w:val="both"/>
        <w:rPr>
          <w:rFonts w:ascii="Leelawadee" w:hAnsi="Leelawadee" w:cs="Leelawadee"/>
          <w:sz w:val="18"/>
        </w:rPr>
      </w:pPr>
      <w:r w:rsidRPr="00E33AB1">
        <w:rPr>
          <w:rFonts w:ascii="Leelawadee" w:hAnsi="Leelawadee" w:cs="Leelawadee"/>
          <w:sz w:val="18"/>
        </w:rPr>
        <w:t>Die aufgrund der Vergabeunterlagen, insbesondere gemäß der Eigenerklärung für nicht präqualifizierte Bieter bzw. Nachunternehmer nachzuweisenden Angaben zu Leistungen, die mit der zu vergebenden Leistung vergleichbar sind, können mit Hilfe des nachfolgenden Formulars erklärt werden. Ausgenommen hiervon ist die jeweils zusätzlich zu jeder Referenz einzureichende Bestätigung des Auftraggebers über die vertragsmäßige Ausführung der Leistung.</w:t>
      </w:r>
      <w:r w:rsidR="00E33AB1">
        <w:rPr>
          <w:rFonts w:ascii="Leelawadee" w:hAnsi="Leelawadee" w:cs="Leelawadee"/>
          <w:sz w:val="18"/>
        </w:rPr>
        <w:t>´</w:t>
      </w:r>
    </w:p>
    <w:p w:rsidR="00E33AB1" w:rsidRPr="00E33AB1" w:rsidRDefault="00E33AB1" w:rsidP="00D73754">
      <w:pPr>
        <w:shd w:val="clear" w:color="auto" w:fill="FFFFFF"/>
        <w:jc w:val="both"/>
        <w:rPr>
          <w:rFonts w:ascii="Leelawadee" w:hAnsi="Leelawadee" w:cs="Leelawadee"/>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409"/>
        <w:gridCol w:w="6946"/>
        <w:gridCol w:w="23"/>
      </w:tblGrid>
      <w:tr w:rsidR="00D73754" w:rsidRPr="00E33AB1" w:rsidTr="00A05E8E">
        <w:trPr>
          <w:trHeight w:val="567"/>
        </w:trPr>
        <w:tc>
          <w:tcPr>
            <w:tcW w:w="426" w:type="dxa"/>
            <w:shd w:val="clear" w:color="auto" w:fill="C0C0C0"/>
            <w:vAlign w:val="center"/>
          </w:tcPr>
          <w:p w:rsidR="00D73754" w:rsidRPr="00E33AB1" w:rsidRDefault="00D73754" w:rsidP="00A05E8E">
            <w:pPr>
              <w:jc w:val="both"/>
              <w:outlineLvl w:val="1"/>
              <w:rPr>
                <w:rFonts w:ascii="Leelawadee" w:hAnsi="Leelawadee" w:cs="Leelawadee"/>
                <w:b/>
              </w:rPr>
            </w:pPr>
            <w:r w:rsidRPr="00E33AB1">
              <w:rPr>
                <w:rFonts w:ascii="Leelawadee" w:hAnsi="Leelawadee" w:cs="Leelawadee"/>
                <w:b/>
              </w:rPr>
              <w:t>1.</w:t>
            </w:r>
          </w:p>
        </w:tc>
        <w:tc>
          <w:tcPr>
            <w:tcW w:w="9378" w:type="dxa"/>
            <w:gridSpan w:val="3"/>
            <w:shd w:val="clear" w:color="auto" w:fill="C0C0C0"/>
            <w:vAlign w:val="center"/>
          </w:tcPr>
          <w:p w:rsidR="00D73754" w:rsidRPr="00E33AB1" w:rsidRDefault="00D73754" w:rsidP="00A05E8E">
            <w:pPr>
              <w:jc w:val="both"/>
              <w:outlineLvl w:val="1"/>
              <w:rPr>
                <w:rFonts w:ascii="Leelawadee" w:hAnsi="Leelawadee" w:cs="Leelawadee"/>
                <w:b/>
              </w:rPr>
            </w:pPr>
            <w:r w:rsidRPr="00E33AB1">
              <w:rPr>
                <w:rFonts w:ascii="Leelawadee" w:hAnsi="Leelawadee" w:cs="Leelawadee"/>
                <w:b/>
              </w:rPr>
              <w:t>Referenzangabe zur Ausführung von Leistungen in den letzten 3 Geschäftsjahren, die mit der zu vergebenden Leistung vergleichbar sind:</w:t>
            </w:r>
          </w:p>
        </w:tc>
      </w:tr>
      <w:tr w:rsidR="00BE377E" w:rsidRPr="00E33AB1" w:rsidTr="00880C02">
        <w:trPr>
          <w:gridAfter w:val="1"/>
          <w:wAfter w:w="23" w:type="dxa"/>
        </w:trPr>
        <w:tc>
          <w:tcPr>
            <w:tcW w:w="2835" w:type="dxa"/>
            <w:gridSpan w:val="2"/>
            <w:shd w:val="clear" w:color="auto" w:fill="auto"/>
            <w:vAlign w:val="center"/>
          </w:tcPr>
          <w:p w:rsidR="00BE377E" w:rsidRPr="00E33AB1" w:rsidRDefault="00BE377E" w:rsidP="00A05E8E">
            <w:pPr>
              <w:jc w:val="both"/>
              <w:rPr>
                <w:rFonts w:ascii="Leelawadee" w:hAnsi="Leelawadee" w:cs="Leelawadee"/>
                <w:sz w:val="18"/>
                <w:szCs w:val="16"/>
              </w:rPr>
            </w:pPr>
            <w:r w:rsidRPr="00E33AB1">
              <w:rPr>
                <w:rFonts w:ascii="Leelawadee" w:hAnsi="Leelawadee" w:cs="Leelawadee"/>
                <w:sz w:val="18"/>
                <w:szCs w:val="16"/>
              </w:rPr>
              <w:t>Bezeichnung des Bauvorhabens</w:t>
            </w:r>
            <w:r w:rsidR="002B1B94" w:rsidRPr="00E33AB1">
              <w:rPr>
                <w:rFonts w:ascii="Leelawadee" w:hAnsi="Leelawadee" w:cs="Leelawadee"/>
                <w:sz w:val="18"/>
                <w:szCs w:val="16"/>
              </w:rPr>
              <w:t xml:space="preserve"> /der Leistung</w:t>
            </w:r>
          </w:p>
        </w:tc>
        <w:tc>
          <w:tcPr>
            <w:tcW w:w="6946" w:type="dxa"/>
            <w:shd w:val="clear" w:color="auto" w:fill="auto"/>
            <w:vAlign w:val="center"/>
          </w:tcPr>
          <w:p w:rsidR="00BE377E" w:rsidRPr="00E33AB1" w:rsidRDefault="00BE377E" w:rsidP="00D73754">
            <w:pPr>
              <w:rPr>
                <w:rFonts w:ascii="Leelawadee" w:hAnsi="Leelawadee" w:cs="Leelawadee"/>
                <w:sz w:val="18"/>
                <w:szCs w:val="16"/>
              </w:rPr>
            </w:pPr>
          </w:p>
        </w:tc>
      </w:tr>
      <w:tr w:rsidR="00BE377E" w:rsidRPr="00E33AB1" w:rsidTr="00880C02">
        <w:trPr>
          <w:gridAfter w:val="1"/>
          <w:wAfter w:w="23" w:type="dxa"/>
        </w:trPr>
        <w:tc>
          <w:tcPr>
            <w:tcW w:w="2835" w:type="dxa"/>
            <w:gridSpan w:val="2"/>
            <w:shd w:val="clear" w:color="auto" w:fill="auto"/>
            <w:vAlign w:val="center"/>
          </w:tcPr>
          <w:p w:rsidR="00BE377E" w:rsidRPr="00E33AB1" w:rsidRDefault="002B1B94" w:rsidP="00A05E8E">
            <w:pPr>
              <w:jc w:val="both"/>
              <w:rPr>
                <w:rFonts w:ascii="Leelawadee" w:hAnsi="Leelawadee" w:cs="Leelawadee"/>
                <w:sz w:val="18"/>
                <w:szCs w:val="16"/>
              </w:rPr>
            </w:pPr>
            <w:r w:rsidRPr="00E33AB1">
              <w:rPr>
                <w:rFonts w:ascii="Leelawadee" w:hAnsi="Leelawadee" w:cs="Leelawadee"/>
                <w:sz w:val="18"/>
                <w:szCs w:val="16"/>
              </w:rPr>
              <w:t>Bauherr/</w:t>
            </w:r>
            <w:r w:rsidR="00BE377E" w:rsidRPr="00E33AB1">
              <w:rPr>
                <w:rFonts w:ascii="Leelawadee" w:hAnsi="Leelawadee" w:cs="Leelawadee"/>
                <w:sz w:val="18"/>
                <w:szCs w:val="16"/>
              </w:rPr>
              <w:t>Auftraggeber</w:t>
            </w:r>
          </w:p>
          <w:p w:rsidR="00BE377E" w:rsidRPr="00E33AB1" w:rsidRDefault="00BE377E" w:rsidP="00A05E8E">
            <w:pPr>
              <w:jc w:val="both"/>
              <w:rPr>
                <w:rFonts w:ascii="Leelawadee" w:hAnsi="Leelawadee" w:cs="Leelawadee"/>
                <w:sz w:val="18"/>
                <w:szCs w:val="16"/>
              </w:rPr>
            </w:pPr>
            <w:r w:rsidRPr="00E33AB1">
              <w:rPr>
                <w:rFonts w:ascii="Leelawadee" w:hAnsi="Leelawadee" w:cs="Leelawadee"/>
                <w:sz w:val="18"/>
                <w:szCs w:val="16"/>
              </w:rPr>
              <w:t>Name</w:t>
            </w:r>
          </w:p>
          <w:p w:rsidR="00BE377E" w:rsidRPr="00E33AB1" w:rsidRDefault="00BE377E" w:rsidP="00A05E8E">
            <w:pPr>
              <w:jc w:val="both"/>
              <w:rPr>
                <w:rFonts w:ascii="Leelawadee" w:hAnsi="Leelawadee" w:cs="Leelawadee"/>
                <w:sz w:val="18"/>
                <w:szCs w:val="16"/>
              </w:rPr>
            </w:pPr>
            <w:r w:rsidRPr="00E33AB1">
              <w:rPr>
                <w:rFonts w:ascii="Leelawadee" w:hAnsi="Leelawadee" w:cs="Leelawadee"/>
                <w:sz w:val="18"/>
                <w:szCs w:val="16"/>
              </w:rPr>
              <w:t>Anschrift</w:t>
            </w:r>
          </w:p>
          <w:p w:rsidR="00BE377E" w:rsidRPr="00E33AB1" w:rsidRDefault="00BE377E" w:rsidP="00A05E8E">
            <w:pPr>
              <w:jc w:val="both"/>
              <w:rPr>
                <w:rFonts w:ascii="Leelawadee" w:hAnsi="Leelawadee" w:cs="Leelawadee"/>
                <w:sz w:val="18"/>
                <w:szCs w:val="16"/>
              </w:rPr>
            </w:pPr>
            <w:r w:rsidRPr="00E33AB1">
              <w:rPr>
                <w:rFonts w:ascii="Leelawadee" w:hAnsi="Leelawadee" w:cs="Leelawadee"/>
                <w:sz w:val="18"/>
                <w:szCs w:val="16"/>
              </w:rPr>
              <w:t>Telefonnummer</w:t>
            </w:r>
          </w:p>
        </w:tc>
        <w:tc>
          <w:tcPr>
            <w:tcW w:w="6946" w:type="dxa"/>
            <w:shd w:val="clear" w:color="auto" w:fill="auto"/>
            <w:vAlign w:val="center"/>
          </w:tcPr>
          <w:p w:rsidR="00BE377E" w:rsidRPr="00E33AB1" w:rsidRDefault="00BE377E" w:rsidP="00D73754">
            <w:pPr>
              <w:rPr>
                <w:rFonts w:ascii="Leelawadee" w:hAnsi="Leelawadee" w:cs="Leelawadee"/>
                <w:sz w:val="18"/>
                <w:szCs w:val="16"/>
              </w:rPr>
            </w:pPr>
          </w:p>
        </w:tc>
      </w:tr>
      <w:tr w:rsidR="00BC7E1A" w:rsidRPr="00E33AB1" w:rsidTr="00880C02">
        <w:trPr>
          <w:gridAfter w:val="1"/>
          <w:wAfter w:w="23" w:type="dxa"/>
        </w:trPr>
        <w:tc>
          <w:tcPr>
            <w:tcW w:w="2835" w:type="dxa"/>
            <w:gridSpan w:val="2"/>
            <w:shd w:val="clear" w:color="auto" w:fill="auto"/>
            <w:vAlign w:val="center"/>
          </w:tcPr>
          <w:p w:rsidR="00BC7E1A" w:rsidRPr="00E33AB1" w:rsidRDefault="00BC7E1A" w:rsidP="00A05E8E">
            <w:pPr>
              <w:jc w:val="both"/>
              <w:rPr>
                <w:rFonts w:ascii="Leelawadee" w:hAnsi="Leelawadee" w:cs="Leelawadee"/>
                <w:sz w:val="18"/>
                <w:szCs w:val="16"/>
              </w:rPr>
            </w:pPr>
            <w:r w:rsidRPr="00E33AB1">
              <w:rPr>
                <w:rFonts w:ascii="Leelawadee" w:hAnsi="Leelawadee" w:cs="Leelawadee"/>
                <w:sz w:val="18"/>
                <w:szCs w:val="16"/>
              </w:rPr>
              <w:t>Ansprechpartner</w:t>
            </w:r>
          </w:p>
          <w:p w:rsidR="00BC7E1A" w:rsidRPr="00E33AB1" w:rsidRDefault="00BC7E1A" w:rsidP="00A05E8E">
            <w:pPr>
              <w:jc w:val="both"/>
              <w:rPr>
                <w:rFonts w:ascii="Leelawadee" w:hAnsi="Leelawadee" w:cs="Leelawadee"/>
                <w:sz w:val="18"/>
                <w:szCs w:val="16"/>
              </w:rPr>
            </w:pPr>
          </w:p>
        </w:tc>
        <w:tc>
          <w:tcPr>
            <w:tcW w:w="6946" w:type="dxa"/>
            <w:shd w:val="clear" w:color="auto" w:fill="auto"/>
            <w:vAlign w:val="center"/>
          </w:tcPr>
          <w:p w:rsidR="00BC7E1A" w:rsidRPr="00E33AB1" w:rsidRDefault="00BC7E1A" w:rsidP="00D73754">
            <w:pPr>
              <w:rPr>
                <w:rFonts w:ascii="Leelawadee" w:hAnsi="Leelawadee" w:cs="Leelawadee"/>
                <w:sz w:val="18"/>
                <w:szCs w:val="16"/>
              </w:rPr>
            </w:pPr>
          </w:p>
        </w:tc>
      </w:tr>
      <w:tr w:rsidR="00BC7E1A" w:rsidRPr="00E33AB1" w:rsidTr="00880C02">
        <w:trPr>
          <w:gridAfter w:val="1"/>
          <w:wAfter w:w="23" w:type="dxa"/>
        </w:trPr>
        <w:tc>
          <w:tcPr>
            <w:tcW w:w="2835" w:type="dxa"/>
            <w:gridSpan w:val="2"/>
            <w:shd w:val="clear" w:color="auto" w:fill="auto"/>
            <w:vAlign w:val="center"/>
          </w:tcPr>
          <w:p w:rsidR="00BC7E1A" w:rsidRPr="00E33AB1" w:rsidRDefault="00BC7E1A" w:rsidP="00A05E8E">
            <w:pPr>
              <w:jc w:val="both"/>
              <w:rPr>
                <w:rFonts w:ascii="Leelawadee" w:hAnsi="Leelawadee" w:cs="Leelawadee"/>
                <w:sz w:val="18"/>
                <w:szCs w:val="16"/>
              </w:rPr>
            </w:pPr>
            <w:r w:rsidRPr="00E33AB1">
              <w:rPr>
                <w:rFonts w:ascii="Leelawadee" w:hAnsi="Leelawadee" w:cs="Leelawadee"/>
                <w:sz w:val="18"/>
                <w:szCs w:val="16"/>
              </w:rPr>
              <w:t>Art der ausgeführten Leistung</w:t>
            </w:r>
          </w:p>
        </w:tc>
        <w:tc>
          <w:tcPr>
            <w:tcW w:w="6946" w:type="dxa"/>
            <w:shd w:val="clear" w:color="auto" w:fill="auto"/>
            <w:vAlign w:val="center"/>
          </w:tcPr>
          <w:p w:rsidR="00BC7E1A" w:rsidRPr="00E33AB1" w:rsidRDefault="00BC7E1A" w:rsidP="00D73754">
            <w:pPr>
              <w:rPr>
                <w:rFonts w:ascii="Leelawadee" w:hAnsi="Leelawadee" w:cs="Leelawadee"/>
                <w:sz w:val="22"/>
                <w:szCs w:val="16"/>
              </w:rPr>
            </w:pPr>
          </w:p>
        </w:tc>
      </w:tr>
      <w:tr w:rsidR="00BC7E1A" w:rsidRPr="00E33AB1" w:rsidTr="00880C02">
        <w:trPr>
          <w:gridAfter w:val="1"/>
          <w:wAfter w:w="23" w:type="dxa"/>
        </w:trPr>
        <w:tc>
          <w:tcPr>
            <w:tcW w:w="2835" w:type="dxa"/>
            <w:gridSpan w:val="2"/>
            <w:shd w:val="clear" w:color="auto" w:fill="auto"/>
            <w:vAlign w:val="center"/>
          </w:tcPr>
          <w:p w:rsidR="008515C4" w:rsidRPr="00E33AB1" w:rsidRDefault="00BC7E1A" w:rsidP="008515C4">
            <w:pPr>
              <w:jc w:val="both"/>
              <w:rPr>
                <w:rFonts w:ascii="Leelawadee" w:hAnsi="Leelawadee" w:cs="Leelawadee"/>
                <w:sz w:val="18"/>
                <w:szCs w:val="16"/>
              </w:rPr>
            </w:pPr>
            <w:r w:rsidRPr="00E33AB1">
              <w:rPr>
                <w:rFonts w:ascii="Leelawadee" w:hAnsi="Leelawadee" w:cs="Leelawadee"/>
                <w:sz w:val="18"/>
                <w:szCs w:val="16"/>
              </w:rPr>
              <w:t>Auftragssumme</w:t>
            </w:r>
          </w:p>
        </w:tc>
        <w:tc>
          <w:tcPr>
            <w:tcW w:w="6946" w:type="dxa"/>
            <w:shd w:val="clear" w:color="auto" w:fill="auto"/>
            <w:vAlign w:val="center"/>
          </w:tcPr>
          <w:p w:rsidR="00BC7E1A" w:rsidRPr="00E33AB1" w:rsidRDefault="00BC7E1A" w:rsidP="00D73754">
            <w:pPr>
              <w:rPr>
                <w:rFonts w:ascii="Leelawadee" w:hAnsi="Leelawadee" w:cs="Leelawadee"/>
                <w:sz w:val="22"/>
                <w:szCs w:val="16"/>
              </w:rPr>
            </w:pPr>
          </w:p>
        </w:tc>
      </w:tr>
      <w:tr w:rsidR="00BC7E1A" w:rsidRPr="00E33AB1" w:rsidTr="00880C02">
        <w:trPr>
          <w:gridAfter w:val="1"/>
          <w:wAfter w:w="23" w:type="dxa"/>
        </w:trPr>
        <w:tc>
          <w:tcPr>
            <w:tcW w:w="2835" w:type="dxa"/>
            <w:gridSpan w:val="2"/>
            <w:shd w:val="clear" w:color="auto" w:fill="auto"/>
            <w:vAlign w:val="center"/>
          </w:tcPr>
          <w:p w:rsidR="00BC7E1A" w:rsidRPr="00E33AB1" w:rsidRDefault="00BC7E1A" w:rsidP="00A05E8E">
            <w:pPr>
              <w:jc w:val="both"/>
              <w:rPr>
                <w:rFonts w:ascii="Leelawadee" w:hAnsi="Leelawadee" w:cs="Leelawadee"/>
                <w:sz w:val="18"/>
                <w:szCs w:val="16"/>
              </w:rPr>
            </w:pPr>
            <w:r w:rsidRPr="00E33AB1">
              <w:rPr>
                <w:rFonts w:ascii="Leelawadee" w:hAnsi="Leelawadee" w:cs="Leelawadee"/>
                <w:sz w:val="18"/>
                <w:szCs w:val="16"/>
              </w:rPr>
              <w:t>Ausführungszeitraum</w:t>
            </w:r>
          </w:p>
        </w:tc>
        <w:tc>
          <w:tcPr>
            <w:tcW w:w="6946" w:type="dxa"/>
            <w:shd w:val="clear" w:color="auto" w:fill="auto"/>
            <w:vAlign w:val="center"/>
          </w:tcPr>
          <w:p w:rsidR="00BC7E1A" w:rsidRPr="00E33AB1" w:rsidRDefault="00BC7E1A" w:rsidP="00D73754">
            <w:pPr>
              <w:rPr>
                <w:rFonts w:ascii="Leelawadee" w:hAnsi="Leelawadee" w:cs="Leelawadee"/>
                <w:sz w:val="22"/>
                <w:szCs w:val="16"/>
              </w:rPr>
            </w:pPr>
          </w:p>
        </w:tc>
      </w:tr>
      <w:tr w:rsidR="00BC7E1A" w:rsidRPr="00E33AB1" w:rsidTr="00880C02">
        <w:trPr>
          <w:gridAfter w:val="1"/>
          <w:wAfter w:w="23" w:type="dxa"/>
        </w:trPr>
        <w:tc>
          <w:tcPr>
            <w:tcW w:w="2835" w:type="dxa"/>
            <w:gridSpan w:val="2"/>
            <w:shd w:val="clear" w:color="auto" w:fill="auto"/>
            <w:vAlign w:val="center"/>
          </w:tcPr>
          <w:p w:rsidR="00BC7E1A" w:rsidRPr="00E33AB1" w:rsidRDefault="00BC7E1A" w:rsidP="00A05E8E">
            <w:pPr>
              <w:jc w:val="both"/>
              <w:rPr>
                <w:rFonts w:ascii="Leelawadee" w:hAnsi="Leelawadee" w:cs="Leelawadee"/>
                <w:sz w:val="18"/>
                <w:szCs w:val="16"/>
              </w:rPr>
            </w:pPr>
            <w:r w:rsidRPr="00E33AB1">
              <w:rPr>
                <w:rFonts w:ascii="Leelawadee" w:hAnsi="Leelawadee" w:cs="Leelawadee"/>
                <w:sz w:val="18"/>
                <w:szCs w:val="16"/>
              </w:rPr>
              <w:t>stichwortartige Benennung de</w:t>
            </w:r>
            <w:r w:rsidR="008515C4" w:rsidRPr="00E33AB1">
              <w:rPr>
                <w:rFonts w:ascii="Leelawadee" w:hAnsi="Leelawadee" w:cs="Leelawadee"/>
                <w:sz w:val="18"/>
                <w:szCs w:val="16"/>
              </w:rPr>
              <w:t xml:space="preserve">s mit eigenem Personal </w:t>
            </w:r>
            <w:r w:rsidRPr="00E33AB1">
              <w:rPr>
                <w:rFonts w:ascii="Leelawadee" w:hAnsi="Leelawadee" w:cs="Leelawadee"/>
                <w:sz w:val="18"/>
                <w:szCs w:val="16"/>
              </w:rPr>
              <w:t>ausgeführten maßgeblichen Leistungsumfanges einschl. Angabe der ausgeführten Mengen</w:t>
            </w:r>
          </w:p>
        </w:tc>
        <w:tc>
          <w:tcPr>
            <w:tcW w:w="6946" w:type="dxa"/>
            <w:shd w:val="clear" w:color="auto" w:fill="auto"/>
            <w:vAlign w:val="center"/>
          </w:tcPr>
          <w:p w:rsidR="00BC7E1A" w:rsidRPr="00E33AB1" w:rsidRDefault="00BC7E1A" w:rsidP="00D73754">
            <w:pPr>
              <w:rPr>
                <w:rFonts w:ascii="Leelawadee" w:hAnsi="Leelawadee" w:cs="Leelawadee"/>
                <w:sz w:val="18"/>
                <w:szCs w:val="16"/>
              </w:rPr>
            </w:pPr>
          </w:p>
        </w:tc>
      </w:tr>
      <w:tr w:rsidR="00BC7E1A" w:rsidRPr="00E33AB1" w:rsidTr="00880C02">
        <w:trPr>
          <w:gridAfter w:val="1"/>
          <w:wAfter w:w="23" w:type="dxa"/>
        </w:trPr>
        <w:tc>
          <w:tcPr>
            <w:tcW w:w="2835" w:type="dxa"/>
            <w:gridSpan w:val="2"/>
            <w:shd w:val="clear" w:color="auto" w:fill="auto"/>
            <w:vAlign w:val="center"/>
          </w:tcPr>
          <w:p w:rsidR="00BC7E1A" w:rsidRPr="00E33AB1" w:rsidRDefault="00BC7E1A" w:rsidP="00A05E8E">
            <w:pPr>
              <w:jc w:val="both"/>
              <w:rPr>
                <w:rFonts w:ascii="Leelawadee" w:hAnsi="Leelawadee" w:cs="Leelawadee"/>
                <w:sz w:val="18"/>
                <w:szCs w:val="16"/>
              </w:rPr>
            </w:pPr>
            <w:r w:rsidRPr="00E33AB1">
              <w:rPr>
                <w:rStyle w:val="Formatvorlage10pt"/>
                <w:rFonts w:ascii="Leelawadee" w:hAnsi="Leelawadee" w:cs="Leelawadee"/>
                <w:sz w:val="18"/>
                <w:szCs w:val="16"/>
              </w:rPr>
              <w:t>Zahl der hierfür durchschnittlich eingesetzten Arbeitnehmer</w:t>
            </w:r>
          </w:p>
        </w:tc>
        <w:tc>
          <w:tcPr>
            <w:tcW w:w="6946" w:type="dxa"/>
            <w:shd w:val="clear" w:color="auto" w:fill="auto"/>
            <w:vAlign w:val="center"/>
          </w:tcPr>
          <w:p w:rsidR="00BC7E1A" w:rsidRPr="00E33AB1" w:rsidRDefault="00BC7E1A" w:rsidP="00D73754">
            <w:pPr>
              <w:rPr>
                <w:rFonts w:ascii="Leelawadee" w:hAnsi="Leelawadee" w:cs="Leelawadee"/>
                <w:sz w:val="18"/>
                <w:szCs w:val="16"/>
              </w:rPr>
            </w:pPr>
          </w:p>
        </w:tc>
      </w:tr>
      <w:tr w:rsidR="00BC7E1A" w:rsidRPr="00E33AB1" w:rsidTr="00880C02">
        <w:trPr>
          <w:gridAfter w:val="1"/>
          <w:wAfter w:w="23" w:type="dxa"/>
        </w:trPr>
        <w:tc>
          <w:tcPr>
            <w:tcW w:w="2835" w:type="dxa"/>
            <w:gridSpan w:val="2"/>
            <w:shd w:val="clear" w:color="auto" w:fill="auto"/>
            <w:vAlign w:val="center"/>
          </w:tcPr>
          <w:p w:rsidR="00BC7E1A" w:rsidRPr="00E33AB1" w:rsidRDefault="00BC7E1A" w:rsidP="00A05E8E">
            <w:pPr>
              <w:jc w:val="both"/>
              <w:rPr>
                <w:rStyle w:val="Formatvorlage10pt"/>
                <w:rFonts w:ascii="Leelawadee" w:hAnsi="Leelawadee" w:cs="Leelawadee"/>
                <w:sz w:val="18"/>
                <w:szCs w:val="16"/>
              </w:rPr>
            </w:pPr>
            <w:r w:rsidRPr="00E33AB1">
              <w:rPr>
                <w:rStyle w:val="Formatvorlage10pt"/>
                <w:rFonts w:ascii="Leelawadee" w:hAnsi="Leelawadee" w:cs="Leelawadee"/>
                <w:sz w:val="18"/>
                <w:szCs w:val="16"/>
              </w:rPr>
              <w:t>stichwortartige Beschreibung der besonderen technischen und gerätespezifischen Anforderungen bzw. (bei Komplettleistung) Kurzbeschreibung der Baumaßnahme einschließlich eventueller Besonderheiten der Ausführung</w:t>
            </w:r>
          </w:p>
        </w:tc>
        <w:tc>
          <w:tcPr>
            <w:tcW w:w="6946" w:type="dxa"/>
            <w:shd w:val="clear" w:color="auto" w:fill="auto"/>
            <w:vAlign w:val="center"/>
          </w:tcPr>
          <w:p w:rsidR="00BC7E1A" w:rsidRPr="00E33AB1" w:rsidRDefault="00BC7E1A" w:rsidP="00D73754">
            <w:pPr>
              <w:rPr>
                <w:rFonts w:ascii="Leelawadee" w:hAnsi="Leelawadee" w:cs="Leelawadee"/>
                <w:sz w:val="18"/>
                <w:szCs w:val="16"/>
              </w:rPr>
            </w:pPr>
          </w:p>
        </w:tc>
      </w:tr>
      <w:tr w:rsidR="008515C4" w:rsidRPr="00E33AB1" w:rsidTr="00880C02">
        <w:trPr>
          <w:gridAfter w:val="1"/>
          <w:wAfter w:w="23" w:type="dxa"/>
        </w:trPr>
        <w:tc>
          <w:tcPr>
            <w:tcW w:w="2835" w:type="dxa"/>
            <w:gridSpan w:val="2"/>
            <w:shd w:val="clear" w:color="auto" w:fill="auto"/>
            <w:vAlign w:val="center"/>
          </w:tcPr>
          <w:p w:rsidR="008515C4" w:rsidRPr="00E33AB1" w:rsidRDefault="002B1B94" w:rsidP="00A05E8E">
            <w:pPr>
              <w:jc w:val="both"/>
              <w:rPr>
                <w:rStyle w:val="Formatvorlage10pt"/>
                <w:rFonts w:ascii="Leelawadee" w:hAnsi="Leelawadee" w:cs="Leelawadee"/>
                <w:sz w:val="18"/>
                <w:szCs w:val="16"/>
              </w:rPr>
            </w:pPr>
            <w:r w:rsidRPr="00E33AB1">
              <w:rPr>
                <w:rStyle w:val="Formatvorlage10pt"/>
                <w:rFonts w:ascii="Leelawadee" w:hAnsi="Leelawadee" w:cs="Leelawadee"/>
                <w:sz w:val="18"/>
                <w:szCs w:val="16"/>
              </w:rPr>
              <w:t xml:space="preserve">Ggf. </w:t>
            </w:r>
            <w:r w:rsidR="008515C4" w:rsidRPr="00E33AB1">
              <w:rPr>
                <w:rStyle w:val="Formatvorlage10pt"/>
                <w:rFonts w:ascii="Leelawadee" w:hAnsi="Leelawadee" w:cs="Leelawadee"/>
                <w:sz w:val="18"/>
                <w:szCs w:val="16"/>
              </w:rPr>
              <w:t>Art der Baumaßnahme</w:t>
            </w:r>
          </w:p>
        </w:tc>
        <w:tc>
          <w:tcPr>
            <w:tcW w:w="6946" w:type="dxa"/>
            <w:shd w:val="clear" w:color="auto" w:fill="auto"/>
            <w:vAlign w:val="center"/>
          </w:tcPr>
          <w:p w:rsidR="008515C4" w:rsidRPr="00E33AB1" w:rsidRDefault="008515C4" w:rsidP="00D73754">
            <w:pPr>
              <w:rPr>
                <w:rFonts w:ascii="Leelawadee" w:hAnsi="Leelawadee" w:cs="Leelawadee"/>
                <w:sz w:val="18"/>
                <w:szCs w:val="16"/>
              </w:rPr>
            </w:pPr>
            <w:r w:rsidRPr="00E33AB1">
              <w:rPr>
                <w:rFonts w:ascii="Leelawadee" w:hAnsi="Leelawadee" w:cs="Leelawadee"/>
                <w:sz w:val="18"/>
                <w:szCs w:val="16"/>
              </w:rPr>
              <w:fldChar w:fldCharType="begin">
                <w:ffData>
                  <w:name w:val="Kontrollkästchen4"/>
                  <w:enabled/>
                  <w:calcOnExit w:val="0"/>
                  <w:checkBox>
                    <w:sizeAuto/>
                    <w:default w:val="0"/>
                  </w:checkBox>
                </w:ffData>
              </w:fldChar>
            </w:r>
            <w:bookmarkStart w:id="0" w:name="Kontrollkästchen4"/>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bookmarkEnd w:id="0"/>
            <w:r w:rsidRPr="00E33AB1">
              <w:rPr>
                <w:rFonts w:ascii="Leelawadee" w:hAnsi="Leelawadee" w:cs="Leelawadee"/>
                <w:sz w:val="18"/>
                <w:szCs w:val="16"/>
              </w:rPr>
              <w:t xml:space="preserve"> Neubau</w:t>
            </w:r>
            <w:r w:rsidRPr="00E33AB1">
              <w:rPr>
                <w:rFonts w:ascii="Leelawadee" w:hAnsi="Leelawadee" w:cs="Leelawadee"/>
                <w:sz w:val="18"/>
                <w:szCs w:val="16"/>
              </w:rPr>
              <w:tab/>
            </w:r>
            <w:r w:rsidRPr="00E33AB1">
              <w:rPr>
                <w:rFonts w:ascii="Leelawadee" w:hAnsi="Leelawadee" w:cs="Leelawadee"/>
                <w:sz w:val="18"/>
                <w:szCs w:val="16"/>
              </w:rPr>
              <w:fldChar w:fldCharType="begin">
                <w:ffData>
                  <w:name w:val="Kontrollkästchen5"/>
                  <w:enabled/>
                  <w:calcOnExit w:val="0"/>
                  <w:checkBox>
                    <w:sizeAuto/>
                    <w:default w:val="0"/>
                  </w:checkBox>
                </w:ffData>
              </w:fldChar>
            </w:r>
            <w:bookmarkStart w:id="1" w:name="Kontrollkästchen5"/>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bookmarkEnd w:id="1"/>
            <w:r w:rsidRPr="00E33AB1">
              <w:rPr>
                <w:rFonts w:ascii="Leelawadee" w:hAnsi="Leelawadee" w:cs="Leelawadee"/>
                <w:sz w:val="18"/>
                <w:szCs w:val="16"/>
              </w:rPr>
              <w:t xml:space="preserve"> Umbau</w:t>
            </w:r>
            <w:r w:rsidRPr="00E33AB1">
              <w:rPr>
                <w:rFonts w:ascii="Leelawadee" w:hAnsi="Leelawadee" w:cs="Leelawadee"/>
                <w:sz w:val="18"/>
                <w:szCs w:val="16"/>
              </w:rPr>
              <w:tab/>
            </w:r>
            <w:r w:rsidRPr="00E33AB1">
              <w:rPr>
                <w:rFonts w:ascii="Leelawadee" w:hAnsi="Leelawadee" w:cs="Leelawadee"/>
                <w:sz w:val="18"/>
                <w:szCs w:val="16"/>
              </w:rPr>
              <w:fldChar w:fldCharType="begin">
                <w:ffData>
                  <w:name w:val="Kontrollkästchen6"/>
                  <w:enabled/>
                  <w:calcOnExit w:val="0"/>
                  <w:checkBox>
                    <w:sizeAuto/>
                    <w:default w:val="0"/>
                  </w:checkBox>
                </w:ffData>
              </w:fldChar>
            </w:r>
            <w:bookmarkStart w:id="2" w:name="Kontrollkästchen6"/>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bookmarkEnd w:id="2"/>
            <w:r w:rsidRPr="00E33AB1">
              <w:rPr>
                <w:rFonts w:ascii="Leelawadee" w:hAnsi="Leelawadee" w:cs="Leelawadee"/>
                <w:sz w:val="18"/>
                <w:szCs w:val="16"/>
              </w:rPr>
              <w:t>Denkmal</w:t>
            </w:r>
          </w:p>
        </w:tc>
      </w:tr>
      <w:tr w:rsidR="00BC7E1A" w:rsidRPr="00E33AB1" w:rsidTr="00880C02">
        <w:trPr>
          <w:gridAfter w:val="1"/>
          <w:wAfter w:w="23" w:type="dxa"/>
        </w:trPr>
        <w:tc>
          <w:tcPr>
            <w:tcW w:w="2835" w:type="dxa"/>
            <w:gridSpan w:val="2"/>
            <w:shd w:val="clear" w:color="auto" w:fill="auto"/>
            <w:vAlign w:val="center"/>
          </w:tcPr>
          <w:p w:rsidR="00BC7E1A" w:rsidRPr="00E33AB1" w:rsidRDefault="002B1B94" w:rsidP="00A05E8E">
            <w:pPr>
              <w:jc w:val="both"/>
              <w:rPr>
                <w:rFonts w:ascii="Leelawadee" w:hAnsi="Leelawadee" w:cs="Leelawadee"/>
                <w:sz w:val="18"/>
                <w:szCs w:val="16"/>
              </w:rPr>
            </w:pPr>
            <w:r w:rsidRPr="00E33AB1">
              <w:rPr>
                <w:rFonts w:ascii="Leelawadee" w:hAnsi="Leelawadee" w:cs="Leelawadee"/>
                <w:sz w:val="18"/>
                <w:szCs w:val="16"/>
              </w:rPr>
              <w:t xml:space="preserve">Ggf. </w:t>
            </w:r>
            <w:r w:rsidR="00BC7E1A" w:rsidRPr="00E33AB1">
              <w:rPr>
                <w:rFonts w:ascii="Leelawadee" w:hAnsi="Leelawadee" w:cs="Leelawadee"/>
                <w:sz w:val="18"/>
                <w:szCs w:val="16"/>
              </w:rPr>
              <w:t>vertragliche Bindung</w:t>
            </w:r>
          </w:p>
        </w:tc>
        <w:tc>
          <w:tcPr>
            <w:tcW w:w="6946" w:type="dxa"/>
            <w:shd w:val="clear" w:color="auto" w:fill="auto"/>
            <w:vAlign w:val="center"/>
          </w:tcPr>
          <w:p w:rsidR="00BC7E1A" w:rsidRPr="00E33AB1" w:rsidRDefault="00BC7E1A" w:rsidP="00D73754">
            <w:pPr>
              <w:rPr>
                <w:rFonts w:ascii="Leelawadee" w:hAnsi="Leelawadee" w:cs="Leelawadee"/>
                <w:sz w:val="18"/>
                <w:szCs w:val="16"/>
              </w:rPr>
            </w:pPr>
            <w:r w:rsidRPr="00E33AB1">
              <w:rPr>
                <w:rFonts w:ascii="Leelawadee" w:hAnsi="Leelawadee" w:cs="Leelawadee"/>
                <w:sz w:val="18"/>
                <w:szCs w:val="16"/>
              </w:rPr>
              <w:fldChar w:fldCharType="begin">
                <w:ffData>
                  <w:name w:val="Kontrollkästchen1"/>
                  <w:enabled/>
                  <w:calcOnExit w:val="0"/>
                  <w:checkBox>
                    <w:sizeAuto/>
                    <w:default w:val="0"/>
                  </w:checkBox>
                </w:ffData>
              </w:fldChar>
            </w:r>
            <w:bookmarkStart w:id="3" w:name="Kontrollkästchen1"/>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bookmarkEnd w:id="3"/>
            <w:r w:rsidRPr="00E33AB1">
              <w:rPr>
                <w:rFonts w:ascii="Leelawadee" w:hAnsi="Leelawadee" w:cs="Leelawadee"/>
                <w:sz w:val="18"/>
                <w:szCs w:val="16"/>
              </w:rPr>
              <w:t xml:space="preserve"> Hauptauftragnehmer</w:t>
            </w:r>
            <w:r w:rsidR="002B1B94" w:rsidRPr="00E33AB1">
              <w:rPr>
                <w:rFonts w:ascii="Leelawadee" w:hAnsi="Leelawadee" w:cs="Leelawadee"/>
                <w:sz w:val="18"/>
                <w:szCs w:val="16"/>
              </w:rPr>
              <w:t xml:space="preserve"> </w:t>
            </w:r>
            <w:r w:rsidR="002B1B94" w:rsidRPr="00E33AB1">
              <w:rPr>
                <w:rFonts w:ascii="Leelawadee" w:hAnsi="Leelawadee" w:cs="Leelawadee"/>
                <w:sz w:val="18"/>
                <w:szCs w:val="16"/>
              </w:rPr>
              <w:fldChar w:fldCharType="begin">
                <w:ffData>
                  <w:name w:val="Kontrollkästchen2"/>
                  <w:enabled/>
                  <w:calcOnExit w:val="0"/>
                  <w:checkBox>
                    <w:sizeAuto/>
                    <w:default w:val="0"/>
                  </w:checkBox>
                </w:ffData>
              </w:fldChar>
            </w:r>
            <w:bookmarkStart w:id="4" w:name="Kontrollkästchen2"/>
            <w:r w:rsidR="002B1B94"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002B1B94" w:rsidRPr="00E33AB1">
              <w:rPr>
                <w:rFonts w:ascii="Leelawadee" w:hAnsi="Leelawadee" w:cs="Leelawadee"/>
                <w:sz w:val="18"/>
                <w:szCs w:val="16"/>
              </w:rPr>
              <w:fldChar w:fldCharType="end"/>
            </w:r>
            <w:bookmarkEnd w:id="4"/>
            <w:r w:rsidR="002B1B94" w:rsidRPr="00E33AB1">
              <w:rPr>
                <w:rFonts w:ascii="Leelawadee" w:hAnsi="Leelawadee" w:cs="Leelawadee"/>
                <w:sz w:val="18"/>
                <w:szCs w:val="16"/>
              </w:rPr>
              <w:t xml:space="preserve"> ARGE – Partner </w:t>
            </w:r>
            <w:r w:rsidR="002B1B94" w:rsidRPr="00E33AB1">
              <w:rPr>
                <w:rFonts w:ascii="Leelawadee" w:hAnsi="Leelawadee" w:cs="Leelawadee"/>
                <w:sz w:val="18"/>
                <w:szCs w:val="16"/>
              </w:rPr>
              <w:fldChar w:fldCharType="begin">
                <w:ffData>
                  <w:name w:val="Kontrollkästchen3"/>
                  <w:enabled/>
                  <w:calcOnExit w:val="0"/>
                  <w:checkBox>
                    <w:sizeAuto/>
                    <w:default w:val="0"/>
                  </w:checkBox>
                </w:ffData>
              </w:fldChar>
            </w:r>
            <w:bookmarkStart w:id="5" w:name="Kontrollkästchen3"/>
            <w:r w:rsidR="002B1B94"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002B1B94" w:rsidRPr="00E33AB1">
              <w:rPr>
                <w:rFonts w:ascii="Leelawadee" w:hAnsi="Leelawadee" w:cs="Leelawadee"/>
                <w:sz w:val="18"/>
                <w:szCs w:val="16"/>
              </w:rPr>
              <w:fldChar w:fldCharType="end"/>
            </w:r>
            <w:bookmarkEnd w:id="5"/>
            <w:r w:rsidR="002B1B94" w:rsidRPr="00E33AB1">
              <w:rPr>
                <w:rFonts w:ascii="Leelawadee" w:hAnsi="Leelawadee" w:cs="Leelawadee"/>
                <w:sz w:val="18"/>
                <w:szCs w:val="16"/>
              </w:rPr>
              <w:t xml:space="preserve"> Nachunternehmer</w:t>
            </w:r>
          </w:p>
        </w:tc>
      </w:tr>
      <w:tr w:rsidR="00BC7E1A" w:rsidRPr="00E33AB1" w:rsidTr="00880C02">
        <w:trPr>
          <w:gridAfter w:val="1"/>
          <w:wAfter w:w="23" w:type="dxa"/>
        </w:trPr>
        <w:tc>
          <w:tcPr>
            <w:tcW w:w="2835" w:type="dxa"/>
            <w:gridSpan w:val="2"/>
            <w:shd w:val="clear" w:color="auto" w:fill="auto"/>
            <w:vAlign w:val="center"/>
          </w:tcPr>
          <w:p w:rsidR="00BC7E1A" w:rsidRPr="00E33AB1" w:rsidRDefault="008515C4" w:rsidP="00A05E8E">
            <w:pPr>
              <w:jc w:val="both"/>
              <w:rPr>
                <w:rFonts w:ascii="Leelawadee" w:hAnsi="Leelawadee" w:cs="Leelawadee"/>
                <w:sz w:val="18"/>
                <w:szCs w:val="16"/>
              </w:rPr>
            </w:pPr>
            <w:r w:rsidRPr="00E33AB1">
              <w:rPr>
                <w:rFonts w:ascii="Leelawadee" w:hAnsi="Leelawadee" w:cs="Leelawadee"/>
                <w:sz w:val="18"/>
                <w:szCs w:val="16"/>
              </w:rPr>
              <w:t xml:space="preserve">ggf. Angabe der Gewerke, die mit eigenem Leitungspersonal koordiniert wurden </w:t>
            </w:r>
          </w:p>
        </w:tc>
        <w:tc>
          <w:tcPr>
            <w:tcW w:w="6946" w:type="dxa"/>
            <w:shd w:val="clear" w:color="auto" w:fill="auto"/>
            <w:vAlign w:val="center"/>
          </w:tcPr>
          <w:p w:rsidR="00BC7E1A" w:rsidRPr="00E33AB1" w:rsidRDefault="00BC7E1A" w:rsidP="00D73754">
            <w:pPr>
              <w:rPr>
                <w:rFonts w:ascii="Leelawadee" w:hAnsi="Leelawadee" w:cs="Leelawadee"/>
                <w:sz w:val="18"/>
                <w:szCs w:val="16"/>
              </w:rPr>
            </w:pPr>
          </w:p>
          <w:p w:rsidR="00BC7E1A" w:rsidRPr="00E33AB1" w:rsidRDefault="00BC7E1A" w:rsidP="00D73754">
            <w:pPr>
              <w:rPr>
                <w:rFonts w:ascii="Leelawadee" w:hAnsi="Leelawadee" w:cs="Leelawadee"/>
                <w:sz w:val="18"/>
                <w:szCs w:val="16"/>
              </w:rPr>
            </w:pPr>
          </w:p>
        </w:tc>
      </w:tr>
    </w:tbl>
    <w:p w:rsidR="00D73754" w:rsidRPr="00E33AB1" w:rsidRDefault="00D73754" w:rsidP="00D73754">
      <w:pPr>
        <w:shd w:val="clear" w:color="auto" w:fill="FFFFFF"/>
        <w:jc w:val="both"/>
        <w:rPr>
          <w:rFonts w:ascii="Leelawadee" w:hAnsi="Leelawadee" w:cs="Leelawade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409"/>
        <w:gridCol w:w="6946"/>
        <w:gridCol w:w="23"/>
      </w:tblGrid>
      <w:tr w:rsidR="00BE377E" w:rsidRPr="00E33AB1" w:rsidTr="00CB331F">
        <w:trPr>
          <w:trHeight w:val="567"/>
        </w:trPr>
        <w:tc>
          <w:tcPr>
            <w:tcW w:w="426" w:type="dxa"/>
            <w:shd w:val="clear" w:color="auto" w:fill="C0C0C0"/>
            <w:vAlign w:val="center"/>
          </w:tcPr>
          <w:p w:rsidR="00BE377E" w:rsidRPr="00E33AB1" w:rsidRDefault="00BE377E" w:rsidP="00CB331F">
            <w:pPr>
              <w:jc w:val="both"/>
              <w:outlineLvl w:val="1"/>
              <w:rPr>
                <w:rFonts w:ascii="Leelawadee" w:hAnsi="Leelawadee" w:cs="Leelawadee"/>
                <w:b/>
              </w:rPr>
            </w:pPr>
            <w:r w:rsidRPr="00E33AB1">
              <w:rPr>
                <w:rFonts w:ascii="Leelawadee" w:hAnsi="Leelawadee" w:cs="Leelawadee"/>
                <w:b/>
              </w:rPr>
              <w:t>2.</w:t>
            </w:r>
          </w:p>
        </w:tc>
        <w:tc>
          <w:tcPr>
            <w:tcW w:w="9378" w:type="dxa"/>
            <w:gridSpan w:val="3"/>
            <w:shd w:val="clear" w:color="auto" w:fill="C0C0C0"/>
            <w:vAlign w:val="center"/>
          </w:tcPr>
          <w:p w:rsidR="00BE377E" w:rsidRPr="00E33AB1" w:rsidRDefault="00BE377E" w:rsidP="00CB331F">
            <w:pPr>
              <w:jc w:val="both"/>
              <w:outlineLvl w:val="1"/>
              <w:rPr>
                <w:rFonts w:ascii="Leelawadee" w:hAnsi="Leelawadee" w:cs="Leelawadee"/>
                <w:b/>
              </w:rPr>
            </w:pPr>
            <w:r w:rsidRPr="00E33AB1">
              <w:rPr>
                <w:rFonts w:ascii="Leelawadee" w:hAnsi="Leelawadee" w:cs="Leelawadee"/>
                <w:b/>
              </w:rPr>
              <w:t>Referenzangabe zur Ausführung von Leistungen in den letzten 3 Geschäftsjahren, die mit der zu vergebenden Leistung vergleichbar sind:</w:t>
            </w: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Bezeichnung des Bauvorhabens /der Leistung</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Bauherr/Auftraggeber</w:t>
            </w:r>
          </w:p>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Name</w:t>
            </w:r>
          </w:p>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Anschrift</w:t>
            </w:r>
          </w:p>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Telefonnummer</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Ansprechpartner</w:t>
            </w:r>
          </w:p>
          <w:p w:rsidR="002B1B94" w:rsidRPr="00E33AB1" w:rsidRDefault="002B1B94" w:rsidP="00A2742C">
            <w:pPr>
              <w:jc w:val="both"/>
              <w:rPr>
                <w:rFonts w:ascii="Leelawadee" w:hAnsi="Leelawadee" w:cs="Leelawadee"/>
                <w:sz w:val="18"/>
                <w:szCs w:val="16"/>
              </w:rPr>
            </w:pP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Art der ausgeführten Leistung</w:t>
            </w:r>
          </w:p>
        </w:tc>
        <w:tc>
          <w:tcPr>
            <w:tcW w:w="6946" w:type="dxa"/>
            <w:shd w:val="clear" w:color="auto" w:fill="auto"/>
            <w:vAlign w:val="center"/>
          </w:tcPr>
          <w:p w:rsidR="002B1B94" w:rsidRPr="00E33AB1" w:rsidRDefault="002B1B94" w:rsidP="00A2742C">
            <w:pPr>
              <w:rPr>
                <w:rFonts w:ascii="Leelawadee" w:hAnsi="Leelawadee" w:cs="Leelawadee"/>
                <w:sz w:val="22"/>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Auftragssumme</w:t>
            </w:r>
          </w:p>
        </w:tc>
        <w:tc>
          <w:tcPr>
            <w:tcW w:w="6946" w:type="dxa"/>
            <w:shd w:val="clear" w:color="auto" w:fill="auto"/>
            <w:vAlign w:val="center"/>
          </w:tcPr>
          <w:p w:rsidR="002B1B94" w:rsidRPr="00E33AB1" w:rsidRDefault="002B1B94" w:rsidP="00A2742C">
            <w:pPr>
              <w:rPr>
                <w:rFonts w:ascii="Leelawadee" w:hAnsi="Leelawadee" w:cs="Leelawadee"/>
                <w:sz w:val="22"/>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Ausführungszeitraum</w:t>
            </w:r>
          </w:p>
        </w:tc>
        <w:tc>
          <w:tcPr>
            <w:tcW w:w="6946" w:type="dxa"/>
            <w:shd w:val="clear" w:color="auto" w:fill="auto"/>
            <w:vAlign w:val="center"/>
          </w:tcPr>
          <w:p w:rsidR="002B1B94" w:rsidRPr="00E33AB1" w:rsidRDefault="002B1B94" w:rsidP="00A2742C">
            <w:pPr>
              <w:rPr>
                <w:rFonts w:ascii="Leelawadee" w:hAnsi="Leelawadee" w:cs="Leelawadee"/>
                <w:sz w:val="22"/>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 xml:space="preserve">stichwortartige Benennung des mit eigenem Personal ausgeführten maßgeblichen Leistungsumfanges einschl. Angabe der ausgeführten </w:t>
            </w:r>
            <w:r w:rsidRPr="00E33AB1">
              <w:rPr>
                <w:rFonts w:ascii="Leelawadee" w:hAnsi="Leelawadee" w:cs="Leelawadee"/>
                <w:sz w:val="18"/>
                <w:szCs w:val="16"/>
              </w:rPr>
              <w:lastRenderedPageBreak/>
              <w:t>Mengen</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Style w:val="Formatvorlage10pt"/>
                <w:rFonts w:ascii="Leelawadee" w:hAnsi="Leelawadee" w:cs="Leelawadee"/>
                <w:sz w:val="18"/>
                <w:szCs w:val="16"/>
              </w:rPr>
              <w:lastRenderedPageBreak/>
              <w:t>Zahl der hierfür durchschnittlich eingesetzten Arbeitnehmer</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Style w:val="Formatvorlage10pt"/>
                <w:rFonts w:ascii="Leelawadee" w:hAnsi="Leelawadee" w:cs="Leelawadee"/>
                <w:sz w:val="18"/>
                <w:szCs w:val="16"/>
              </w:rPr>
            </w:pPr>
            <w:r w:rsidRPr="00E33AB1">
              <w:rPr>
                <w:rStyle w:val="Formatvorlage10pt"/>
                <w:rFonts w:ascii="Leelawadee" w:hAnsi="Leelawadee" w:cs="Leelawadee"/>
                <w:sz w:val="18"/>
                <w:szCs w:val="16"/>
              </w:rPr>
              <w:t>stichwortartige Beschreibung der besonderen technischen und gerätespezifischen Anforderungen bzw. (bei Komplettleistung) Kurzbeschreibung der Baumaßnahme einschließlich eventueller Besonderheiten der Ausführung</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Style w:val="Formatvorlage10pt"/>
                <w:rFonts w:ascii="Leelawadee" w:hAnsi="Leelawadee" w:cs="Leelawadee"/>
                <w:sz w:val="18"/>
                <w:szCs w:val="16"/>
              </w:rPr>
            </w:pPr>
            <w:r w:rsidRPr="00E33AB1">
              <w:rPr>
                <w:rStyle w:val="Formatvorlage10pt"/>
                <w:rFonts w:ascii="Leelawadee" w:hAnsi="Leelawadee" w:cs="Leelawadee"/>
                <w:sz w:val="18"/>
                <w:szCs w:val="16"/>
              </w:rPr>
              <w:t>Ggf. Art der Baumaßnahme</w:t>
            </w:r>
          </w:p>
        </w:tc>
        <w:tc>
          <w:tcPr>
            <w:tcW w:w="6946" w:type="dxa"/>
            <w:shd w:val="clear" w:color="auto" w:fill="auto"/>
            <w:vAlign w:val="center"/>
          </w:tcPr>
          <w:p w:rsidR="002B1B94" w:rsidRPr="00E33AB1" w:rsidRDefault="002B1B94" w:rsidP="00A2742C">
            <w:pPr>
              <w:rPr>
                <w:rFonts w:ascii="Leelawadee" w:hAnsi="Leelawadee" w:cs="Leelawadee"/>
                <w:sz w:val="18"/>
                <w:szCs w:val="16"/>
              </w:rPr>
            </w:pPr>
            <w:r w:rsidRPr="00E33AB1">
              <w:rPr>
                <w:rFonts w:ascii="Leelawadee" w:hAnsi="Leelawadee" w:cs="Leelawadee"/>
                <w:sz w:val="18"/>
                <w:szCs w:val="16"/>
              </w:rPr>
              <w:fldChar w:fldCharType="begin">
                <w:ffData>
                  <w:name w:val="Kontrollkästchen4"/>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Neubau</w:t>
            </w:r>
            <w:r w:rsidRPr="00E33AB1">
              <w:rPr>
                <w:rFonts w:ascii="Leelawadee" w:hAnsi="Leelawadee" w:cs="Leelawadee"/>
                <w:sz w:val="18"/>
                <w:szCs w:val="16"/>
              </w:rPr>
              <w:tab/>
            </w:r>
            <w:r w:rsidRPr="00E33AB1">
              <w:rPr>
                <w:rFonts w:ascii="Leelawadee" w:hAnsi="Leelawadee" w:cs="Leelawadee"/>
                <w:sz w:val="18"/>
                <w:szCs w:val="16"/>
              </w:rPr>
              <w:fldChar w:fldCharType="begin">
                <w:ffData>
                  <w:name w:val="Kontrollkästchen5"/>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Umbau</w:t>
            </w:r>
            <w:r w:rsidRPr="00E33AB1">
              <w:rPr>
                <w:rFonts w:ascii="Leelawadee" w:hAnsi="Leelawadee" w:cs="Leelawadee"/>
                <w:sz w:val="18"/>
                <w:szCs w:val="16"/>
              </w:rPr>
              <w:tab/>
            </w:r>
            <w:r w:rsidRPr="00E33AB1">
              <w:rPr>
                <w:rFonts w:ascii="Leelawadee" w:hAnsi="Leelawadee" w:cs="Leelawadee"/>
                <w:sz w:val="18"/>
                <w:szCs w:val="16"/>
              </w:rPr>
              <w:fldChar w:fldCharType="begin">
                <w:ffData>
                  <w:name w:val="Kontrollkästchen6"/>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Denkmal</w:t>
            </w: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Ggf. vertragliche Bindung</w:t>
            </w:r>
          </w:p>
        </w:tc>
        <w:tc>
          <w:tcPr>
            <w:tcW w:w="6946" w:type="dxa"/>
            <w:shd w:val="clear" w:color="auto" w:fill="auto"/>
            <w:vAlign w:val="center"/>
          </w:tcPr>
          <w:p w:rsidR="002B1B94" w:rsidRPr="00E33AB1" w:rsidRDefault="002B1B94" w:rsidP="00A2742C">
            <w:pPr>
              <w:rPr>
                <w:rFonts w:ascii="Leelawadee" w:hAnsi="Leelawadee" w:cs="Leelawadee"/>
                <w:sz w:val="18"/>
                <w:szCs w:val="16"/>
              </w:rPr>
            </w:pPr>
            <w:r w:rsidRPr="00E33AB1">
              <w:rPr>
                <w:rFonts w:ascii="Leelawadee" w:hAnsi="Leelawadee" w:cs="Leelawadee"/>
                <w:sz w:val="18"/>
                <w:szCs w:val="16"/>
              </w:rPr>
              <w:fldChar w:fldCharType="begin">
                <w:ffData>
                  <w:name w:val="Kontrollkästchen1"/>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Hauptauftragnehmer </w:t>
            </w:r>
            <w:r w:rsidRPr="00E33AB1">
              <w:rPr>
                <w:rFonts w:ascii="Leelawadee" w:hAnsi="Leelawadee" w:cs="Leelawadee"/>
                <w:sz w:val="18"/>
                <w:szCs w:val="16"/>
              </w:rPr>
              <w:fldChar w:fldCharType="begin">
                <w:ffData>
                  <w:name w:val="Kontrollkästchen2"/>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ARGE – Partner </w:t>
            </w:r>
            <w:r w:rsidRPr="00E33AB1">
              <w:rPr>
                <w:rFonts w:ascii="Leelawadee" w:hAnsi="Leelawadee" w:cs="Leelawadee"/>
                <w:sz w:val="18"/>
                <w:szCs w:val="16"/>
              </w:rPr>
              <w:fldChar w:fldCharType="begin">
                <w:ffData>
                  <w:name w:val="Kontrollkästchen3"/>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Nachunternehmer</w:t>
            </w: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 xml:space="preserve">ggf. Angabe der Gewerke, die mit eigenem Leitungspersonal koordiniert wurden </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p w:rsidR="002B1B94" w:rsidRPr="00E33AB1" w:rsidRDefault="002B1B94" w:rsidP="00A2742C">
            <w:pPr>
              <w:rPr>
                <w:rFonts w:ascii="Leelawadee" w:hAnsi="Leelawadee" w:cs="Leelawadee"/>
                <w:sz w:val="18"/>
                <w:szCs w:val="16"/>
              </w:rPr>
            </w:pPr>
          </w:p>
        </w:tc>
      </w:tr>
    </w:tbl>
    <w:p w:rsidR="00D73754" w:rsidRPr="00E33AB1" w:rsidRDefault="00D73754" w:rsidP="00D73754">
      <w:pPr>
        <w:rPr>
          <w:rFonts w:ascii="Leelawadee" w:hAnsi="Leelawadee" w:cs="Leelawade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2409"/>
        <w:gridCol w:w="6946"/>
        <w:gridCol w:w="23"/>
      </w:tblGrid>
      <w:tr w:rsidR="00BE377E" w:rsidRPr="00E33AB1" w:rsidTr="00CB331F">
        <w:trPr>
          <w:trHeight w:val="567"/>
        </w:trPr>
        <w:tc>
          <w:tcPr>
            <w:tcW w:w="426" w:type="dxa"/>
            <w:shd w:val="clear" w:color="auto" w:fill="C0C0C0"/>
            <w:vAlign w:val="center"/>
          </w:tcPr>
          <w:p w:rsidR="00BE377E" w:rsidRPr="00E33AB1" w:rsidRDefault="00BE377E" w:rsidP="00CB331F">
            <w:pPr>
              <w:jc w:val="both"/>
              <w:outlineLvl w:val="1"/>
              <w:rPr>
                <w:rFonts w:ascii="Leelawadee" w:hAnsi="Leelawadee" w:cs="Leelawadee"/>
                <w:b/>
              </w:rPr>
            </w:pPr>
            <w:r w:rsidRPr="00E33AB1">
              <w:rPr>
                <w:rFonts w:ascii="Leelawadee" w:hAnsi="Leelawadee" w:cs="Leelawadee"/>
                <w:b/>
              </w:rPr>
              <w:t>3.</w:t>
            </w:r>
          </w:p>
        </w:tc>
        <w:tc>
          <w:tcPr>
            <w:tcW w:w="9378" w:type="dxa"/>
            <w:gridSpan w:val="3"/>
            <w:shd w:val="clear" w:color="auto" w:fill="C0C0C0"/>
            <w:vAlign w:val="center"/>
          </w:tcPr>
          <w:p w:rsidR="00BE377E" w:rsidRPr="00E33AB1" w:rsidRDefault="00BE377E" w:rsidP="00CB331F">
            <w:pPr>
              <w:jc w:val="both"/>
              <w:outlineLvl w:val="1"/>
              <w:rPr>
                <w:rFonts w:ascii="Leelawadee" w:hAnsi="Leelawadee" w:cs="Leelawadee"/>
                <w:b/>
              </w:rPr>
            </w:pPr>
            <w:r w:rsidRPr="00E33AB1">
              <w:rPr>
                <w:rFonts w:ascii="Leelawadee" w:hAnsi="Leelawadee" w:cs="Leelawadee"/>
                <w:b/>
              </w:rPr>
              <w:t>Referenzangabe zur Ausführung von Leistungen in den letzten 3 Geschäftsjahren, die mit der zu vergebenden Leistung vergleichbar sind:</w:t>
            </w: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Bezeichnung des Bauvorhabens /der Leistung</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Bauherr/Auftraggeber</w:t>
            </w:r>
          </w:p>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Name</w:t>
            </w:r>
          </w:p>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Anschrift</w:t>
            </w:r>
          </w:p>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Telefonnummer</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Ansprechpartner</w:t>
            </w:r>
          </w:p>
          <w:p w:rsidR="002B1B94" w:rsidRPr="00E33AB1" w:rsidRDefault="002B1B94" w:rsidP="00A2742C">
            <w:pPr>
              <w:jc w:val="both"/>
              <w:rPr>
                <w:rFonts w:ascii="Leelawadee" w:hAnsi="Leelawadee" w:cs="Leelawadee"/>
                <w:sz w:val="18"/>
                <w:szCs w:val="16"/>
              </w:rPr>
            </w:pP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Art der ausgeführten Leistung</w:t>
            </w:r>
          </w:p>
        </w:tc>
        <w:tc>
          <w:tcPr>
            <w:tcW w:w="6946" w:type="dxa"/>
            <w:shd w:val="clear" w:color="auto" w:fill="auto"/>
            <w:vAlign w:val="center"/>
          </w:tcPr>
          <w:p w:rsidR="002B1B94" w:rsidRPr="00E33AB1" w:rsidRDefault="002B1B94" w:rsidP="00A2742C">
            <w:pPr>
              <w:rPr>
                <w:rFonts w:ascii="Leelawadee" w:hAnsi="Leelawadee" w:cs="Leelawadee"/>
                <w:sz w:val="22"/>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Auftragssumme</w:t>
            </w:r>
          </w:p>
        </w:tc>
        <w:tc>
          <w:tcPr>
            <w:tcW w:w="6946" w:type="dxa"/>
            <w:shd w:val="clear" w:color="auto" w:fill="auto"/>
            <w:vAlign w:val="center"/>
          </w:tcPr>
          <w:p w:rsidR="002B1B94" w:rsidRPr="00E33AB1" w:rsidRDefault="002B1B94" w:rsidP="00A2742C">
            <w:pPr>
              <w:rPr>
                <w:rFonts w:ascii="Leelawadee" w:hAnsi="Leelawadee" w:cs="Leelawadee"/>
                <w:sz w:val="22"/>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Ausführungszeitraum</w:t>
            </w:r>
          </w:p>
        </w:tc>
        <w:tc>
          <w:tcPr>
            <w:tcW w:w="6946" w:type="dxa"/>
            <w:shd w:val="clear" w:color="auto" w:fill="auto"/>
            <w:vAlign w:val="center"/>
          </w:tcPr>
          <w:p w:rsidR="002B1B94" w:rsidRPr="00E33AB1" w:rsidRDefault="002B1B94" w:rsidP="00A2742C">
            <w:pPr>
              <w:rPr>
                <w:rFonts w:ascii="Leelawadee" w:hAnsi="Leelawadee" w:cs="Leelawadee"/>
                <w:sz w:val="22"/>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stichwortartige Benennung des mit eigenem Personal ausgeführten maßgeblichen Leistungsumfanges einschl. Angabe der ausgeführten Mengen</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Style w:val="Formatvorlage10pt"/>
                <w:rFonts w:ascii="Leelawadee" w:hAnsi="Leelawadee" w:cs="Leelawadee"/>
                <w:sz w:val="18"/>
                <w:szCs w:val="16"/>
              </w:rPr>
              <w:t>Zahl der hierfür durchschnittlich eingesetzten Arbeitnehmer</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Style w:val="Formatvorlage10pt"/>
                <w:rFonts w:ascii="Leelawadee" w:hAnsi="Leelawadee" w:cs="Leelawadee"/>
                <w:sz w:val="18"/>
                <w:szCs w:val="16"/>
              </w:rPr>
            </w:pPr>
            <w:r w:rsidRPr="00E33AB1">
              <w:rPr>
                <w:rStyle w:val="Formatvorlage10pt"/>
                <w:rFonts w:ascii="Leelawadee" w:hAnsi="Leelawadee" w:cs="Leelawadee"/>
                <w:sz w:val="18"/>
                <w:szCs w:val="16"/>
              </w:rPr>
              <w:t>stichwortartige Beschreibung der besonderen technischen und gerätespezifischen Anforderungen bzw. (bei Komplettleistung) Kurzbeschreibung der Baumaßnahme einschließlich eventueller Besonderheiten der Ausführung</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Style w:val="Formatvorlage10pt"/>
                <w:rFonts w:ascii="Leelawadee" w:hAnsi="Leelawadee" w:cs="Leelawadee"/>
                <w:sz w:val="18"/>
                <w:szCs w:val="16"/>
              </w:rPr>
            </w:pPr>
            <w:r w:rsidRPr="00E33AB1">
              <w:rPr>
                <w:rStyle w:val="Formatvorlage10pt"/>
                <w:rFonts w:ascii="Leelawadee" w:hAnsi="Leelawadee" w:cs="Leelawadee"/>
                <w:sz w:val="18"/>
                <w:szCs w:val="16"/>
              </w:rPr>
              <w:t>Ggf. Art der Baumaßnahme</w:t>
            </w:r>
          </w:p>
        </w:tc>
        <w:tc>
          <w:tcPr>
            <w:tcW w:w="6946" w:type="dxa"/>
            <w:shd w:val="clear" w:color="auto" w:fill="auto"/>
            <w:vAlign w:val="center"/>
          </w:tcPr>
          <w:p w:rsidR="002B1B94" w:rsidRPr="00E33AB1" w:rsidRDefault="002B1B94" w:rsidP="00A2742C">
            <w:pPr>
              <w:rPr>
                <w:rFonts w:ascii="Leelawadee" w:hAnsi="Leelawadee" w:cs="Leelawadee"/>
                <w:sz w:val="18"/>
                <w:szCs w:val="16"/>
              </w:rPr>
            </w:pPr>
            <w:r w:rsidRPr="00E33AB1">
              <w:rPr>
                <w:rFonts w:ascii="Leelawadee" w:hAnsi="Leelawadee" w:cs="Leelawadee"/>
                <w:sz w:val="18"/>
                <w:szCs w:val="16"/>
              </w:rPr>
              <w:fldChar w:fldCharType="begin">
                <w:ffData>
                  <w:name w:val="Kontrollkästchen4"/>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Neubau</w:t>
            </w:r>
            <w:r w:rsidRPr="00E33AB1">
              <w:rPr>
                <w:rFonts w:ascii="Leelawadee" w:hAnsi="Leelawadee" w:cs="Leelawadee"/>
                <w:sz w:val="18"/>
                <w:szCs w:val="16"/>
              </w:rPr>
              <w:tab/>
            </w:r>
            <w:r w:rsidRPr="00E33AB1">
              <w:rPr>
                <w:rFonts w:ascii="Leelawadee" w:hAnsi="Leelawadee" w:cs="Leelawadee"/>
                <w:sz w:val="18"/>
                <w:szCs w:val="16"/>
              </w:rPr>
              <w:fldChar w:fldCharType="begin">
                <w:ffData>
                  <w:name w:val="Kontrollkästchen5"/>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Umbau</w:t>
            </w:r>
            <w:r w:rsidRPr="00E33AB1">
              <w:rPr>
                <w:rFonts w:ascii="Leelawadee" w:hAnsi="Leelawadee" w:cs="Leelawadee"/>
                <w:sz w:val="18"/>
                <w:szCs w:val="16"/>
              </w:rPr>
              <w:tab/>
            </w:r>
            <w:r w:rsidRPr="00E33AB1">
              <w:rPr>
                <w:rFonts w:ascii="Leelawadee" w:hAnsi="Leelawadee" w:cs="Leelawadee"/>
                <w:sz w:val="18"/>
                <w:szCs w:val="16"/>
              </w:rPr>
              <w:fldChar w:fldCharType="begin">
                <w:ffData>
                  <w:name w:val="Kontrollkästchen6"/>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Denkmal</w:t>
            </w: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Ggf. vertragliche Bindung</w:t>
            </w:r>
          </w:p>
        </w:tc>
        <w:tc>
          <w:tcPr>
            <w:tcW w:w="6946" w:type="dxa"/>
            <w:shd w:val="clear" w:color="auto" w:fill="auto"/>
            <w:vAlign w:val="center"/>
          </w:tcPr>
          <w:p w:rsidR="002B1B94" w:rsidRPr="00E33AB1" w:rsidRDefault="002B1B94" w:rsidP="00A2742C">
            <w:pPr>
              <w:rPr>
                <w:rFonts w:ascii="Leelawadee" w:hAnsi="Leelawadee" w:cs="Leelawadee"/>
                <w:sz w:val="18"/>
                <w:szCs w:val="16"/>
              </w:rPr>
            </w:pPr>
            <w:r w:rsidRPr="00E33AB1">
              <w:rPr>
                <w:rFonts w:ascii="Leelawadee" w:hAnsi="Leelawadee" w:cs="Leelawadee"/>
                <w:sz w:val="18"/>
                <w:szCs w:val="16"/>
              </w:rPr>
              <w:fldChar w:fldCharType="begin">
                <w:ffData>
                  <w:name w:val="Kontrollkästchen1"/>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Hauptauftragnehmer </w:t>
            </w:r>
            <w:r w:rsidRPr="00E33AB1">
              <w:rPr>
                <w:rFonts w:ascii="Leelawadee" w:hAnsi="Leelawadee" w:cs="Leelawadee"/>
                <w:sz w:val="18"/>
                <w:szCs w:val="16"/>
              </w:rPr>
              <w:fldChar w:fldCharType="begin">
                <w:ffData>
                  <w:name w:val="Kontrollkästchen2"/>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ARGE – Partner </w:t>
            </w:r>
            <w:r w:rsidRPr="00E33AB1">
              <w:rPr>
                <w:rFonts w:ascii="Leelawadee" w:hAnsi="Leelawadee" w:cs="Leelawadee"/>
                <w:sz w:val="18"/>
                <w:szCs w:val="16"/>
              </w:rPr>
              <w:fldChar w:fldCharType="begin">
                <w:ffData>
                  <w:name w:val="Kontrollkästchen3"/>
                  <w:enabled/>
                  <w:calcOnExit w:val="0"/>
                  <w:checkBox>
                    <w:sizeAuto/>
                    <w:default w:val="0"/>
                  </w:checkBox>
                </w:ffData>
              </w:fldChar>
            </w:r>
            <w:r w:rsidRPr="00E33AB1">
              <w:rPr>
                <w:rFonts w:ascii="Leelawadee" w:hAnsi="Leelawadee" w:cs="Leelawadee"/>
                <w:sz w:val="18"/>
                <w:szCs w:val="16"/>
              </w:rPr>
              <w:instrText xml:space="preserve"> FORMCHECKBOX </w:instrText>
            </w:r>
            <w:r w:rsidR="001149B6">
              <w:rPr>
                <w:rFonts w:ascii="Leelawadee" w:hAnsi="Leelawadee" w:cs="Leelawadee"/>
                <w:sz w:val="18"/>
                <w:szCs w:val="16"/>
              </w:rPr>
            </w:r>
            <w:r w:rsidR="001149B6">
              <w:rPr>
                <w:rFonts w:ascii="Leelawadee" w:hAnsi="Leelawadee" w:cs="Leelawadee"/>
                <w:sz w:val="18"/>
                <w:szCs w:val="16"/>
              </w:rPr>
              <w:fldChar w:fldCharType="separate"/>
            </w:r>
            <w:r w:rsidRPr="00E33AB1">
              <w:rPr>
                <w:rFonts w:ascii="Leelawadee" w:hAnsi="Leelawadee" w:cs="Leelawadee"/>
                <w:sz w:val="18"/>
                <w:szCs w:val="16"/>
              </w:rPr>
              <w:fldChar w:fldCharType="end"/>
            </w:r>
            <w:r w:rsidRPr="00E33AB1">
              <w:rPr>
                <w:rFonts w:ascii="Leelawadee" w:hAnsi="Leelawadee" w:cs="Leelawadee"/>
                <w:sz w:val="18"/>
                <w:szCs w:val="16"/>
              </w:rPr>
              <w:t xml:space="preserve"> Nachunternehmer</w:t>
            </w:r>
          </w:p>
        </w:tc>
      </w:tr>
      <w:tr w:rsidR="002B1B94" w:rsidRPr="00E33AB1" w:rsidTr="00A2742C">
        <w:trPr>
          <w:gridAfter w:val="1"/>
          <w:wAfter w:w="23" w:type="dxa"/>
        </w:trPr>
        <w:tc>
          <w:tcPr>
            <w:tcW w:w="2835" w:type="dxa"/>
            <w:gridSpan w:val="2"/>
            <w:shd w:val="clear" w:color="auto" w:fill="auto"/>
            <w:vAlign w:val="center"/>
          </w:tcPr>
          <w:p w:rsidR="002B1B94" w:rsidRPr="00E33AB1" w:rsidRDefault="002B1B94" w:rsidP="00A2742C">
            <w:pPr>
              <w:jc w:val="both"/>
              <w:rPr>
                <w:rFonts w:ascii="Leelawadee" w:hAnsi="Leelawadee" w:cs="Leelawadee"/>
                <w:sz w:val="18"/>
                <w:szCs w:val="16"/>
              </w:rPr>
            </w:pPr>
            <w:r w:rsidRPr="00E33AB1">
              <w:rPr>
                <w:rFonts w:ascii="Leelawadee" w:hAnsi="Leelawadee" w:cs="Leelawadee"/>
                <w:sz w:val="18"/>
                <w:szCs w:val="16"/>
              </w:rPr>
              <w:t xml:space="preserve">ggf. Angabe der Gewerke, die mit eigenem Leitungspersonal koordiniert wurden </w:t>
            </w:r>
          </w:p>
        </w:tc>
        <w:tc>
          <w:tcPr>
            <w:tcW w:w="6946" w:type="dxa"/>
            <w:shd w:val="clear" w:color="auto" w:fill="auto"/>
            <w:vAlign w:val="center"/>
          </w:tcPr>
          <w:p w:rsidR="002B1B94" w:rsidRPr="00E33AB1" w:rsidRDefault="002B1B94" w:rsidP="00A2742C">
            <w:pPr>
              <w:rPr>
                <w:rFonts w:ascii="Leelawadee" w:hAnsi="Leelawadee" w:cs="Leelawadee"/>
                <w:sz w:val="18"/>
                <w:szCs w:val="16"/>
              </w:rPr>
            </w:pPr>
          </w:p>
          <w:p w:rsidR="002B1B94" w:rsidRPr="00E33AB1" w:rsidRDefault="002B1B94" w:rsidP="00A2742C">
            <w:pPr>
              <w:rPr>
                <w:rFonts w:ascii="Leelawadee" w:hAnsi="Leelawadee" w:cs="Leelawadee"/>
                <w:sz w:val="18"/>
                <w:szCs w:val="16"/>
              </w:rPr>
            </w:pPr>
          </w:p>
        </w:tc>
      </w:tr>
    </w:tbl>
    <w:p w:rsidR="00BE377E" w:rsidRPr="00E33AB1" w:rsidRDefault="00BE377E" w:rsidP="00D73754">
      <w:pPr>
        <w:rPr>
          <w:rFonts w:ascii="Leelawadee" w:hAnsi="Leelawadee" w:cs="Leelawadee"/>
        </w:rPr>
      </w:pPr>
    </w:p>
    <w:p w:rsidR="00D73754" w:rsidRPr="00E33AB1" w:rsidRDefault="00BE377E" w:rsidP="00D73754">
      <w:pPr>
        <w:rPr>
          <w:rFonts w:ascii="Leelawadee" w:hAnsi="Leelawadee" w:cs="Leelawadee"/>
        </w:rPr>
      </w:pPr>
      <w:r w:rsidRPr="00E33AB1">
        <w:rPr>
          <w:rFonts w:ascii="Leelawadee" w:hAnsi="Leelawadee" w:cs="Leelawadee"/>
        </w:rPr>
        <w:t>Spätestens wenn</w:t>
      </w:r>
      <w:r w:rsidR="00D73754" w:rsidRPr="00E33AB1">
        <w:rPr>
          <w:rFonts w:ascii="Leelawadee" w:hAnsi="Leelawadee" w:cs="Leelawadee"/>
        </w:rPr>
        <w:t xml:space="preserve"> mein/unser Angebot in die engere Wahl kommt, werde ich/werden wir zu den benannten Referenzen je eine schriftliche Bestätigung des Auftraggebers vorlegen, dass ich/wir die Leistungen auftragsgemäß erbracht habe(n).</w:t>
      </w:r>
    </w:p>
    <w:p w:rsidR="00D73754" w:rsidRPr="00E33AB1" w:rsidRDefault="00D73754" w:rsidP="00D73754">
      <w:pPr>
        <w:rPr>
          <w:rFonts w:ascii="Leelawadee" w:hAnsi="Leelawadee" w:cs="Leelawadee"/>
        </w:rPr>
      </w:pPr>
    </w:p>
    <w:p w:rsidR="00EE266E" w:rsidRPr="00E33AB1" w:rsidRDefault="00EE266E" w:rsidP="001A24F3">
      <w:pPr>
        <w:rPr>
          <w:rFonts w:ascii="Leelawadee" w:hAnsi="Leelawadee" w:cs="Leelawadee"/>
        </w:rPr>
      </w:pPr>
      <w:bookmarkStart w:id="6" w:name="_GoBack"/>
      <w:bookmarkEnd w:id="6"/>
    </w:p>
    <w:sectPr w:rsidR="00EE266E" w:rsidRPr="00E33AB1" w:rsidSect="00880C02">
      <w:footerReference w:type="default" r:id="rId8"/>
      <w:headerReference w:type="first" r:id="rId9"/>
      <w:pgSz w:w="11906" w:h="16838" w:code="9"/>
      <w:pgMar w:top="1387" w:right="567" w:bottom="851" w:left="1418" w:header="709" w:footer="2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14C" w:rsidRDefault="006D414C">
      <w:r>
        <w:separator/>
      </w:r>
    </w:p>
  </w:endnote>
  <w:endnote w:type="continuationSeparator" w:id="0">
    <w:p w:rsidR="006D414C" w:rsidRDefault="006D4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Lucida Sans Std">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eelawadee">
    <w:panose1 w:val="020B0502040204020203"/>
    <w:charset w:val="00"/>
    <w:family w:val="swiss"/>
    <w:pitch w:val="variable"/>
    <w:sig w:usb0="810000AF" w:usb1="4000204B"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B6C" w:rsidRPr="000558F7" w:rsidRDefault="002B1B94" w:rsidP="00880C02">
    <w:pPr>
      <w:pStyle w:val="Fuzeile"/>
    </w:pPr>
    <w:r>
      <w:t>Angaben zu Referenzen</w:t>
    </w:r>
    <w:r w:rsidR="00057B6C">
      <w:tab/>
    </w:r>
    <w:r w:rsidR="00057B6C" w:rsidRPr="000558F7">
      <w:t xml:space="preserve">Seite </w:t>
    </w:r>
    <w:r w:rsidR="008515C4">
      <w:fldChar w:fldCharType="begin"/>
    </w:r>
    <w:r w:rsidR="008515C4">
      <w:instrText xml:space="preserve"> PAGE </w:instrText>
    </w:r>
    <w:r w:rsidR="008515C4">
      <w:fldChar w:fldCharType="separate"/>
    </w:r>
    <w:r w:rsidR="001149B6">
      <w:rPr>
        <w:noProof/>
      </w:rPr>
      <w:t>2</w:t>
    </w:r>
    <w:r w:rsidR="008515C4">
      <w:rPr>
        <w:noProof/>
      </w:rPr>
      <w:fldChar w:fldCharType="end"/>
    </w:r>
    <w:r w:rsidR="00057B6C" w:rsidRPr="000558F7">
      <w:t xml:space="preserve"> von </w:t>
    </w:r>
    <w:r w:rsidR="008515C4">
      <w:fldChar w:fldCharType="begin"/>
    </w:r>
    <w:r w:rsidR="008515C4">
      <w:instrText xml:space="preserve"> NUMPAGES </w:instrText>
    </w:r>
    <w:r w:rsidR="008515C4">
      <w:fldChar w:fldCharType="separate"/>
    </w:r>
    <w:r w:rsidR="001149B6">
      <w:rPr>
        <w:noProof/>
      </w:rPr>
      <w:t>2</w:t>
    </w:r>
    <w:r w:rsidR="008515C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14C" w:rsidRDefault="006D414C">
      <w:r>
        <w:separator/>
      </w:r>
    </w:p>
  </w:footnote>
  <w:footnote w:type="continuationSeparator" w:id="0">
    <w:p w:rsidR="006D414C" w:rsidRDefault="006D4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C02" w:rsidRDefault="002B1B94">
    <w:pPr>
      <w:pStyle w:val="Kopfzeile"/>
    </w:pPr>
    <w:r>
      <w:rPr>
        <w:noProof/>
      </w:rPr>
      <w:drawing>
        <wp:inline distT="0" distB="0" distL="0" distR="0" wp14:anchorId="33F9815D" wp14:editId="05E4ACD9">
          <wp:extent cx="5688330" cy="648335"/>
          <wp:effectExtent l="0" t="0" r="7620" b="0"/>
          <wp:docPr id="5" name="Grafik 5"/>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88330" cy="64833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8F23D2"/>
    <w:multiLevelType w:val="hybridMultilevel"/>
    <w:tmpl w:val="857A4378"/>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2DB66982"/>
    <w:multiLevelType w:val="hybridMultilevel"/>
    <w:tmpl w:val="F78AFF0C"/>
    <w:lvl w:ilvl="0" w:tplc="69EE3F24">
      <w:start w:val="1"/>
      <w:numFmt w:val="bullet"/>
      <w:lvlText w:val=""/>
      <w:lvlJc w:val="left"/>
      <w:pPr>
        <w:tabs>
          <w:tab w:val="num" w:pos="284"/>
        </w:tabs>
        <w:ind w:left="567" w:hanging="283"/>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335A4056"/>
    <w:multiLevelType w:val="hybridMultilevel"/>
    <w:tmpl w:val="45180E50"/>
    <w:lvl w:ilvl="0" w:tplc="52CA9BA4">
      <w:start w:val="1"/>
      <w:numFmt w:val="bullet"/>
      <w:lvlText w:val=""/>
      <w:lvlJc w:val="left"/>
      <w:pPr>
        <w:tabs>
          <w:tab w:val="num" w:pos="284"/>
        </w:tabs>
        <w:ind w:left="567" w:hanging="283"/>
      </w:pPr>
      <w:rPr>
        <w:rFonts w:ascii="Wingdings 3" w:hAnsi="Wingdings 3"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641533B1"/>
    <w:multiLevelType w:val="multilevel"/>
    <w:tmpl w:val="679AFE60"/>
    <w:lvl w:ilvl="0">
      <w:start w:val="1"/>
      <w:numFmt w:val="decimal"/>
      <w:lvlText w:val="%1."/>
      <w:lvlJc w:val="left"/>
      <w:pPr>
        <w:tabs>
          <w:tab w:val="num" w:pos="720"/>
        </w:tabs>
        <w:ind w:left="720" w:hanging="360"/>
      </w:pPr>
      <w:rPr>
        <w:rFonts w:ascii="Lucida Sans Std" w:hAnsi="Lucida Sans Std"/>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69D14141"/>
    <w:multiLevelType w:val="multilevel"/>
    <w:tmpl w:val="331E4C62"/>
    <w:styleLink w:val="FormatvorlageNummerierteListe14ptFett"/>
    <w:lvl w:ilvl="0">
      <w:start w:val="1"/>
      <w:numFmt w:val="upperRoman"/>
      <w:lvlText w:val="%1."/>
      <w:lvlJc w:val="left"/>
      <w:pPr>
        <w:tabs>
          <w:tab w:val="num" w:pos="1080"/>
        </w:tabs>
        <w:ind w:left="720" w:hanging="720"/>
      </w:pPr>
      <w:rPr>
        <w:rFonts w:ascii="Lucida Sans Std" w:hAnsi="Lucida Sans Std"/>
        <w:b/>
        <w:bCs/>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7056691E"/>
    <w:multiLevelType w:val="multilevel"/>
    <w:tmpl w:val="020CE8C4"/>
    <w:styleLink w:val="FormatvorlageNummerierteListe"/>
    <w:lvl w:ilvl="0">
      <w:start w:val="1"/>
      <w:numFmt w:val="decimal"/>
      <w:lvlText w:val="%1."/>
      <w:lvlJc w:val="left"/>
      <w:pPr>
        <w:tabs>
          <w:tab w:val="num" w:pos="720"/>
        </w:tabs>
        <w:ind w:left="720" w:hanging="360"/>
      </w:pPr>
      <w:rPr>
        <w:rFonts w:ascii="Lucida Sans Std" w:hAnsi="Lucida Sans Std"/>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3"/>
  </w:num>
  <w:num w:numId="3">
    <w:abstractNumId w:val="2"/>
  </w:num>
  <w:num w:numId="4">
    <w:abstractNumId w:val="5"/>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08"/>
  <w:hyphenationZone w:val="425"/>
  <w:drawingGridHorizontalSpacing w:val="57"/>
  <w:drawingGridVerticalSpacing w:val="57"/>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14C"/>
    <w:rsid w:val="00000017"/>
    <w:rsid w:val="0000426C"/>
    <w:rsid w:val="0000493B"/>
    <w:rsid w:val="00010C23"/>
    <w:rsid w:val="00012E39"/>
    <w:rsid w:val="000135EF"/>
    <w:rsid w:val="00014DD8"/>
    <w:rsid w:val="000204C1"/>
    <w:rsid w:val="00021C92"/>
    <w:rsid w:val="000225D5"/>
    <w:rsid w:val="00022C0A"/>
    <w:rsid w:val="00031204"/>
    <w:rsid w:val="00031ADC"/>
    <w:rsid w:val="0004031D"/>
    <w:rsid w:val="00044018"/>
    <w:rsid w:val="00045420"/>
    <w:rsid w:val="000558F7"/>
    <w:rsid w:val="00057B6C"/>
    <w:rsid w:val="0006086D"/>
    <w:rsid w:val="00061FBD"/>
    <w:rsid w:val="0006414B"/>
    <w:rsid w:val="00065E76"/>
    <w:rsid w:val="00066969"/>
    <w:rsid w:val="00067A34"/>
    <w:rsid w:val="00076BF1"/>
    <w:rsid w:val="000850A4"/>
    <w:rsid w:val="00093FB3"/>
    <w:rsid w:val="00096F43"/>
    <w:rsid w:val="0009731D"/>
    <w:rsid w:val="000A1BAE"/>
    <w:rsid w:val="000B0BBD"/>
    <w:rsid w:val="000B308A"/>
    <w:rsid w:val="000B3C8D"/>
    <w:rsid w:val="000C20C2"/>
    <w:rsid w:val="000E4FA7"/>
    <w:rsid w:val="000F2A7C"/>
    <w:rsid w:val="000F3246"/>
    <w:rsid w:val="001075C8"/>
    <w:rsid w:val="00110EEA"/>
    <w:rsid w:val="0011119F"/>
    <w:rsid w:val="001149B6"/>
    <w:rsid w:val="00116A9F"/>
    <w:rsid w:val="00120B25"/>
    <w:rsid w:val="00121409"/>
    <w:rsid w:val="0012221B"/>
    <w:rsid w:val="00122A6E"/>
    <w:rsid w:val="00124F50"/>
    <w:rsid w:val="00127E7B"/>
    <w:rsid w:val="00132AC4"/>
    <w:rsid w:val="001338C8"/>
    <w:rsid w:val="00133B28"/>
    <w:rsid w:val="0014082E"/>
    <w:rsid w:val="001430A4"/>
    <w:rsid w:val="00147086"/>
    <w:rsid w:val="001474B6"/>
    <w:rsid w:val="0015763C"/>
    <w:rsid w:val="001622F5"/>
    <w:rsid w:val="00163368"/>
    <w:rsid w:val="00172A37"/>
    <w:rsid w:val="00175C3A"/>
    <w:rsid w:val="00176026"/>
    <w:rsid w:val="00176E7D"/>
    <w:rsid w:val="00186C8F"/>
    <w:rsid w:val="00187FB0"/>
    <w:rsid w:val="0019631F"/>
    <w:rsid w:val="00196B1B"/>
    <w:rsid w:val="001979E9"/>
    <w:rsid w:val="001A24F3"/>
    <w:rsid w:val="001B1BA7"/>
    <w:rsid w:val="001B1CF7"/>
    <w:rsid w:val="001B249A"/>
    <w:rsid w:val="001B300B"/>
    <w:rsid w:val="001B3E0E"/>
    <w:rsid w:val="001C1A52"/>
    <w:rsid w:val="001C1DAA"/>
    <w:rsid w:val="001C292E"/>
    <w:rsid w:val="001D4092"/>
    <w:rsid w:val="001E0048"/>
    <w:rsid w:val="001E4FE7"/>
    <w:rsid w:val="001E517F"/>
    <w:rsid w:val="001E525D"/>
    <w:rsid w:val="001E5E8E"/>
    <w:rsid w:val="001F220D"/>
    <w:rsid w:val="001F23A0"/>
    <w:rsid w:val="001F5600"/>
    <w:rsid w:val="001F5747"/>
    <w:rsid w:val="001F5A38"/>
    <w:rsid w:val="0020412C"/>
    <w:rsid w:val="00207807"/>
    <w:rsid w:val="00207B18"/>
    <w:rsid w:val="00207C99"/>
    <w:rsid w:val="00216EA7"/>
    <w:rsid w:val="00220EC4"/>
    <w:rsid w:val="00224DE2"/>
    <w:rsid w:val="0023025B"/>
    <w:rsid w:val="0023503A"/>
    <w:rsid w:val="00245DA7"/>
    <w:rsid w:val="00247215"/>
    <w:rsid w:val="002579FF"/>
    <w:rsid w:val="002664C0"/>
    <w:rsid w:val="00275F5C"/>
    <w:rsid w:val="0028217D"/>
    <w:rsid w:val="00283E23"/>
    <w:rsid w:val="00285020"/>
    <w:rsid w:val="0029094E"/>
    <w:rsid w:val="00291452"/>
    <w:rsid w:val="00291467"/>
    <w:rsid w:val="00292CDB"/>
    <w:rsid w:val="002A562B"/>
    <w:rsid w:val="002A70E4"/>
    <w:rsid w:val="002B1662"/>
    <w:rsid w:val="002B1B94"/>
    <w:rsid w:val="002C2D72"/>
    <w:rsid w:val="002C4474"/>
    <w:rsid w:val="002C795D"/>
    <w:rsid w:val="002C7E0B"/>
    <w:rsid w:val="002D211D"/>
    <w:rsid w:val="002D65E8"/>
    <w:rsid w:val="002D6DF7"/>
    <w:rsid w:val="002D7F68"/>
    <w:rsid w:val="002D7FC5"/>
    <w:rsid w:val="002E2A22"/>
    <w:rsid w:val="002E4A5D"/>
    <w:rsid w:val="002F170E"/>
    <w:rsid w:val="002F4628"/>
    <w:rsid w:val="002F547B"/>
    <w:rsid w:val="002F5DDC"/>
    <w:rsid w:val="002F6A4B"/>
    <w:rsid w:val="002F7E12"/>
    <w:rsid w:val="003004E4"/>
    <w:rsid w:val="003069BD"/>
    <w:rsid w:val="003107F5"/>
    <w:rsid w:val="00310C7B"/>
    <w:rsid w:val="003123C6"/>
    <w:rsid w:val="0031469F"/>
    <w:rsid w:val="003175B3"/>
    <w:rsid w:val="00317E73"/>
    <w:rsid w:val="00321F62"/>
    <w:rsid w:val="00326232"/>
    <w:rsid w:val="00332060"/>
    <w:rsid w:val="003329E5"/>
    <w:rsid w:val="00336FFC"/>
    <w:rsid w:val="00342D9B"/>
    <w:rsid w:val="00343038"/>
    <w:rsid w:val="003471BB"/>
    <w:rsid w:val="00350623"/>
    <w:rsid w:val="003519FF"/>
    <w:rsid w:val="00352408"/>
    <w:rsid w:val="00354181"/>
    <w:rsid w:val="00356491"/>
    <w:rsid w:val="00356A25"/>
    <w:rsid w:val="003640E6"/>
    <w:rsid w:val="00370F5A"/>
    <w:rsid w:val="00373B10"/>
    <w:rsid w:val="003820F0"/>
    <w:rsid w:val="003828E3"/>
    <w:rsid w:val="00386A04"/>
    <w:rsid w:val="00390007"/>
    <w:rsid w:val="003952AF"/>
    <w:rsid w:val="003B3048"/>
    <w:rsid w:val="003B556B"/>
    <w:rsid w:val="003B6611"/>
    <w:rsid w:val="003D1A56"/>
    <w:rsid w:val="003D23B1"/>
    <w:rsid w:val="003D468F"/>
    <w:rsid w:val="003E0FDF"/>
    <w:rsid w:val="003E13E7"/>
    <w:rsid w:val="003E2B06"/>
    <w:rsid w:val="003E522A"/>
    <w:rsid w:val="003F0172"/>
    <w:rsid w:val="003F0372"/>
    <w:rsid w:val="00406A2E"/>
    <w:rsid w:val="00411DA2"/>
    <w:rsid w:val="004215D7"/>
    <w:rsid w:val="00425E60"/>
    <w:rsid w:val="00430396"/>
    <w:rsid w:val="0043530E"/>
    <w:rsid w:val="0043606F"/>
    <w:rsid w:val="004464E3"/>
    <w:rsid w:val="00455ED3"/>
    <w:rsid w:val="00460FD4"/>
    <w:rsid w:val="0046156B"/>
    <w:rsid w:val="004658F2"/>
    <w:rsid w:val="00466845"/>
    <w:rsid w:val="00470161"/>
    <w:rsid w:val="0047123C"/>
    <w:rsid w:val="0047147A"/>
    <w:rsid w:val="00477E39"/>
    <w:rsid w:val="00481747"/>
    <w:rsid w:val="00483B26"/>
    <w:rsid w:val="004917CA"/>
    <w:rsid w:val="00496A3A"/>
    <w:rsid w:val="004A16D3"/>
    <w:rsid w:val="004A1C77"/>
    <w:rsid w:val="004A2702"/>
    <w:rsid w:val="004B2F83"/>
    <w:rsid w:val="004B4481"/>
    <w:rsid w:val="004C49B6"/>
    <w:rsid w:val="004C751A"/>
    <w:rsid w:val="004D1B90"/>
    <w:rsid w:val="004D5676"/>
    <w:rsid w:val="004D7C66"/>
    <w:rsid w:val="004E1099"/>
    <w:rsid w:val="004E1C5C"/>
    <w:rsid w:val="004E3AA2"/>
    <w:rsid w:val="004F127C"/>
    <w:rsid w:val="00500060"/>
    <w:rsid w:val="0050117C"/>
    <w:rsid w:val="00507408"/>
    <w:rsid w:val="005172C8"/>
    <w:rsid w:val="00520FC7"/>
    <w:rsid w:val="00525706"/>
    <w:rsid w:val="00526848"/>
    <w:rsid w:val="00526B28"/>
    <w:rsid w:val="00533183"/>
    <w:rsid w:val="00536B2B"/>
    <w:rsid w:val="005421C4"/>
    <w:rsid w:val="00542405"/>
    <w:rsid w:val="00544508"/>
    <w:rsid w:val="00550C1A"/>
    <w:rsid w:val="00550C74"/>
    <w:rsid w:val="005567C7"/>
    <w:rsid w:val="0056243E"/>
    <w:rsid w:val="00563E2B"/>
    <w:rsid w:val="00565C8D"/>
    <w:rsid w:val="00570554"/>
    <w:rsid w:val="00582061"/>
    <w:rsid w:val="005823CB"/>
    <w:rsid w:val="00584138"/>
    <w:rsid w:val="00584A23"/>
    <w:rsid w:val="00585FEF"/>
    <w:rsid w:val="00586D94"/>
    <w:rsid w:val="005877E2"/>
    <w:rsid w:val="00587D5A"/>
    <w:rsid w:val="005918F2"/>
    <w:rsid w:val="0059615D"/>
    <w:rsid w:val="00597B6D"/>
    <w:rsid w:val="005A0834"/>
    <w:rsid w:val="005A237D"/>
    <w:rsid w:val="005A4166"/>
    <w:rsid w:val="005A44ED"/>
    <w:rsid w:val="005A4587"/>
    <w:rsid w:val="005A4C4D"/>
    <w:rsid w:val="005A68FE"/>
    <w:rsid w:val="005B219A"/>
    <w:rsid w:val="005C027C"/>
    <w:rsid w:val="005C0289"/>
    <w:rsid w:val="005C2300"/>
    <w:rsid w:val="005C4BB4"/>
    <w:rsid w:val="005C607D"/>
    <w:rsid w:val="005D2A35"/>
    <w:rsid w:val="005D3395"/>
    <w:rsid w:val="005D76F0"/>
    <w:rsid w:val="005E09D7"/>
    <w:rsid w:val="005E38EE"/>
    <w:rsid w:val="005E631A"/>
    <w:rsid w:val="005E7223"/>
    <w:rsid w:val="006032C3"/>
    <w:rsid w:val="00612089"/>
    <w:rsid w:val="00620D26"/>
    <w:rsid w:val="00620E07"/>
    <w:rsid w:val="0062297A"/>
    <w:rsid w:val="00624809"/>
    <w:rsid w:val="00626962"/>
    <w:rsid w:val="00627615"/>
    <w:rsid w:val="00631757"/>
    <w:rsid w:val="00632E73"/>
    <w:rsid w:val="00635F78"/>
    <w:rsid w:val="00640064"/>
    <w:rsid w:val="0064544E"/>
    <w:rsid w:val="0064610B"/>
    <w:rsid w:val="00653D71"/>
    <w:rsid w:val="00660A36"/>
    <w:rsid w:val="00662592"/>
    <w:rsid w:val="00662AB2"/>
    <w:rsid w:val="00664EF7"/>
    <w:rsid w:val="00682F14"/>
    <w:rsid w:val="00683313"/>
    <w:rsid w:val="006834E5"/>
    <w:rsid w:val="00686202"/>
    <w:rsid w:val="0069147F"/>
    <w:rsid w:val="00692882"/>
    <w:rsid w:val="00692AE6"/>
    <w:rsid w:val="00692E6D"/>
    <w:rsid w:val="006940CF"/>
    <w:rsid w:val="006A15A3"/>
    <w:rsid w:val="006A2411"/>
    <w:rsid w:val="006A2D57"/>
    <w:rsid w:val="006A30BB"/>
    <w:rsid w:val="006A593B"/>
    <w:rsid w:val="006A5C4D"/>
    <w:rsid w:val="006A7317"/>
    <w:rsid w:val="006B1FF1"/>
    <w:rsid w:val="006C1C90"/>
    <w:rsid w:val="006C4F9F"/>
    <w:rsid w:val="006C646F"/>
    <w:rsid w:val="006D2D72"/>
    <w:rsid w:val="006D414C"/>
    <w:rsid w:val="006D43A6"/>
    <w:rsid w:val="006D6A8D"/>
    <w:rsid w:val="006D7218"/>
    <w:rsid w:val="006E0288"/>
    <w:rsid w:val="006E14B6"/>
    <w:rsid w:val="006E3DB6"/>
    <w:rsid w:val="006E47C2"/>
    <w:rsid w:val="006E5283"/>
    <w:rsid w:val="006E70D3"/>
    <w:rsid w:val="006F751B"/>
    <w:rsid w:val="00700FAE"/>
    <w:rsid w:val="007011E2"/>
    <w:rsid w:val="00701890"/>
    <w:rsid w:val="00707352"/>
    <w:rsid w:val="0070752E"/>
    <w:rsid w:val="00707835"/>
    <w:rsid w:val="00707A65"/>
    <w:rsid w:val="00713C87"/>
    <w:rsid w:val="00715ACD"/>
    <w:rsid w:val="00721C83"/>
    <w:rsid w:val="00726259"/>
    <w:rsid w:val="00726E56"/>
    <w:rsid w:val="00733F55"/>
    <w:rsid w:val="00740493"/>
    <w:rsid w:val="00741CB7"/>
    <w:rsid w:val="00742D5F"/>
    <w:rsid w:val="007431AC"/>
    <w:rsid w:val="007444EF"/>
    <w:rsid w:val="00761F5C"/>
    <w:rsid w:val="00763328"/>
    <w:rsid w:val="00765677"/>
    <w:rsid w:val="00774F98"/>
    <w:rsid w:val="00782A0B"/>
    <w:rsid w:val="00785662"/>
    <w:rsid w:val="00795377"/>
    <w:rsid w:val="007A0E6F"/>
    <w:rsid w:val="007A240E"/>
    <w:rsid w:val="007A2891"/>
    <w:rsid w:val="007A51D5"/>
    <w:rsid w:val="007A7218"/>
    <w:rsid w:val="007A7D46"/>
    <w:rsid w:val="007B6509"/>
    <w:rsid w:val="007C2883"/>
    <w:rsid w:val="007C391F"/>
    <w:rsid w:val="007D00C2"/>
    <w:rsid w:val="007E2204"/>
    <w:rsid w:val="007F06F1"/>
    <w:rsid w:val="007F64C7"/>
    <w:rsid w:val="0080785D"/>
    <w:rsid w:val="00815315"/>
    <w:rsid w:val="008202F5"/>
    <w:rsid w:val="008240E4"/>
    <w:rsid w:val="0082455F"/>
    <w:rsid w:val="008259D0"/>
    <w:rsid w:val="0084143F"/>
    <w:rsid w:val="00847917"/>
    <w:rsid w:val="00847DDD"/>
    <w:rsid w:val="008515C4"/>
    <w:rsid w:val="00854262"/>
    <w:rsid w:val="00861E7C"/>
    <w:rsid w:val="00871D59"/>
    <w:rsid w:val="008720FF"/>
    <w:rsid w:val="00872FFF"/>
    <w:rsid w:val="0087463A"/>
    <w:rsid w:val="00876F86"/>
    <w:rsid w:val="00880C02"/>
    <w:rsid w:val="00886B64"/>
    <w:rsid w:val="008878A1"/>
    <w:rsid w:val="00890FAA"/>
    <w:rsid w:val="00891E6C"/>
    <w:rsid w:val="00895411"/>
    <w:rsid w:val="008965DB"/>
    <w:rsid w:val="008972B3"/>
    <w:rsid w:val="008A54B0"/>
    <w:rsid w:val="008C138D"/>
    <w:rsid w:val="008C15DE"/>
    <w:rsid w:val="008C22F1"/>
    <w:rsid w:val="008C3126"/>
    <w:rsid w:val="008C34A2"/>
    <w:rsid w:val="008D15F1"/>
    <w:rsid w:val="008D1B29"/>
    <w:rsid w:val="008D37CE"/>
    <w:rsid w:val="008D6236"/>
    <w:rsid w:val="008D7ED5"/>
    <w:rsid w:val="008E0EF4"/>
    <w:rsid w:val="008E3452"/>
    <w:rsid w:val="008E513C"/>
    <w:rsid w:val="008E610B"/>
    <w:rsid w:val="008F123C"/>
    <w:rsid w:val="00904896"/>
    <w:rsid w:val="00906AAD"/>
    <w:rsid w:val="00907CF9"/>
    <w:rsid w:val="00912854"/>
    <w:rsid w:val="00913E0D"/>
    <w:rsid w:val="00914284"/>
    <w:rsid w:val="00915D53"/>
    <w:rsid w:val="009165C8"/>
    <w:rsid w:val="00923C3A"/>
    <w:rsid w:val="00931B3D"/>
    <w:rsid w:val="00934B41"/>
    <w:rsid w:val="00937001"/>
    <w:rsid w:val="00940D36"/>
    <w:rsid w:val="00940D3E"/>
    <w:rsid w:val="009464F5"/>
    <w:rsid w:val="0094673A"/>
    <w:rsid w:val="00951C04"/>
    <w:rsid w:val="009543BF"/>
    <w:rsid w:val="00954DAF"/>
    <w:rsid w:val="0095721C"/>
    <w:rsid w:val="009615F6"/>
    <w:rsid w:val="00966D8C"/>
    <w:rsid w:val="00970844"/>
    <w:rsid w:val="0097129B"/>
    <w:rsid w:val="00973468"/>
    <w:rsid w:val="00973567"/>
    <w:rsid w:val="00973901"/>
    <w:rsid w:val="00984836"/>
    <w:rsid w:val="00990384"/>
    <w:rsid w:val="009A0B08"/>
    <w:rsid w:val="009A1507"/>
    <w:rsid w:val="009B2BEF"/>
    <w:rsid w:val="009B6990"/>
    <w:rsid w:val="009B78A2"/>
    <w:rsid w:val="009C20CC"/>
    <w:rsid w:val="009C5D87"/>
    <w:rsid w:val="009C73D2"/>
    <w:rsid w:val="009D0049"/>
    <w:rsid w:val="009D2BD2"/>
    <w:rsid w:val="009D52AA"/>
    <w:rsid w:val="009D7DB8"/>
    <w:rsid w:val="009D7F65"/>
    <w:rsid w:val="009F07C1"/>
    <w:rsid w:val="009F1A6F"/>
    <w:rsid w:val="009F7F4B"/>
    <w:rsid w:val="00A05620"/>
    <w:rsid w:val="00A05E8E"/>
    <w:rsid w:val="00A11419"/>
    <w:rsid w:val="00A13D60"/>
    <w:rsid w:val="00A13D6F"/>
    <w:rsid w:val="00A15334"/>
    <w:rsid w:val="00A1631A"/>
    <w:rsid w:val="00A1718F"/>
    <w:rsid w:val="00A20218"/>
    <w:rsid w:val="00A254E1"/>
    <w:rsid w:val="00A27AA9"/>
    <w:rsid w:val="00A27CCA"/>
    <w:rsid w:val="00A30F4B"/>
    <w:rsid w:val="00A31753"/>
    <w:rsid w:val="00A34DEB"/>
    <w:rsid w:val="00A4148A"/>
    <w:rsid w:val="00A51DEA"/>
    <w:rsid w:val="00A53AC8"/>
    <w:rsid w:val="00A552E8"/>
    <w:rsid w:val="00A60DFD"/>
    <w:rsid w:val="00A61608"/>
    <w:rsid w:val="00A64D5A"/>
    <w:rsid w:val="00A66D40"/>
    <w:rsid w:val="00A66DBD"/>
    <w:rsid w:val="00A671F1"/>
    <w:rsid w:val="00A71A44"/>
    <w:rsid w:val="00A71F0B"/>
    <w:rsid w:val="00A777C1"/>
    <w:rsid w:val="00A831C5"/>
    <w:rsid w:val="00A83259"/>
    <w:rsid w:val="00A8428D"/>
    <w:rsid w:val="00A863AE"/>
    <w:rsid w:val="00A904BB"/>
    <w:rsid w:val="00A9133A"/>
    <w:rsid w:val="00AA491C"/>
    <w:rsid w:val="00AA56E8"/>
    <w:rsid w:val="00AB0BFB"/>
    <w:rsid w:val="00AB175E"/>
    <w:rsid w:val="00AB30A2"/>
    <w:rsid w:val="00AC7015"/>
    <w:rsid w:val="00AD15FD"/>
    <w:rsid w:val="00AE33FF"/>
    <w:rsid w:val="00AE7E4B"/>
    <w:rsid w:val="00B00B2C"/>
    <w:rsid w:val="00B01790"/>
    <w:rsid w:val="00B022B5"/>
    <w:rsid w:val="00B14429"/>
    <w:rsid w:val="00B14E0B"/>
    <w:rsid w:val="00B17EF6"/>
    <w:rsid w:val="00B206A4"/>
    <w:rsid w:val="00B2632D"/>
    <w:rsid w:val="00B27AA8"/>
    <w:rsid w:val="00B30D52"/>
    <w:rsid w:val="00B4554C"/>
    <w:rsid w:val="00B61B60"/>
    <w:rsid w:val="00B6468C"/>
    <w:rsid w:val="00B664D4"/>
    <w:rsid w:val="00B66AF8"/>
    <w:rsid w:val="00B67258"/>
    <w:rsid w:val="00B67B7B"/>
    <w:rsid w:val="00B710F9"/>
    <w:rsid w:val="00B716F2"/>
    <w:rsid w:val="00B72043"/>
    <w:rsid w:val="00B724EE"/>
    <w:rsid w:val="00B72DA7"/>
    <w:rsid w:val="00B75CDD"/>
    <w:rsid w:val="00B775FE"/>
    <w:rsid w:val="00B8471E"/>
    <w:rsid w:val="00B850C7"/>
    <w:rsid w:val="00B85DA6"/>
    <w:rsid w:val="00B87E42"/>
    <w:rsid w:val="00B955B8"/>
    <w:rsid w:val="00BA352E"/>
    <w:rsid w:val="00BB6E57"/>
    <w:rsid w:val="00BC1FF2"/>
    <w:rsid w:val="00BC7E1A"/>
    <w:rsid w:val="00BD3BEE"/>
    <w:rsid w:val="00BD46DA"/>
    <w:rsid w:val="00BE094F"/>
    <w:rsid w:val="00BE1669"/>
    <w:rsid w:val="00BE377E"/>
    <w:rsid w:val="00BF2BE5"/>
    <w:rsid w:val="00BF4BDC"/>
    <w:rsid w:val="00BF6DE4"/>
    <w:rsid w:val="00C027A3"/>
    <w:rsid w:val="00C02FF6"/>
    <w:rsid w:val="00C046D4"/>
    <w:rsid w:val="00C04793"/>
    <w:rsid w:val="00C12270"/>
    <w:rsid w:val="00C13ABC"/>
    <w:rsid w:val="00C2110D"/>
    <w:rsid w:val="00C22791"/>
    <w:rsid w:val="00C2636A"/>
    <w:rsid w:val="00C270FE"/>
    <w:rsid w:val="00C31F69"/>
    <w:rsid w:val="00C32E6E"/>
    <w:rsid w:val="00C34D93"/>
    <w:rsid w:val="00C42FB7"/>
    <w:rsid w:val="00C4623B"/>
    <w:rsid w:val="00C5078E"/>
    <w:rsid w:val="00C5594F"/>
    <w:rsid w:val="00C606EA"/>
    <w:rsid w:val="00C62194"/>
    <w:rsid w:val="00C62A38"/>
    <w:rsid w:val="00C66DAE"/>
    <w:rsid w:val="00C72B82"/>
    <w:rsid w:val="00C77A1D"/>
    <w:rsid w:val="00C82196"/>
    <w:rsid w:val="00C85D2A"/>
    <w:rsid w:val="00C91CC5"/>
    <w:rsid w:val="00C948BA"/>
    <w:rsid w:val="00C96126"/>
    <w:rsid w:val="00C96B31"/>
    <w:rsid w:val="00CA0246"/>
    <w:rsid w:val="00CB331F"/>
    <w:rsid w:val="00CB3FBB"/>
    <w:rsid w:val="00CB5ECC"/>
    <w:rsid w:val="00CB70B3"/>
    <w:rsid w:val="00CB7E86"/>
    <w:rsid w:val="00CC0205"/>
    <w:rsid w:val="00CC19AE"/>
    <w:rsid w:val="00CC1BB6"/>
    <w:rsid w:val="00CD0327"/>
    <w:rsid w:val="00CD4E11"/>
    <w:rsid w:val="00CD6CFD"/>
    <w:rsid w:val="00CE3457"/>
    <w:rsid w:val="00CF4BEE"/>
    <w:rsid w:val="00CF5A80"/>
    <w:rsid w:val="00CF60BF"/>
    <w:rsid w:val="00D0000A"/>
    <w:rsid w:val="00D01220"/>
    <w:rsid w:val="00D021A1"/>
    <w:rsid w:val="00D14BC6"/>
    <w:rsid w:val="00D2177C"/>
    <w:rsid w:val="00D31A07"/>
    <w:rsid w:val="00D34407"/>
    <w:rsid w:val="00D40A10"/>
    <w:rsid w:val="00D410E0"/>
    <w:rsid w:val="00D41E5D"/>
    <w:rsid w:val="00D42C70"/>
    <w:rsid w:val="00D45DC6"/>
    <w:rsid w:val="00D4686C"/>
    <w:rsid w:val="00D46EFE"/>
    <w:rsid w:val="00D523D8"/>
    <w:rsid w:val="00D52CF2"/>
    <w:rsid w:val="00D6070E"/>
    <w:rsid w:val="00D60BAC"/>
    <w:rsid w:val="00D629A6"/>
    <w:rsid w:val="00D6461F"/>
    <w:rsid w:val="00D656AC"/>
    <w:rsid w:val="00D65B89"/>
    <w:rsid w:val="00D67E62"/>
    <w:rsid w:val="00D730D8"/>
    <w:rsid w:val="00D73754"/>
    <w:rsid w:val="00D740FB"/>
    <w:rsid w:val="00D74F79"/>
    <w:rsid w:val="00D81044"/>
    <w:rsid w:val="00D82068"/>
    <w:rsid w:val="00D839A6"/>
    <w:rsid w:val="00D862C6"/>
    <w:rsid w:val="00D8731C"/>
    <w:rsid w:val="00D9523E"/>
    <w:rsid w:val="00D954E3"/>
    <w:rsid w:val="00D97E3A"/>
    <w:rsid w:val="00DA22AE"/>
    <w:rsid w:val="00DA654B"/>
    <w:rsid w:val="00DB5532"/>
    <w:rsid w:val="00DB6A8C"/>
    <w:rsid w:val="00DC6958"/>
    <w:rsid w:val="00DD0713"/>
    <w:rsid w:val="00DD2D58"/>
    <w:rsid w:val="00DD2EAE"/>
    <w:rsid w:val="00DD5975"/>
    <w:rsid w:val="00DE7D4B"/>
    <w:rsid w:val="00E023A6"/>
    <w:rsid w:val="00E070CD"/>
    <w:rsid w:val="00E16768"/>
    <w:rsid w:val="00E23B32"/>
    <w:rsid w:val="00E306FE"/>
    <w:rsid w:val="00E30F89"/>
    <w:rsid w:val="00E3176A"/>
    <w:rsid w:val="00E33AB1"/>
    <w:rsid w:val="00E37148"/>
    <w:rsid w:val="00E438CD"/>
    <w:rsid w:val="00E44F96"/>
    <w:rsid w:val="00E562D7"/>
    <w:rsid w:val="00E63FAA"/>
    <w:rsid w:val="00E64CEA"/>
    <w:rsid w:val="00E66408"/>
    <w:rsid w:val="00E67C37"/>
    <w:rsid w:val="00E700B7"/>
    <w:rsid w:val="00E70BD9"/>
    <w:rsid w:val="00E774F7"/>
    <w:rsid w:val="00E85509"/>
    <w:rsid w:val="00E85591"/>
    <w:rsid w:val="00E85805"/>
    <w:rsid w:val="00E873BF"/>
    <w:rsid w:val="00E87A6E"/>
    <w:rsid w:val="00E9038A"/>
    <w:rsid w:val="00E939F1"/>
    <w:rsid w:val="00EB3023"/>
    <w:rsid w:val="00EB3CFC"/>
    <w:rsid w:val="00EB55AD"/>
    <w:rsid w:val="00EC14BB"/>
    <w:rsid w:val="00EC6828"/>
    <w:rsid w:val="00ED031E"/>
    <w:rsid w:val="00ED03E4"/>
    <w:rsid w:val="00ED1679"/>
    <w:rsid w:val="00EE266E"/>
    <w:rsid w:val="00EE3B45"/>
    <w:rsid w:val="00EE6AE4"/>
    <w:rsid w:val="00F0052A"/>
    <w:rsid w:val="00F01503"/>
    <w:rsid w:val="00F04F42"/>
    <w:rsid w:val="00F05BC5"/>
    <w:rsid w:val="00F075BB"/>
    <w:rsid w:val="00F10889"/>
    <w:rsid w:val="00F10F05"/>
    <w:rsid w:val="00F16084"/>
    <w:rsid w:val="00F2107B"/>
    <w:rsid w:val="00F27828"/>
    <w:rsid w:val="00F30E65"/>
    <w:rsid w:val="00F32688"/>
    <w:rsid w:val="00F44411"/>
    <w:rsid w:val="00F52222"/>
    <w:rsid w:val="00F6167B"/>
    <w:rsid w:val="00F61823"/>
    <w:rsid w:val="00F6797A"/>
    <w:rsid w:val="00F732F1"/>
    <w:rsid w:val="00F80771"/>
    <w:rsid w:val="00F831D7"/>
    <w:rsid w:val="00F91AEE"/>
    <w:rsid w:val="00F92B17"/>
    <w:rsid w:val="00FA5A5B"/>
    <w:rsid w:val="00FA64CB"/>
    <w:rsid w:val="00FA7D12"/>
    <w:rsid w:val="00FB1F93"/>
    <w:rsid w:val="00FB40CB"/>
    <w:rsid w:val="00FB7A76"/>
    <w:rsid w:val="00FC78FB"/>
    <w:rsid w:val="00FD1B67"/>
    <w:rsid w:val="00FD34AF"/>
    <w:rsid w:val="00FD5BD3"/>
    <w:rsid w:val="00FD6132"/>
    <w:rsid w:val="00FE7E9F"/>
    <w:rsid w:val="00FF2305"/>
    <w:rsid w:val="00FF2F94"/>
    <w:rsid w:val="00FF3643"/>
    <w:rsid w:val="00FF4250"/>
    <w:rsid w:val="00FF7B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66AF8"/>
    <w:rPr>
      <w:rFonts w:ascii="Arial" w:hAnsi="Arial"/>
      <w:lang w:val="de-DE" w:eastAsia="de-DE"/>
    </w:rPr>
  </w:style>
  <w:style w:type="paragraph" w:styleId="berschrift1">
    <w:name w:val="heading 1"/>
    <w:basedOn w:val="Standard"/>
    <w:next w:val="Standard"/>
    <w:qFormat/>
    <w:rsid w:val="00B66AF8"/>
    <w:pPr>
      <w:keepNext/>
      <w:outlineLvl w:val="0"/>
    </w:pPr>
    <w:rPr>
      <w:b/>
      <w:sz w:val="36"/>
      <w:u w:val="single"/>
    </w:rPr>
  </w:style>
  <w:style w:type="paragraph" w:styleId="berschrift2">
    <w:name w:val="heading 2"/>
    <w:basedOn w:val="Standard"/>
    <w:next w:val="Standard"/>
    <w:qFormat/>
    <w:rsid w:val="00B66AF8"/>
    <w:pPr>
      <w:keepNext/>
      <w:outlineLvl w:val="1"/>
    </w:pPr>
    <w:rPr>
      <w:b/>
      <w:sz w:val="32"/>
    </w:rPr>
  </w:style>
  <w:style w:type="paragraph" w:styleId="berschrift3">
    <w:name w:val="heading 3"/>
    <w:basedOn w:val="Standard"/>
    <w:next w:val="Standard"/>
    <w:qFormat/>
    <w:rsid w:val="00B66AF8"/>
    <w:pPr>
      <w:keepNext/>
      <w:outlineLvl w:val="2"/>
    </w:pPr>
    <w:rPr>
      <w:b/>
      <w:sz w:val="28"/>
    </w:rPr>
  </w:style>
  <w:style w:type="paragraph" w:styleId="berschrift5">
    <w:name w:val="heading 5"/>
    <w:basedOn w:val="Standard"/>
    <w:next w:val="Standard"/>
    <w:qFormat/>
    <w:rsid w:val="00B66AF8"/>
    <w:pPr>
      <w:keepNext/>
      <w:jc w:val="center"/>
      <w:outlineLvl w:val="4"/>
    </w:pPr>
    <w:rPr>
      <w:sz w:val="24"/>
      <w:u w:val="single"/>
    </w:rPr>
  </w:style>
  <w:style w:type="paragraph" w:styleId="berschrift6">
    <w:name w:val="heading 6"/>
    <w:basedOn w:val="Standard"/>
    <w:next w:val="Standard"/>
    <w:qFormat/>
    <w:rsid w:val="00B66AF8"/>
    <w:pPr>
      <w:keepNext/>
      <w:outlineLvl w:val="5"/>
    </w:pPr>
    <w:rPr>
      <w:b/>
      <w:color w:val="999999"/>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itztze">
    <w:name w:val="Leitzätze"/>
    <w:basedOn w:val="Standard"/>
    <w:rsid w:val="006A2D57"/>
    <w:pPr>
      <w:spacing w:line="360" w:lineRule="auto"/>
      <w:ind w:left="708"/>
    </w:pPr>
    <w:rPr>
      <w:b/>
      <w:i/>
    </w:rPr>
  </w:style>
  <w:style w:type="paragraph" w:styleId="Kopfzeile">
    <w:name w:val="header"/>
    <w:basedOn w:val="Standard"/>
    <w:rsid w:val="00B66AF8"/>
    <w:pPr>
      <w:tabs>
        <w:tab w:val="center" w:pos="4536"/>
        <w:tab w:val="right" w:pos="9072"/>
      </w:tabs>
    </w:pPr>
    <w:rPr>
      <w:b/>
      <w:color w:val="999999"/>
      <w:sz w:val="16"/>
    </w:rPr>
  </w:style>
  <w:style w:type="paragraph" w:customStyle="1" w:styleId="Formatvorlageberschrift2BenutzerdefinierteFarbeRGB109">
    <w:name w:val="Formatvorlage Überschrift 2 + Benutzerdefinierte Farbe(RGB(109"/>
    <w:aliases w:val="0,0))"/>
    <w:basedOn w:val="berschrift2"/>
    <w:rsid w:val="00D01220"/>
    <w:rPr>
      <w:bCs/>
      <w:color w:val="6D0000"/>
    </w:rPr>
  </w:style>
  <w:style w:type="paragraph" w:customStyle="1" w:styleId="Einzug1">
    <w:name w:val="Einzug 1"/>
    <w:basedOn w:val="Standard"/>
    <w:next w:val="Standard"/>
    <w:rsid w:val="0095721C"/>
    <w:pPr>
      <w:ind w:left="708"/>
    </w:pPr>
  </w:style>
  <w:style w:type="numbering" w:customStyle="1" w:styleId="FormatvorlageNummerierteListe">
    <w:name w:val="Formatvorlage Nummerierte Liste"/>
    <w:basedOn w:val="KeineListe"/>
    <w:rsid w:val="00BF4BDC"/>
    <w:pPr>
      <w:numPr>
        <w:numId w:val="4"/>
      </w:numPr>
    </w:pPr>
  </w:style>
  <w:style w:type="paragraph" w:customStyle="1" w:styleId="Formatvorlage1">
    <w:name w:val="Formatvorlage1"/>
    <w:basedOn w:val="berschrift2"/>
    <w:rsid w:val="00F831D7"/>
    <w:pPr>
      <w:jc w:val="center"/>
    </w:pPr>
  </w:style>
  <w:style w:type="paragraph" w:styleId="Fuzeile">
    <w:name w:val="footer"/>
    <w:basedOn w:val="Standard"/>
    <w:autoRedefine/>
    <w:rsid w:val="00880C02"/>
    <w:pPr>
      <w:tabs>
        <w:tab w:val="center" w:pos="4536"/>
        <w:tab w:val="right" w:pos="9072"/>
      </w:tabs>
      <w:ind w:right="140"/>
      <w:jc w:val="right"/>
    </w:pPr>
    <w:rPr>
      <w:b/>
      <w:color w:val="808080"/>
      <w:sz w:val="16"/>
    </w:rPr>
  </w:style>
  <w:style w:type="paragraph" w:styleId="Textkrper">
    <w:name w:val="Body Text"/>
    <w:basedOn w:val="Standard"/>
    <w:rsid w:val="00B66AF8"/>
  </w:style>
  <w:style w:type="numbering" w:customStyle="1" w:styleId="FormatvorlageNummerierteListe14ptFett">
    <w:name w:val="Formatvorlage Nummerierte Liste 14 pt Fett"/>
    <w:basedOn w:val="KeineListe"/>
    <w:rsid w:val="00507408"/>
    <w:pPr>
      <w:numPr>
        <w:numId w:val="5"/>
      </w:numPr>
    </w:pPr>
  </w:style>
  <w:style w:type="paragraph" w:customStyle="1" w:styleId="Titel1">
    <w:name w:val="Titel 1"/>
    <w:basedOn w:val="Standard"/>
    <w:rsid w:val="00B66AF8"/>
    <w:pPr>
      <w:jc w:val="center"/>
    </w:pPr>
    <w:rPr>
      <w:rFonts w:cs="Arial"/>
      <w:b/>
      <w:bCs/>
      <w:color w:val="740605"/>
      <w:sz w:val="36"/>
      <w:szCs w:val="36"/>
    </w:rPr>
  </w:style>
  <w:style w:type="paragraph" w:customStyle="1" w:styleId="Zusammenfassung">
    <w:name w:val="Zusammenfassung"/>
    <w:basedOn w:val="Standard"/>
    <w:next w:val="Standard"/>
    <w:rsid w:val="00B66AF8"/>
    <w:pPr>
      <w:spacing w:line="360" w:lineRule="auto"/>
      <w:ind w:left="1416"/>
    </w:pPr>
    <w:rPr>
      <w:b/>
      <w:i/>
      <w:snapToGrid w:val="0"/>
      <w:color w:val="000000"/>
      <w:szCs w:val="18"/>
    </w:rPr>
  </w:style>
  <w:style w:type="table" w:styleId="Tabellenraster">
    <w:name w:val="Table Grid"/>
    <w:basedOn w:val="NormaleTabelle"/>
    <w:rsid w:val="00A13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Standard"/>
    <w:rsid w:val="00EE266E"/>
    <w:rPr>
      <w:rFonts w:ascii="CG Times (W1)" w:hAnsi="CG Times (W1)"/>
      <w:noProof/>
      <w14:shadow w14:blurRad="50800" w14:dist="38100" w14:dir="2700000" w14:sx="100000" w14:sy="100000" w14:kx="0" w14:ky="0" w14:algn="tl">
        <w14:srgbClr w14:val="000000">
          <w14:alpha w14:val="60000"/>
        </w14:srgbClr>
      </w14:shadow>
    </w:rPr>
  </w:style>
  <w:style w:type="character" w:customStyle="1" w:styleId="Formatvorlage10pt">
    <w:name w:val="Formatvorlage 10 pt"/>
    <w:rsid w:val="00774F98"/>
    <w:rPr>
      <w:rFonts w:ascii="Arial" w:hAnsi="Arial"/>
      <w:sz w:val="20"/>
    </w:rPr>
  </w:style>
  <w:style w:type="paragraph" w:styleId="Sprechblasentext">
    <w:name w:val="Balloon Text"/>
    <w:basedOn w:val="Standard"/>
    <w:link w:val="SprechblasentextZchn"/>
    <w:rsid w:val="0087463A"/>
    <w:rPr>
      <w:rFonts w:ascii="Tahoma" w:hAnsi="Tahoma" w:cs="Tahoma"/>
      <w:sz w:val="16"/>
      <w:szCs w:val="16"/>
    </w:rPr>
  </w:style>
  <w:style w:type="character" w:customStyle="1" w:styleId="SprechblasentextZchn">
    <w:name w:val="Sprechblasentext Zchn"/>
    <w:basedOn w:val="Absatz-Standardschriftart"/>
    <w:link w:val="Sprechblasentext"/>
    <w:rsid w:val="0087463A"/>
    <w:rPr>
      <w:rFonts w:ascii="Tahoma" w:hAnsi="Tahoma" w:cs="Tahoma"/>
      <w:sz w:val="16"/>
      <w:szCs w:val="16"/>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66AF8"/>
    <w:rPr>
      <w:rFonts w:ascii="Arial" w:hAnsi="Arial"/>
      <w:lang w:val="de-DE" w:eastAsia="de-DE"/>
    </w:rPr>
  </w:style>
  <w:style w:type="paragraph" w:styleId="berschrift1">
    <w:name w:val="heading 1"/>
    <w:basedOn w:val="Standard"/>
    <w:next w:val="Standard"/>
    <w:qFormat/>
    <w:rsid w:val="00B66AF8"/>
    <w:pPr>
      <w:keepNext/>
      <w:outlineLvl w:val="0"/>
    </w:pPr>
    <w:rPr>
      <w:b/>
      <w:sz w:val="36"/>
      <w:u w:val="single"/>
    </w:rPr>
  </w:style>
  <w:style w:type="paragraph" w:styleId="berschrift2">
    <w:name w:val="heading 2"/>
    <w:basedOn w:val="Standard"/>
    <w:next w:val="Standard"/>
    <w:qFormat/>
    <w:rsid w:val="00B66AF8"/>
    <w:pPr>
      <w:keepNext/>
      <w:outlineLvl w:val="1"/>
    </w:pPr>
    <w:rPr>
      <w:b/>
      <w:sz w:val="32"/>
    </w:rPr>
  </w:style>
  <w:style w:type="paragraph" w:styleId="berschrift3">
    <w:name w:val="heading 3"/>
    <w:basedOn w:val="Standard"/>
    <w:next w:val="Standard"/>
    <w:qFormat/>
    <w:rsid w:val="00B66AF8"/>
    <w:pPr>
      <w:keepNext/>
      <w:outlineLvl w:val="2"/>
    </w:pPr>
    <w:rPr>
      <w:b/>
      <w:sz w:val="28"/>
    </w:rPr>
  </w:style>
  <w:style w:type="paragraph" w:styleId="berschrift5">
    <w:name w:val="heading 5"/>
    <w:basedOn w:val="Standard"/>
    <w:next w:val="Standard"/>
    <w:qFormat/>
    <w:rsid w:val="00B66AF8"/>
    <w:pPr>
      <w:keepNext/>
      <w:jc w:val="center"/>
      <w:outlineLvl w:val="4"/>
    </w:pPr>
    <w:rPr>
      <w:sz w:val="24"/>
      <w:u w:val="single"/>
    </w:rPr>
  </w:style>
  <w:style w:type="paragraph" w:styleId="berschrift6">
    <w:name w:val="heading 6"/>
    <w:basedOn w:val="Standard"/>
    <w:next w:val="Standard"/>
    <w:qFormat/>
    <w:rsid w:val="00B66AF8"/>
    <w:pPr>
      <w:keepNext/>
      <w:outlineLvl w:val="5"/>
    </w:pPr>
    <w:rPr>
      <w:b/>
      <w:color w:val="999999"/>
      <w:sz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itztze">
    <w:name w:val="Leitzätze"/>
    <w:basedOn w:val="Standard"/>
    <w:rsid w:val="006A2D57"/>
    <w:pPr>
      <w:spacing w:line="360" w:lineRule="auto"/>
      <w:ind w:left="708"/>
    </w:pPr>
    <w:rPr>
      <w:b/>
      <w:i/>
    </w:rPr>
  </w:style>
  <w:style w:type="paragraph" w:styleId="Kopfzeile">
    <w:name w:val="header"/>
    <w:basedOn w:val="Standard"/>
    <w:rsid w:val="00B66AF8"/>
    <w:pPr>
      <w:tabs>
        <w:tab w:val="center" w:pos="4536"/>
        <w:tab w:val="right" w:pos="9072"/>
      </w:tabs>
    </w:pPr>
    <w:rPr>
      <w:b/>
      <w:color w:val="999999"/>
      <w:sz w:val="16"/>
    </w:rPr>
  </w:style>
  <w:style w:type="paragraph" w:customStyle="1" w:styleId="Formatvorlageberschrift2BenutzerdefinierteFarbeRGB109">
    <w:name w:val="Formatvorlage Überschrift 2 + Benutzerdefinierte Farbe(RGB(109"/>
    <w:aliases w:val="0,0))"/>
    <w:basedOn w:val="berschrift2"/>
    <w:rsid w:val="00D01220"/>
    <w:rPr>
      <w:bCs/>
      <w:color w:val="6D0000"/>
    </w:rPr>
  </w:style>
  <w:style w:type="paragraph" w:customStyle="1" w:styleId="Einzug1">
    <w:name w:val="Einzug 1"/>
    <w:basedOn w:val="Standard"/>
    <w:next w:val="Standard"/>
    <w:rsid w:val="0095721C"/>
    <w:pPr>
      <w:ind w:left="708"/>
    </w:pPr>
  </w:style>
  <w:style w:type="numbering" w:customStyle="1" w:styleId="FormatvorlageNummerierteListe">
    <w:name w:val="Formatvorlage Nummerierte Liste"/>
    <w:basedOn w:val="KeineListe"/>
    <w:rsid w:val="00BF4BDC"/>
    <w:pPr>
      <w:numPr>
        <w:numId w:val="4"/>
      </w:numPr>
    </w:pPr>
  </w:style>
  <w:style w:type="paragraph" w:customStyle="1" w:styleId="Formatvorlage1">
    <w:name w:val="Formatvorlage1"/>
    <w:basedOn w:val="berschrift2"/>
    <w:rsid w:val="00F831D7"/>
    <w:pPr>
      <w:jc w:val="center"/>
    </w:pPr>
  </w:style>
  <w:style w:type="paragraph" w:styleId="Fuzeile">
    <w:name w:val="footer"/>
    <w:basedOn w:val="Standard"/>
    <w:autoRedefine/>
    <w:rsid w:val="00880C02"/>
    <w:pPr>
      <w:tabs>
        <w:tab w:val="center" w:pos="4536"/>
        <w:tab w:val="right" w:pos="9072"/>
      </w:tabs>
      <w:ind w:right="140"/>
      <w:jc w:val="right"/>
    </w:pPr>
    <w:rPr>
      <w:b/>
      <w:color w:val="808080"/>
      <w:sz w:val="16"/>
    </w:rPr>
  </w:style>
  <w:style w:type="paragraph" w:styleId="Textkrper">
    <w:name w:val="Body Text"/>
    <w:basedOn w:val="Standard"/>
    <w:rsid w:val="00B66AF8"/>
  </w:style>
  <w:style w:type="numbering" w:customStyle="1" w:styleId="FormatvorlageNummerierteListe14ptFett">
    <w:name w:val="Formatvorlage Nummerierte Liste 14 pt Fett"/>
    <w:basedOn w:val="KeineListe"/>
    <w:rsid w:val="00507408"/>
    <w:pPr>
      <w:numPr>
        <w:numId w:val="5"/>
      </w:numPr>
    </w:pPr>
  </w:style>
  <w:style w:type="paragraph" w:customStyle="1" w:styleId="Titel1">
    <w:name w:val="Titel 1"/>
    <w:basedOn w:val="Standard"/>
    <w:rsid w:val="00B66AF8"/>
    <w:pPr>
      <w:jc w:val="center"/>
    </w:pPr>
    <w:rPr>
      <w:rFonts w:cs="Arial"/>
      <w:b/>
      <w:bCs/>
      <w:color w:val="740605"/>
      <w:sz w:val="36"/>
      <w:szCs w:val="36"/>
    </w:rPr>
  </w:style>
  <w:style w:type="paragraph" w:customStyle="1" w:styleId="Zusammenfassung">
    <w:name w:val="Zusammenfassung"/>
    <w:basedOn w:val="Standard"/>
    <w:next w:val="Standard"/>
    <w:rsid w:val="00B66AF8"/>
    <w:pPr>
      <w:spacing w:line="360" w:lineRule="auto"/>
      <w:ind w:left="1416"/>
    </w:pPr>
    <w:rPr>
      <w:b/>
      <w:i/>
      <w:snapToGrid w:val="0"/>
      <w:color w:val="000000"/>
      <w:szCs w:val="18"/>
    </w:rPr>
  </w:style>
  <w:style w:type="table" w:styleId="Tabellenraster">
    <w:name w:val="Table Grid"/>
    <w:basedOn w:val="NormaleTabelle"/>
    <w:rsid w:val="00A13D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Standard"/>
    <w:rsid w:val="00EE266E"/>
    <w:rPr>
      <w:rFonts w:ascii="CG Times (W1)" w:hAnsi="CG Times (W1)"/>
      <w:noProof/>
      <w14:shadow w14:blurRad="50800" w14:dist="38100" w14:dir="2700000" w14:sx="100000" w14:sy="100000" w14:kx="0" w14:ky="0" w14:algn="tl">
        <w14:srgbClr w14:val="000000">
          <w14:alpha w14:val="60000"/>
        </w14:srgbClr>
      </w14:shadow>
    </w:rPr>
  </w:style>
  <w:style w:type="character" w:customStyle="1" w:styleId="Formatvorlage10pt">
    <w:name w:val="Formatvorlage 10 pt"/>
    <w:rsid w:val="00774F98"/>
    <w:rPr>
      <w:rFonts w:ascii="Arial" w:hAnsi="Arial"/>
      <w:sz w:val="20"/>
    </w:rPr>
  </w:style>
  <w:style w:type="paragraph" w:styleId="Sprechblasentext">
    <w:name w:val="Balloon Text"/>
    <w:basedOn w:val="Standard"/>
    <w:link w:val="SprechblasentextZchn"/>
    <w:rsid w:val="0087463A"/>
    <w:rPr>
      <w:rFonts w:ascii="Tahoma" w:hAnsi="Tahoma" w:cs="Tahoma"/>
      <w:sz w:val="16"/>
      <w:szCs w:val="16"/>
    </w:rPr>
  </w:style>
  <w:style w:type="character" w:customStyle="1" w:styleId="SprechblasentextZchn">
    <w:name w:val="Sprechblasentext Zchn"/>
    <w:basedOn w:val="Absatz-Standardschriftart"/>
    <w:link w:val="Sprechblasentext"/>
    <w:rsid w:val="0087463A"/>
    <w:rPr>
      <w:rFonts w:ascii="Tahoma" w:hAnsi="Tahoma" w:cs="Tahoma"/>
      <w:sz w:val="16"/>
      <w:szCs w:val="16"/>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A76D35A1.dotm</Template>
  <TotalTime>0</TotalTime>
  <Pages>2</Pages>
  <Words>395</Words>
  <Characters>3471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Eigenerklärung des Bieters</vt:lpstr>
    </vt:vector>
  </TitlesOfParts>
  <Company>UBK-Berlin</Company>
  <LinksUpToDate>false</LinksUpToDate>
  <CharactersWithSpaces>3859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des Bieters</dc:title>
  <dc:subject/>
  <dc:creator>Kißler, Dominik</dc:creator>
  <cp:keywords/>
  <dc:description/>
  <cp:lastModifiedBy>Kißler, Dominik</cp:lastModifiedBy>
  <cp:revision>6</cp:revision>
  <cp:lastPrinted>2017-03-10T09:30:00Z</cp:lastPrinted>
  <dcterms:created xsi:type="dcterms:W3CDTF">2017-03-09T13:51:00Z</dcterms:created>
  <dcterms:modified xsi:type="dcterms:W3CDTF">2019-02-21T16:25:00Z</dcterms:modified>
</cp:coreProperties>
</file>