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EFEEE" w14:textId="77777777" w:rsidR="0064781B" w:rsidRPr="0000327D" w:rsidRDefault="0064781B" w:rsidP="002609EA">
      <w:pPr>
        <w:spacing w:after="0"/>
        <w:rPr>
          <w:rFonts w:ascii="Barlow" w:hAnsi="Barlow"/>
          <w:b/>
        </w:rPr>
      </w:pPr>
    </w:p>
    <w:p w14:paraId="5736DE14" w14:textId="77777777" w:rsidR="008F0F84" w:rsidRPr="0000327D" w:rsidRDefault="008F0F84" w:rsidP="002609EA">
      <w:pPr>
        <w:spacing w:after="0"/>
        <w:rPr>
          <w:rFonts w:ascii="Barlow" w:hAnsi="Barlow"/>
          <w:b/>
        </w:rPr>
      </w:pPr>
    </w:p>
    <w:p w14:paraId="6EF29B80" w14:textId="77777777" w:rsidR="008278B6" w:rsidRPr="0000327D" w:rsidRDefault="008278B6" w:rsidP="002609EA">
      <w:pPr>
        <w:spacing w:after="0"/>
        <w:rPr>
          <w:rFonts w:ascii="Barlow" w:hAnsi="Barlow"/>
          <w:b/>
        </w:rPr>
      </w:pPr>
      <w:r w:rsidRPr="0000327D">
        <w:rPr>
          <w:rFonts w:ascii="Barlow" w:hAnsi="Barlow"/>
          <w:b/>
        </w:rPr>
        <w:t>Auftraggeber</w:t>
      </w:r>
    </w:p>
    <w:tbl>
      <w:tblPr>
        <w:tblStyle w:val="Tabellenraster"/>
        <w:tblpPr w:leftFromText="141" w:rightFromText="141" w:vertAnchor="text" w:horzAnchor="margin" w:tblpY="6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2"/>
      </w:tblGrid>
      <w:tr w:rsidR="00DB309F" w:rsidRPr="0000327D" w14:paraId="7CBA1359" w14:textId="77777777" w:rsidTr="00154296">
        <w:trPr>
          <w:trHeight w:val="1550"/>
        </w:trPr>
        <w:tc>
          <w:tcPr>
            <w:tcW w:w="5382" w:type="dxa"/>
          </w:tcPr>
          <w:p w14:paraId="5D756BEC" w14:textId="44C9B5DA" w:rsidR="002609EA" w:rsidRPr="0000327D" w:rsidRDefault="00065B7D" w:rsidP="0064781B">
            <w:pPr>
              <w:spacing w:line="288" w:lineRule="auto"/>
              <w:ind w:left="-108"/>
              <w:rPr>
                <w:rFonts w:ascii="Barlow" w:hAnsi="Barlow"/>
                <w:color w:val="000000" w:themeColor="text1"/>
              </w:rPr>
            </w:pPr>
            <w:r>
              <w:rPr>
                <w:rFonts w:ascii="Barlow" w:hAnsi="Barlow"/>
                <w:color w:val="000000"/>
              </w:rPr>
              <w:t>Große Kreisstadt Döbeln</w:t>
            </w:r>
            <w:r w:rsidR="0006773C" w:rsidRPr="0006773C">
              <w:rPr>
                <w:rFonts w:ascii="Barlow" w:hAnsi="Barlow"/>
                <w:color w:val="000000"/>
              </w:rPr>
              <w:br/>
            </w:r>
            <w:r>
              <w:rPr>
                <w:rFonts w:ascii="Barlow" w:hAnsi="Barlow"/>
                <w:color w:val="000000"/>
              </w:rPr>
              <w:t>Oberm</w:t>
            </w:r>
            <w:r w:rsidR="0006773C" w:rsidRPr="0006773C">
              <w:rPr>
                <w:rFonts w:ascii="Barlow" w:hAnsi="Barlow"/>
                <w:color w:val="000000"/>
              </w:rPr>
              <w:t xml:space="preserve">arkt </w:t>
            </w:r>
            <w:r w:rsidR="00E442FF">
              <w:rPr>
                <w:rFonts w:ascii="Barlow" w:hAnsi="Barlow"/>
                <w:color w:val="000000"/>
              </w:rPr>
              <w:t>1</w:t>
            </w:r>
            <w:r w:rsidR="0006773C" w:rsidRPr="0006773C">
              <w:rPr>
                <w:rFonts w:ascii="Barlow" w:hAnsi="Barlow"/>
                <w:color w:val="000000"/>
              </w:rPr>
              <w:br/>
            </w:r>
            <w:r>
              <w:rPr>
                <w:rFonts w:ascii="Barlow" w:hAnsi="Barlow"/>
                <w:color w:val="000000"/>
              </w:rPr>
              <w:t>04720 Döbeln</w:t>
            </w:r>
            <w:r w:rsidR="0006773C" w:rsidRPr="0006773C">
              <w:rPr>
                <w:rFonts w:ascii="Barlow" w:hAnsi="Barlow"/>
                <w:color w:val="000000"/>
              </w:rPr>
              <w:t xml:space="preserve"> </w:t>
            </w:r>
          </w:p>
        </w:tc>
      </w:tr>
    </w:tbl>
    <w:p w14:paraId="09853CA4" w14:textId="77777777" w:rsidR="00396240" w:rsidRPr="0000327D" w:rsidRDefault="00396240">
      <w:pPr>
        <w:rPr>
          <w:rFonts w:ascii="Barlow" w:hAnsi="Barlow"/>
        </w:rPr>
      </w:pPr>
    </w:p>
    <w:p w14:paraId="57740411" w14:textId="77777777" w:rsidR="00DA52A3" w:rsidRPr="0000327D" w:rsidRDefault="00DA52A3">
      <w:pPr>
        <w:rPr>
          <w:rFonts w:ascii="Barlow" w:hAnsi="Barlow"/>
        </w:rPr>
      </w:pPr>
    </w:p>
    <w:p w14:paraId="18CCEBA0" w14:textId="77777777" w:rsidR="00DA52A3" w:rsidRPr="0000327D" w:rsidRDefault="00DA52A3">
      <w:pPr>
        <w:rPr>
          <w:rFonts w:ascii="Barlow" w:hAnsi="Barlow"/>
        </w:rPr>
      </w:pPr>
    </w:p>
    <w:p w14:paraId="08781EBD" w14:textId="77777777" w:rsidR="00DB309F" w:rsidRPr="0000327D" w:rsidRDefault="00DB309F" w:rsidP="00394C6B">
      <w:pPr>
        <w:spacing w:after="120"/>
        <w:rPr>
          <w:rFonts w:ascii="Barlow" w:hAnsi="Barlow"/>
          <w:b/>
          <w:sz w:val="14"/>
          <w:szCs w:val="14"/>
        </w:rPr>
      </w:pPr>
    </w:p>
    <w:p w14:paraId="033FE253" w14:textId="77777777" w:rsidR="00286DC7" w:rsidRPr="0000327D" w:rsidRDefault="00286DC7" w:rsidP="00286DC7">
      <w:pPr>
        <w:tabs>
          <w:tab w:val="left" w:pos="5103"/>
        </w:tabs>
        <w:spacing w:after="0"/>
        <w:rPr>
          <w:rFonts w:ascii="Barlow" w:hAnsi="Barlow"/>
          <w:b/>
        </w:rPr>
      </w:pPr>
    </w:p>
    <w:p w14:paraId="44DA3D54" w14:textId="77777777" w:rsidR="008278B6" w:rsidRPr="0000327D" w:rsidRDefault="008278B6" w:rsidP="00286DC7">
      <w:pPr>
        <w:tabs>
          <w:tab w:val="left" w:pos="5103"/>
        </w:tabs>
        <w:spacing w:after="0"/>
        <w:rPr>
          <w:rFonts w:ascii="Barlow" w:hAnsi="Barlow"/>
          <w:b/>
        </w:rPr>
      </w:pPr>
      <w:r w:rsidRPr="0000327D">
        <w:rPr>
          <w:rFonts w:ascii="Barlow" w:hAnsi="Barlow"/>
          <w:b/>
        </w:rPr>
        <w:t>Bieterangaben</w:t>
      </w:r>
    </w:p>
    <w:tbl>
      <w:tblPr>
        <w:tblStyle w:val="Tabellenraster"/>
        <w:tblpPr w:leftFromText="141" w:rightFromText="141" w:vertAnchor="text" w:horzAnchor="margin" w:tblpY="67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425"/>
        <w:gridCol w:w="1990"/>
        <w:gridCol w:w="3113"/>
      </w:tblGrid>
      <w:tr w:rsidR="007860AD" w:rsidRPr="0000327D" w14:paraId="7CB36C64" w14:textId="77777777" w:rsidTr="0000327D">
        <w:trPr>
          <w:trHeight w:val="285"/>
        </w:trPr>
        <w:tc>
          <w:tcPr>
            <w:tcW w:w="4395" w:type="dxa"/>
            <w:vMerge w:val="restart"/>
          </w:tcPr>
          <w:p w14:paraId="036F9BAF" w14:textId="77777777" w:rsidR="007860AD" w:rsidRPr="0000327D" w:rsidRDefault="00482E7A" w:rsidP="00C067E8">
            <w:pPr>
              <w:ind w:left="-108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Name und Anschrift:</w:t>
            </w:r>
          </w:p>
          <w:p w14:paraId="6BB43CB9" w14:textId="758D0292" w:rsidR="002609EA" w:rsidRPr="0000327D" w:rsidRDefault="00D44CD6" w:rsidP="00D44CD6">
            <w:pPr>
              <w:spacing w:before="120" w:line="276" w:lineRule="auto"/>
              <w:ind w:left="-108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  <w:tc>
          <w:tcPr>
            <w:tcW w:w="425" w:type="dxa"/>
          </w:tcPr>
          <w:p w14:paraId="7C8A6F3A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65DA052B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Ort:</w:t>
            </w:r>
          </w:p>
        </w:tc>
        <w:tc>
          <w:tcPr>
            <w:tcW w:w="3113" w:type="dxa"/>
          </w:tcPr>
          <w:p w14:paraId="7805419F" w14:textId="3B12BE0C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6582FB52" w14:textId="77777777" w:rsidTr="0000327D">
        <w:trPr>
          <w:trHeight w:val="280"/>
        </w:trPr>
        <w:tc>
          <w:tcPr>
            <w:tcW w:w="4395" w:type="dxa"/>
            <w:vMerge/>
          </w:tcPr>
          <w:p w14:paraId="0A522D72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0DA61E4C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8E4FFB5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Datum:</w:t>
            </w:r>
          </w:p>
        </w:tc>
        <w:tc>
          <w:tcPr>
            <w:tcW w:w="3113" w:type="dxa"/>
          </w:tcPr>
          <w:p w14:paraId="4432A223" w14:textId="01966A33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5F84324D" w14:textId="77777777" w:rsidTr="0000327D">
        <w:trPr>
          <w:trHeight w:val="280"/>
        </w:trPr>
        <w:tc>
          <w:tcPr>
            <w:tcW w:w="4395" w:type="dxa"/>
            <w:vMerge/>
          </w:tcPr>
          <w:p w14:paraId="6CF05420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5AD8399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4259040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Ansprechpartner:</w:t>
            </w:r>
          </w:p>
        </w:tc>
        <w:tc>
          <w:tcPr>
            <w:tcW w:w="3113" w:type="dxa"/>
          </w:tcPr>
          <w:p w14:paraId="201BA48B" w14:textId="1BD33651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40C5E27B" w14:textId="77777777" w:rsidTr="0000327D">
        <w:trPr>
          <w:trHeight w:val="280"/>
        </w:trPr>
        <w:tc>
          <w:tcPr>
            <w:tcW w:w="4395" w:type="dxa"/>
            <w:vMerge/>
          </w:tcPr>
          <w:p w14:paraId="6D8A8A96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76F39BCB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7AACABF6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Tel.:</w:t>
            </w:r>
          </w:p>
        </w:tc>
        <w:tc>
          <w:tcPr>
            <w:tcW w:w="3113" w:type="dxa"/>
          </w:tcPr>
          <w:p w14:paraId="4D4DE7E4" w14:textId="2D8A58CD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3EFAE314" w14:textId="77777777" w:rsidTr="0000327D">
        <w:trPr>
          <w:trHeight w:val="280"/>
        </w:trPr>
        <w:tc>
          <w:tcPr>
            <w:tcW w:w="4395" w:type="dxa"/>
            <w:vMerge/>
          </w:tcPr>
          <w:p w14:paraId="028E5B8F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2A5B2C61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06C25E42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Fax:</w:t>
            </w:r>
          </w:p>
        </w:tc>
        <w:tc>
          <w:tcPr>
            <w:tcW w:w="3113" w:type="dxa"/>
          </w:tcPr>
          <w:p w14:paraId="69A6CC5C" w14:textId="6873F640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016F2751" w14:textId="77777777" w:rsidTr="0000327D">
        <w:trPr>
          <w:trHeight w:val="280"/>
        </w:trPr>
        <w:tc>
          <w:tcPr>
            <w:tcW w:w="4395" w:type="dxa"/>
            <w:vMerge/>
          </w:tcPr>
          <w:p w14:paraId="39E64132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515FE737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673610D4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E-Mail:</w:t>
            </w:r>
          </w:p>
        </w:tc>
        <w:tc>
          <w:tcPr>
            <w:tcW w:w="3113" w:type="dxa"/>
          </w:tcPr>
          <w:p w14:paraId="20308BC7" w14:textId="3C4496CA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7AEA7567" w14:textId="77777777" w:rsidTr="0000327D">
        <w:trPr>
          <w:trHeight w:val="280"/>
        </w:trPr>
        <w:tc>
          <w:tcPr>
            <w:tcW w:w="4395" w:type="dxa"/>
            <w:vMerge/>
          </w:tcPr>
          <w:p w14:paraId="2043EF9F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694C6C25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33DDB46D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Ust.-ID-Nr.:</w:t>
            </w:r>
          </w:p>
        </w:tc>
        <w:tc>
          <w:tcPr>
            <w:tcW w:w="3113" w:type="dxa"/>
          </w:tcPr>
          <w:p w14:paraId="5B5F87D2" w14:textId="34EC8F02" w:rsidR="007860AD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7860AD" w:rsidRPr="0000327D" w14:paraId="1A0AD141" w14:textId="77777777" w:rsidTr="0000327D">
        <w:trPr>
          <w:trHeight w:val="280"/>
        </w:trPr>
        <w:tc>
          <w:tcPr>
            <w:tcW w:w="4395" w:type="dxa"/>
            <w:vMerge/>
          </w:tcPr>
          <w:p w14:paraId="0FA6E2C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425" w:type="dxa"/>
          </w:tcPr>
          <w:p w14:paraId="10560D83" w14:textId="77777777" w:rsidR="007860AD" w:rsidRPr="0000327D" w:rsidRDefault="007860AD" w:rsidP="00EF33D2">
            <w:pPr>
              <w:rPr>
                <w:rFonts w:ascii="Barlow" w:hAnsi="Barlow"/>
              </w:rPr>
            </w:pPr>
          </w:p>
        </w:tc>
        <w:tc>
          <w:tcPr>
            <w:tcW w:w="1990" w:type="dxa"/>
          </w:tcPr>
          <w:p w14:paraId="505116AF" w14:textId="77777777" w:rsidR="007860AD" w:rsidRPr="0000327D" w:rsidRDefault="007860AD" w:rsidP="00EF33D2">
            <w:pPr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t>HR-Nr.:</w:t>
            </w:r>
          </w:p>
        </w:tc>
        <w:tc>
          <w:tcPr>
            <w:tcW w:w="3113" w:type="dxa"/>
          </w:tcPr>
          <w:p w14:paraId="51E004F9" w14:textId="4EB229C2" w:rsidR="0020220B" w:rsidRPr="00604C81" w:rsidRDefault="00D44CD6" w:rsidP="00D44CD6">
            <w:pPr>
              <w:spacing w:line="276" w:lineRule="auto"/>
              <w:rPr>
                <w:rFonts w:ascii="Barlow" w:hAnsi="Barlow"/>
                <w:highlight w:val="lightGray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  <w:p w14:paraId="1A2BB6A6" w14:textId="77777777" w:rsidR="007860AD" w:rsidRPr="00604C81" w:rsidRDefault="007860AD" w:rsidP="00EF33D2">
            <w:pPr>
              <w:rPr>
                <w:rFonts w:ascii="Barlow" w:hAnsi="Barlow"/>
                <w:highlight w:val="lightGray"/>
              </w:rPr>
            </w:pPr>
          </w:p>
        </w:tc>
      </w:tr>
    </w:tbl>
    <w:p w14:paraId="2C0A6103" w14:textId="77777777" w:rsidR="003B6D89" w:rsidRPr="0000327D" w:rsidRDefault="003B6D89" w:rsidP="00154296">
      <w:pPr>
        <w:spacing w:after="200"/>
        <w:rPr>
          <w:rFonts w:ascii="Barlow" w:hAnsi="Barlow"/>
        </w:rPr>
      </w:pPr>
    </w:p>
    <w:p w14:paraId="253884FC" w14:textId="77777777" w:rsidR="003B6D89" w:rsidRPr="0000327D" w:rsidRDefault="003B6D89">
      <w:pPr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Angebotsschreiben </w:t>
      </w:r>
    </w:p>
    <w:p w14:paraId="045289AC" w14:textId="77777777" w:rsidR="003B6D89" w:rsidRPr="0000327D" w:rsidRDefault="003B6D89">
      <w:pPr>
        <w:rPr>
          <w:rFonts w:ascii="Barlow" w:hAnsi="Barlow"/>
          <w:b/>
        </w:rPr>
      </w:pPr>
    </w:p>
    <w:p w14:paraId="6D7841F4" w14:textId="35221D68" w:rsidR="005E4C16" w:rsidRDefault="004854D9" w:rsidP="00065B7D">
      <w:pPr>
        <w:spacing w:after="0"/>
        <w:rPr>
          <w:rFonts w:ascii="Barlow" w:hAnsi="Barlow"/>
          <w:bCs/>
          <w:color w:val="000000"/>
        </w:rPr>
      </w:pPr>
      <w:r w:rsidRPr="0000327D">
        <w:rPr>
          <w:rFonts w:ascii="Barlow" w:hAnsi="Barlow"/>
          <w:b/>
        </w:rPr>
        <w:t>Bezeichnung der Leistung:</w:t>
      </w:r>
      <w:r w:rsidR="00EC64DF" w:rsidRPr="0000327D">
        <w:rPr>
          <w:rFonts w:ascii="Barlow" w:hAnsi="Barlow"/>
          <w:b/>
        </w:rPr>
        <w:tab/>
      </w:r>
      <w:r w:rsidR="001778B8">
        <w:rPr>
          <w:rFonts w:ascii="Barlow" w:hAnsi="Barlow"/>
          <w:bCs/>
          <w:color w:val="000000"/>
        </w:rPr>
        <w:t xml:space="preserve">Fachplanung Technische Ausrüstung </w:t>
      </w:r>
      <w:r w:rsidR="0038182D">
        <w:rPr>
          <w:rFonts w:ascii="Barlow" w:hAnsi="Barlow"/>
          <w:bCs/>
          <w:color w:val="000000"/>
        </w:rPr>
        <w:t xml:space="preserve">- </w:t>
      </w:r>
      <w:r w:rsidR="001778B8">
        <w:rPr>
          <w:rFonts w:ascii="Barlow" w:hAnsi="Barlow"/>
          <w:bCs/>
          <w:color w:val="000000"/>
        </w:rPr>
        <w:t>HLS (ALG 1-3 + 8)</w:t>
      </w:r>
      <w:r w:rsidR="00C80B72">
        <w:rPr>
          <w:rFonts w:ascii="Barlow" w:hAnsi="Barlow"/>
          <w:bCs/>
          <w:color w:val="000000"/>
        </w:rPr>
        <w:t>, LPH 1-9</w:t>
      </w:r>
    </w:p>
    <w:p w14:paraId="40791941" w14:textId="77777777" w:rsidR="00065B7D" w:rsidRPr="00065B7D" w:rsidRDefault="00065B7D" w:rsidP="00065B7D">
      <w:pPr>
        <w:spacing w:after="0"/>
        <w:rPr>
          <w:rFonts w:ascii="Barlow" w:hAnsi="Barlow"/>
          <w:sz w:val="12"/>
          <w:szCs w:val="12"/>
        </w:rPr>
      </w:pPr>
    </w:p>
    <w:p w14:paraId="39872FDE" w14:textId="03AEDCB7" w:rsidR="004854D9" w:rsidRPr="0000327D" w:rsidRDefault="00EC64DF">
      <w:pPr>
        <w:rPr>
          <w:rFonts w:ascii="Barlow" w:hAnsi="Barlow"/>
        </w:rPr>
      </w:pPr>
      <w:r w:rsidRPr="0000327D">
        <w:rPr>
          <w:rFonts w:ascii="Barlow" w:hAnsi="Barlow"/>
          <w:b/>
        </w:rPr>
        <w:t>Vergabenummer:</w:t>
      </w:r>
      <w:r w:rsidR="004854D9" w:rsidRPr="0000327D">
        <w:rPr>
          <w:rFonts w:ascii="Barlow" w:hAnsi="Barlow"/>
          <w:b/>
        </w:rPr>
        <w:tab/>
      </w:r>
      <w:r w:rsidRPr="0000327D">
        <w:rPr>
          <w:rFonts w:ascii="Barlow" w:hAnsi="Barlow"/>
          <w:b/>
        </w:rPr>
        <w:tab/>
      </w:r>
      <w:r w:rsidR="002D46C1">
        <w:rPr>
          <w:rFonts w:ascii="Barlow" w:hAnsi="Barlow"/>
          <w:color w:val="000000"/>
        </w:rPr>
        <w:t>8240</w:t>
      </w:r>
      <w:r w:rsidR="00852243">
        <w:rPr>
          <w:rFonts w:ascii="Barlow" w:hAnsi="Barlow"/>
          <w:color w:val="000000"/>
        </w:rPr>
        <w:t>-</w:t>
      </w:r>
      <w:r w:rsidR="002D46C1">
        <w:rPr>
          <w:rFonts w:ascii="Barlow" w:hAnsi="Barlow"/>
          <w:color w:val="000000"/>
        </w:rPr>
        <w:t>02</w:t>
      </w:r>
    </w:p>
    <w:p w14:paraId="124425CD" w14:textId="77777777" w:rsidR="004854D9" w:rsidRPr="0000327D" w:rsidRDefault="004854D9">
      <w:pPr>
        <w:rPr>
          <w:rFonts w:ascii="Barlow" w:hAnsi="Barlow"/>
        </w:rPr>
      </w:pPr>
    </w:p>
    <w:p w14:paraId="5B6AEE41" w14:textId="77777777" w:rsidR="004854D9" w:rsidRPr="0000327D" w:rsidRDefault="004854D9">
      <w:pPr>
        <w:rPr>
          <w:rFonts w:ascii="Barlow" w:hAnsi="Barlow"/>
        </w:rPr>
      </w:pPr>
      <w:r w:rsidRPr="0000327D">
        <w:rPr>
          <w:rFonts w:ascii="Barlow" w:hAnsi="Barlow"/>
        </w:rPr>
        <w:t xml:space="preserve">Sehr geehrte Damen und Herren, </w:t>
      </w:r>
    </w:p>
    <w:p w14:paraId="30432A14" w14:textId="77777777" w:rsidR="00724CD5" w:rsidRPr="0000327D" w:rsidRDefault="00896110" w:rsidP="00724CD5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hiermit unterbreiten wir Ihnen das nachfolgende Angebot.</w:t>
      </w:r>
    </w:p>
    <w:p w14:paraId="1BB1FB6A" w14:textId="77777777" w:rsidR="008278B6" w:rsidRPr="0000327D" w:rsidRDefault="008278B6" w:rsidP="007860AD">
      <w:pPr>
        <w:spacing w:after="0"/>
        <w:jc w:val="both"/>
        <w:rPr>
          <w:rFonts w:ascii="Barlow" w:hAnsi="Barlow"/>
          <w:b/>
          <w:sz w:val="14"/>
          <w:szCs w:val="14"/>
        </w:rPr>
      </w:pPr>
    </w:p>
    <w:p w14:paraId="1606C330" w14:textId="77777777" w:rsidR="0042710E" w:rsidRPr="0000327D" w:rsidRDefault="0042710E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1. Angebotsgrundlage und </w:t>
      </w:r>
      <w:r w:rsidR="00D81D6D" w:rsidRPr="0000327D">
        <w:rPr>
          <w:rFonts w:ascii="Barlow" w:hAnsi="Barlow"/>
          <w:b/>
        </w:rPr>
        <w:t>-</w:t>
      </w:r>
      <w:r w:rsidRPr="0000327D">
        <w:rPr>
          <w:rFonts w:ascii="Barlow" w:hAnsi="Barlow"/>
          <w:b/>
        </w:rPr>
        <w:t>bestandteile</w:t>
      </w:r>
    </w:p>
    <w:p w14:paraId="1C7ACC53" w14:textId="77777777" w:rsidR="0042710E" w:rsidRPr="0000327D" w:rsidRDefault="0042710E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Grundlage </w:t>
      </w:r>
      <w:r w:rsidR="00EC64DF" w:rsidRPr="0000327D">
        <w:rPr>
          <w:rFonts w:ascii="Barlow" w:hAnsi="Barlow"/>
        </w:rPr>
        <w:t>des</w:t>
      </w:r>
      <w:r w:rsidRPr="0000327D">
        <w:rPr>
          <w:rFonts w:ascii="Barlow" w:hAnsi="Barlow"/>
        </w:rPr>
        <w:t xml:space="preserve"> Angebots sind die nachfolgenden Bestandteile:</w:t>
      </w:r>
    </w:p>
    <w:p w14:paraId="2DFD555C" w14:textId="6EDEF951" w:rsidR="00896110" w:rsidRPr="0006773C" w:rsidRDefault="00896110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Vertragsmuster mit allen </w:t>
      </w:r>
      <w:r w:rsidR="002833D8" w:rsidRPr="0006773C">
        <w:rPr>
          <w:rFonts w:ascii="Barlow" w:eastAsia="Times New Roman" w:hAnsi="Barlow" w:cs="Arial"/>
          <w:bCs/>
          <w:color w:val="000000"/>
          <w:lang w:eastAsia="de-DE"/>
        </w:rPr>
        <w:t>Anlagen/</w:t>
      </w:r>
      <w:r w:rsidRPr="0006773C">
        <w:rPr>
          <w:rFonts w:ascii="Barlow" w:eastAsia="Times New Roman" w:hAnsi="Barlow" w:cs="Arial"/>
          <w:bCs/>
          <w:color w:val="000000"/>
          <w:lang w:eastAsia="de-DE"/>
        </w:rPr>
        <w:t>Anhängen</w:t>
      </w:r>
    </w:p>
    <w:p w14:paraId="6AC06FA7" w14:textId="523293E0" w:rsidR="00896110" w:rsidRPr="0006773C" w:rsidRDefault="00896110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Verfahrenshinweise mit allen Anlagen</w:t>
      </w:r>
    </w:p>
    <w:p w14:paraId="73885393" w14:textId="77777777" w:rsidR="003D1E7E" w:rsidRPr="0006773C" w:rsidRDefault="003D1E7E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Angebotsschreiben (vollständig ausgefüllt durch Bieter)</w:t>
      </w:r>
    </w:p>
    <w:p w14:paraId="4FFB1C8C" w14:textId="77777777" w:rsidR="00083812" w:rsidRPr="0006773C" w:rsidRDefault="003828BB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Formbl</w:t>
      </w:r>
      <w:r w:rsidR="000A37A6" w:rsidRPr="0006773C">
        <w:rPr>
          <w:rFonts w:ascii="Barlow" w:eastAsia="Times New Roman" w:hAnsi="Barlow" w:cs="Arial"/>
          <w:bCs/>
          <w:color w:val="000000"/>
          <w:lang w:eastAsia="de-DE"/>
        </w:rPr>
        <w:t>a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>tt Honorar</w:t>
      </w:r>
      <w:r w:rsidR="00083812" w:rsidRPr="0006773C">
        <w:rPr>
          <w:rFonts w:ascii="Barlow" w:eastAsia="Times New Roman" w:hAnsi="Barlow" w:cs="Arial"/>
          <w:bCs/>
          <w:color w:val="000000"/>
          <w:lang w:eastAsia="de-DE"/>
        </w:rPr>
        <w:t>blatt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 (</w:t>
      </w:r>
      <w:r w:rsidR="00896110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vollständig </w:t>
      </w:r>
      <w:r w:rsidR="003B6D89" w:rsidRPr="0006773C">
        <w:rPr>
          <w:rFonts w:ascii="Barlow" w:eastAsia="Times New Roman" w:hAnsi="Barlow" w:cs="Arial"/>
          <w:bCs/>
          <w:color w:val="000000"/>
          <w:lang w:eastAsia="de-DE"/>
        </w:rPr>
        <w:t>ausgefüllt durch Bieter)</w:t>
      </w:r>
      <w:r w:rsidR="00083812" w:rsidRPr="0006773C">
        <w:rPr>
          <w:rFonts w:ascii="Barlow" w:eastAsia="Times New Roman" w:hAnsi="Barlow" w:cs="Arial"/>
          <w:bCs/>
          <w:color w:val="000000"/>
          <w:lang w:eastAsia="de-DE"/>
        </w:rPr>
        <w:t xml:space="preserve"> </w:t>
      </w:r>
    </w:p>
    <w:p w14:paraId="6F83014C" w14:textId="4A0A075C" w:rsidR="00665025" w:rsidRPr="0006773C" w:rsidRDefault="00665025" w:rsidP="00D44CD6">
      <w:pPr>
        <w:pStyle w:val="Listenabsatz"/>
        <w:numPr>
          <w:ilvl w:val="0"/>
          <w:numId w:val="9"/>
        </w:numPr>
        <w:spacing w:after="60"/>
        <w:ind w:left="142" w:hanging="142"/>
        <w:contextualSpacing w:val="0"/>
        <w:jc w:val="both"/>
        <w:rPr>
          <w:rFonts w:ascii="Barlow" w:eastAsia="Times New Roman" w:hAnsi="Barlow" w:cs="Arial"/>
          <w:bCs/>
          <w:color w:val="000000"/>
          <w:lang w:eastAsia="de-DE"/>
        </w:rPr>
      </w:pPr>
      <w:r w:rsidRPr="0006773C">
        <w:rPr>
          <w:rFonts w:ascii="Barlow" w:eastAsia="Times New Roman" w:hAnsi="Barlow" w:cs="Arial"/>
          <w:bCs/>
          <w:color w:val="000000"/>
          <w:lang w:eastAsia="de-DE"/>
        </w:rPr>
        <w:t>Formblatt zur Eigenerklärung (Bieterformular) (vollständig ausgefüllt durch Bieter)</w:t>
      </w:r>
    </w:p>
    <w:p w14:paraId="2122A171" w14:textId="77777777" w:rsidR="0006773C" w:rsidRPr="0000327D" w:rsidRDefault="0006773C" w:rsidP="0006773C">
      <w:pPr>
        <w:pStyle w:val="Listenabsatz"/>
        <w:ind w:left="142"/>
        <w:jc w:val="both"/>
        <w:rPr>
          <w:rFonts w:ascii="Barlow" w:eastAsia="Times New Roman" w:hAnsi="Barlow" w:cs="Arial"/>
          <w:bCs/>
          <w:color w:val="4472C4" w:themeColor="accent5"/>
          <w:lang w:eastAsia="de-DE"/>
        </w:rPr>
      </w:pPr>
    </w:p>
    <w:p w14:paraId="11F48FB2" w14:textId="77777777" w:rsidR="007860AD" w:rsidRPr="0000327D" w:rsidRDefault="00FC62FD" w:rsidP="00251098">
      <w:pPr>
        <w:ind w:left="708" w:hanging="778"/>
        <w:jc w:val="both"/>
        <w:rPr>
          <w:rFonts w:ascii="Barlow" w:hAnsi="Barlow"/>
        </w:rPr>
      </w:pPr>
      <w:sdt>
        <w:sdtPr>
          <w:rPr>
            <w:rFonts w:ascii="Barlow" w:hAnsi="Barlow"/>
          </w:rPr>
          <w:id w:val="2015098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5EF3" w:rsidRPr="0000327D">
            <w:rPr>
              <w:rFonts w:ascii="Segoe UI Symbol" w:eastAsia="MS Gothic" w:hAnsi="Segoe UI Symbol" w:cs="Segoe UI Symbol"/>
            </w:rPr>
            <w:t>☐</w:t>
          </w:r>
        </w:sdtContent>
      </w:sdt>
      <w:r w:rsidR="00F261CB" w:rsidRPr="0000327D">
        <w:rPr>
          <w:rFonts w:ascii="Barlow" w:hAnsi="Barlow"/>
        </w:rPr>
        <w:tab/>
      </w:r>
      <w:r w:rsidR="007860AD" w:rsidRPr="0000327D">
        <w:rPr>
          <w:rFonts w:ascii="Barlow" w:hAnsi="Barlow"/>
        </w:rPr>
        <w:t>evtl. durch Bieter hinzuzufügen</w:t>
      </w:r>
    </w:p>
    <w:p w14:paraId="6E395875" w14:textId="2015FB0F" w:rsidR="0064781B" w:rsidRPr="0000327D" w:rsidRDefault="00C067E8" w:rsidP="00C067E8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29037492" w14:textId="66DACE4F" w:rsidR="00665025" w:rsidRPr="0000327D" w:rsidRDefault="00665025" w:rsidP="00665025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67191991" w14:textId="77777777" w:rsidR="00EA3DA6" w:rsidRPr="0000327D" w:rsidRDefault="00EA3DA6" w:rsidP="00363C34">
      <w:pPr>
        <w:jc w:val="both"/>
        <w:rPr>
          <w:rFonts w:ascii="Barlow" w:hAnsi="Barlow"/>
          <w:b/>
        </w:rPr>
      </w:pPr>
    </w:p>
    <w:p w14:paraId="48F6D02D" w14:textId="77777777" w:rsidR="00233007" w:rsidRPr="0000327D" w:rsidRDefault="00233007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2. Erklärungen </w:t>
      </w:r>
    </w:p>
    <w:p w14:paraId="3F9D3BE5" w14:textId="77777777" w:rsidR="00233007" w:rsidRPr="0000327D" w:rsidRDefault="00D81D6D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Es wird erklärt</w:t>
      </w:r>
      <w:r w:rsidR="00233007" w:rsidRPr="0000327D">
        <w:rPr>
          <w:rFonts w:ascii="Barlow" w:hAnsi="Barlow"/>
        </w:rPr>
        <w:t>, dass</w:t>
      </w:r>
    </w:p>
    <w:p w14:paraId="0E0F891A" w14:textId="77777777" w:rsidR="00233007" w:rsidRPr="0000327D" w:rsidRDefault="009D5779" w:rsidP="00AC304D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das</w:t>
      </w:r>
      <w:r w:rsidR="00233007" w:rsidRPr="0000327D">
        <w:rPr>
          <w:rFonts w:ascii="Barlow" w:hAnsi="Barlow"/>
        </w:rPr>
        <w:t xml:space="preserve"> Angebot auf Grundlage aller in den Vergabe- und Vertragsunterlagen formulierten Anforderungen erstellt und alle sich aus den Vergabe- und Vertragsunterlagen ergebenden Leistungsanforderungen berücksichtigt wurden und </w:t>
      </w:r>
      <w:r w:rsidR="008444DA" w:rsidRPr="0000327D">
        <w:rPr>
          <w:rFonts w:ascii="Barlow" w:hAnsi="Barlow"/>
        </w:rPr>
        <w:t>die</w:t>
      </w:r>
      <w:r w:rsidR="00233007" w:rsidRPr="0000327D">
        <w:rPr>
          <w:rFonts w:ascii="Barlow" w:hAnsi="Barlow"/>
        </w:rPr>
        <w:t xml:space="preserve"> dem</w:t>
      </w:r>
      <w:r w:rsidR="00D81D6D" w:rsidRPr="0000327D">
        <w:rPr>
          <w:rFonts w:ascii="Barlow" w:hAnsi="Barlow"/>
        </w:rPr>
        <w:t>entsprechende Leistung erbracht werden kann</w:t>
      </w:r>
      <w:r w:rsidR="00233007" w:rsidRPr="0000327D">
        <w:rPr>
          <w:rFonts w:ascii="Barlow" w:hAnsi="Barlow"/>
        </w:rPr>
        <w:t xml:space="preserve">. </w:t>
      </w:r>
    </w:p>
    <w:p w14:paraId="050B53CF" w14:textId="77777777" w:rsidR="00233007" w:rsidRPr="0000327D" w:rsidRDefault="009D5779" w:rsidP="00AC304D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d</w:t>
      </w:r>
      <w:r w:rsidR="00233007" w:rsidRPr="0000327D">
        <w:rPr>
          <w:rFonts w:ascii="Barlow" w:hAnsi="Barlow"/>
        </w:rPr>
        <w:t xml:space="preserve">ie mitgeteilten Mindestanforderungen </w:t>
      </w:r>
      <w:r w:rsidR="00D81D6D" w:rsidRPr="0000327D">
        <w:rPr>
          <w:rFonts w:ascii="Barlow" w:hAnsi="Barlow"/>
        </w:rPr>
        <w:t>vom abgegebenen</w:t>
      </w:r>
      <w:r w:rsidR="00233007" w:rsidRPr="0000327D">
        <w:rPr>
          <w:rFonts w:ascii="Barlow" w:hAnsi="Barlow"/>
        </w:rPr>
        <w:t xml:space="preserve"> Angebot erfüllt werden. </w:t>
      </w:r>
    </w:p>
    <w:p w14:paraId="1E9AE9DE" w14:textId="77777777" w:rsidR="009D1D6D" w:rsidRPr="0000327D" w:rsidRDefault="009D5779" w:rsidP="002B752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233007" w:rsidRPr="0000327D">
        <w:rPr>
          <w:rFonts w:ascii="Barlow" w:hAnsi="Barlow"/>
        </w:rPr>
        <w:t>dem Angebot nur die eigenen Preismitteilunge</w:t>
      </w:r>
      <w:r w:rsidR="00D81D6D" w:rsidRPr="0000327D">
        <w:rPr>
          <w:rFonts w:ascii="Barlow" w:hAnsi="Barlow"/>
        </w:rPr>
        <w:t>n</w:t>
      </w:r>
      <w:r w:rsidR="00233007" w:rsidRPr="0000327D">
        <w:rPr>
          <w:rFonts w:ascii="Barlow" w:hAnsi="Barlow"/>
        </w:rPr>
        <w:t xml:space="preserve"> zugrunde gelegt </w:t>
      </w:r>
      <w:r w:rsidR="00D81D6D" w:rsidRPr="0000327D">
        <w:rPr>
          <w:rFonts w:ascii="Barlow" w:hAnsi="Barlow"/>
        </w:rPr>
        <w:t>wurden</w:t>
      </w:r>
      <w:r w:rsidR="00233007" w:rsidRPr="0000327D">
        <w:rPr>
          <w:rFonts w:ascii="Barlow" w:hAnsi="Barlow"/>
        </w:rPr>
        <w:t xml:space="preserve"> und mit anderen Bewerbern/</w:t>
      </w:r>
      <w:r w:rsidR="008F0F84" w:rsidRPr="0000327D">
        <w:rPr>
          <w:rFonts w:ascii="Barlow" w:hAnsi="Barlow"/>
        </w:rPr>
        <w:t xml:space="preserve"> </w:t>
      </w:r>
      <w:r w:rsidR="00233007" w:rsidRPr="0000327D">
        <w:rPr>
          <w:rFonts w:ascii="Barlow" w:hAnsi="Barlow"/>
        </w:rPr>
        <w:t>Bietern Vereinbarungen weder über die Preisbildung noch über die Gewährung von Vorteilen an Mitbewerber/</w:t>
      </w:r>
      <w:r w:rsidR="008F0F84" w:rsidRPr="0000327D">
        <w:rPr>
          <w:rFonts w:ascii="Barlow" w:hAnsi="Barlow"/>
        </w:rPr>
        <w:t xml:space="preserve"> </w:t>
      </w:r>
      <w:r w:rsidR="00233007" w:rsidRPr="0000327D">
        <w:rPr>
          <w:rFonts w:ascii="Barlow" w:hAnsi="Barlow"/>
        </w:rPr>
        <w:t xml:space="preserve">Mitbieter getroffen </w:t>
      </w:r>
      <w:r w:rsidR="00D81D6D" w:rsidRPr="0000327D">
        <w:rPr>
          <w:rFonts w:ascii="Barlow" w:hAnsi="Barlow"/>
        </w:rPr>
        <w:t>wurden</w:t>
      </w:r>
      <w:r w:rsidR="00233007" w:rsidRPr="0000327D">
        <w:rPr>
          <w:rFonts w:ascii="Barlow" w:hAnsi="Barlow"/>
        </w:rPr>
        <w:t xml:space="preserve"> und auch nicht nach Abgabe des Angebotes </w:t>
      </w:r>
      <w:r w:rsidR="00D81D6D" w:rsidRPr="0000327D">
        <w:rPr>
          <w:rFonts w:ascii="Barlow" w:hAnsi="Barlow"/>
        </w:rPr>
        <w:t>getroffen</w:t>
      </w:r>
      <w:r w:rsidR="00233007" w:rsidRPr="0000327D">
        <w:rPr>
          <w:rFonts w:ascii="Barlow" w:hAnsi="Barlow"/>
        </w:rPr>
        <w:t xml:space="preserve"> werden. </w:t>
      </w:r>
      <w:r w:rsidR="009D1D6D" w:rsidRPr="0000327D">
        <w:rPr>
          <w:rFonts w:ascii="Barlow" w:hAnsi="Barlow"/>
        </w:rPr>
        <w:t xml:space="preserve"> </w:t>
      </w:r>
    </w:p>
    <w:p w14:paraId="380AAFEF" w14:textId="77777777" w:rsidR="002B7526" w:rsidRPr="0000327D" w:rsidRDefault="009D5779" w:rsidP="00471DE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 w:cs="Segoe UI Symbol"/>
        </w:rPr>
        <w:t>-</w:t>
      </w:r>
      <w:r w:rsidR="00C067E8" w:rsidRPr="0000327D">
        <w:rPr>
          <w:rFonts w:ascii="Barlow" w:hAnsi="Barlow"/>
        </w:rPr>
        <w:tab/>
      </w:r>
      <w:r w:rsidR="00D81D6D" w:rsidRPr="0000327D">
        <w:rPr>
          <w:rFonts w:ascii="Barlow" w:hAnsi="Barlow"/>
        </w:rPr>
        <w:t>a</w:t>
      </w:r>
      <w:r w:rsidR="00233007" w:rsidRPr="0000327D">
        <w:rPr>
          <w:rFonts w:ascii="Barlow" w:hAnsi="Barlow"/>
        </w:rPr>
        <w:t xml:space="preserve">uf Verlangen </w:t>
      </w:r>
      <w:r w:rsidR="00D81D6D" w:rsidRPr="0000327D">
        <w:rPr>
          <w:rFonts w:ascii="Barlow" w:hAnsi="Barlow"/>
        </w:rPr>
        <w:t>Mitarbeiter in die aktuell gült</w:t>
      </w:r>
      <w:r w:rsidR="00233007" w:rsidRPr="0000327D">
        <w:rPr>
          <w:rFonts w:ascii="Barlow" w:hAnsi="Barlow"/>
        </w:rPr>
        <w:t xml:space="preserve">igen Belange des Datenschutzes beim AG eingewiesen und zu deren </w:t>
      </w:r>
      <w:r w:rsidR="00471DE6" w:rsidRPr="0000327D">
        <w:rPr>
          <w:rFonts w:ascii="Barlow" w:hAnsi="Barlow"/>
        </w:rPr>
        <w:t>Einhaltung verpflichtet werden.</w:t>
      </w:r>
      <w:r w:rsidR="002B7526" w:rsidRPr="0000327D">
        <w:rPr>
          <w:rFonts w:ascii="Barlow" w:hAnsi="Barlow"/>
        </w:rPr>
        <w:t xml:space="preserve"> </w:t>
      </w:r>
    </w:p>
    <w:p w14:paraId="0D0C25D7" w14:textId="64C667B7" w:rsidR="00471DE6" w:rsidRPr="0000327D" w:rsidRDefault="002B7526" w:rsidP="00471DE6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tab/>
        <w:t>sich an dieses Angebot einschließlich Anlagen und der in dem Honorarblatt eingetragen</w:t>
      </w:r>
      <w:r w:rsidR="002833D8" w:rsidRPr="0000327D">
        <w:rPr>
          <w:rFonts w:ascii="Barlow" w:hAnsi="Barlow"/>
        </w:rPr>
        <w:t>en</w:t>
      </w:r>
      <w:r w:rsidRPr="0000327D">
        <w:rPr>
          <w:rFonts w:ascii="Barlow" w:hAnsi="Barlow"/>
        </w:rPr>
        <w:t xml:space="preserve">, preisbildenden und preislichen Angebotsbestandteile bis </w:t>
      </w:r>
      <w:r w:rsidRPr="000C3263">
        <w:rPr>
          <w:rFonts w:ascii="Barlow" w:hAnsi="Barlow"/>
          <w:color w:val="000000"/>
        </w:rPr>
        <w:t xml:space="preserve">zum </w:t>
      </w:r>
      <w:r w:rsidR="00F558DF">
        <w:rPr>
          <w:rFonts w:ascii="Barlow" w:hAnsi="Barlow"/>
          <w:b/>
          <w:bCs/>
          <w:color w:val="000000"/>
        </w:rPr>
        <w:t>31</w:t>
      </w:r>
      <w:r w:rsidR="00065B7D">
        <w:rPr>
          <w:rFonts w:ascii="Barlow" w:hAnsi="Barlow"/>
          <w:b/>
          <w:bCs/>
          <w:color w:val="000000"/>
        </w:rPr>
        <w:t>.12</w:t>
      </w:r>
      <w:r w:rsidRPr="000C3263">
        <w:rPr>
          <w:rFonts w:ascii="Barlow" w:hAnsi="Barlow"/>
          <w:b/>
          <w:bCs/>
          <w:color w:val="000000"/>
        </w:rPr>
        <w:t>.20</w:t>
      </w:r>
      <w:r w:rsidR="0006773C" w:rsidRPr="000C3263">
        <w:rPr>
          <w:rFonts w:ascii="Barlow" w:hAnsi="Barlow"/>
          <w:b/>
          <w:bCs/>
          <w:color w:val="000000"/>
        </w:rPr>
        <w:t>2</w:t>
      </w:r>
      <w:r w:rsidR="00065B7D">
        <w:rPr>
          <w:rFonts w:ascii="Barlow" w:hAnsi="Barlow"/>
          <w:b/>
          <w:bCs/>
          <w:color w:val="000000"/>
        </w:rPr>
        <w:t>6</w:t>
      </w:r>
      <w:r w:rsidRPr="000C3263">
        <w:rPr>
          <w:rFonts w:ascii="Barlow" w:hAnsi="Barlow"/>
          <w:color w:val="000000"/>
        </w:rPr>
        <w:t xml:space="preserve"> bindend</w:t>
      </w:r>
      <w:r w:rsidRPr="0006773C">
        <w:rPr>
          <w:rFonts w:ascii="Barlow" w:hAnsi="Barlow"/>
          <w:color w:val="000000"/>
        </w:rPr>
        <w:t xml:space="preserve"> </w:t>
      </w:r>
      <w:r w:rsidRPr="0000327D">
        <w:rPr>
          <w:rFonts w:ascii="Barlow" w:hAnsi="Barlow"/>
        </w:rPr>
        <w:t>gehalten wird.</w:t>
      </w:r>
    </w:p>
    <w:p w14:paraId="26145D8F" w14:textId="77777777" w:rsidR="00D92199" w:rsidRPr="0000327D" w:rsidRDefault="00471DE6" w:rsidP="00D92199">
      <w:pPr>
        <w:ind w:left="708" w:hanging="708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tab/>
        <w:t>die Vertragsbedingungen</w:t>
      </w:r>
      <w:r w:rsidR="005031A8" w:rsidRPr="0000327D">
        <w:rPr>
          <w:rFonts w:ascii="Barlow" w:hAnsi="Barlow"/>
        </w:rPr>
        <w:t xml:space="preserve"> </w:t>
      </w:r>
      <w:r w:rsidR="002B7526" w:rsidRPr="0000327D">
        <w:rPr>
          <w:rFonts w:ascii="Barlow" w:hAnsi="Barlow"/>
        </w:rPr>
        <w:t xml:space="preserve">entsprechend Vertragsmuster </w:t>
      </w:r>
      <w:r w:rsidRPr="0000327D">
        <w:rPr>
          <w:rFonts w:ascii="Barlow" w:hAnsi="Barlow"/>
        </w:rPr>
        <w:t>akzeptiert werden</w:t>
      </w:r>
    </w:p>
    <w:p w14:paraId="7655F01E" w14:textId="77777777" w:rsidR="00D156BD" w:rsidRPr="0000327D" w:rsidRDefault="00D156BD" w:rsidP="00C067E8">
      <w:pPr>
        <w:spacing w:after="120"/>
        <w:jc w:val="both"/>
        <w:rPr>
          <w:rFonts w:ascii="Barlow" w:hAnsi="Barlow"/>
        </w:rPr>
      </w:pPr>
    </w:p>
    <w:p w14:paraId="59E99F71" w14:textId="77777777" w:rsidR="00DB084C" w:rsidRPr="0000327D" w:rsidRDefault="00DB084C" w:rsidP="00C067E8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Wir sind uns bewusst, dass eine wissentlich falsche Erklärung im Angebotsschreiben unseren Ausschluss von weiteren Auftragserteilungen zur Folge haben kann. </w:t>
      </w:r>
    </w:p>
    <w:p w14:paraId="7296854B" w14:textId="77777777" w:rsidR="009D5779" w:rsidRPr="0000327D" w:rsidRDefault="009D5779" w:rsidP="00C067E8">
      <w:pPr>
        <w:spacing w:after="120"/>
        <w:jc w:val="both"/>
        <w:rPr>
          <w:rFonts w:ascii="Barlow" w:hAnsi="Barlow"/>
        </w:rPr>
      </w:pPr>
    </w:p>
    <w:p w14:paraId="138486E2" w14:textId="77777777" w:rsidR="00EA3DA6" w:rsidRPr="0000327D" w:rsidRDefault="00EA3DA6" w:rsidP="00C067E8">
      <w:pPr>
        <w:spacing w:after="120"/>
        <w:jc w:val="both"/>
        <w:rPr>
          <w:rFonts w:ascii="Barlow" w:hAnsi="Barlow"/>
        </w:rPr>
      </w:pPr>
    </w:p>
    <w:p w14:paraId="5E3750A9" w14:textId="77777777" w:rsidR="00412E3D" w:rsidRPr="0000327D" w:rsidRDefault="00412E3D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3. Honorar</w:t>
      </w:r>
    </w:p>
    <w:p w14:paraId="0B1E44F4" w14:textId="77777777" w:rsidR="008278B6" w:rsidRPr="0000327D" w:rsidRDefault="00412E3D" w:rsidP="007860AD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Unser Honorarangebot entnehmen Sie bitte dem beiliegenden </w:t>
      </w:r>
      <w:r w:rsidR="00665025" w:rsidRPr="0000327D">
        <w:rPr>
          <w:rFonts w:ascii="Barlow" w:hAnsi="Barlow"/>
        </w:rPr>
        <w:t>Formblatt Honorarblatt</w:t>
      </w:r>
      <w:r w:rsidRPr="0000327D">
        <w:rPr>
          <w:rFonts w:ascii="Barlow" w:hAnsi="Barlow"/>
        </w:rPr>
        <w:t xml:space="preserve">. </w:t>
      </w:r>
    </w:p>
    <w:p w14:paraId="23480B26" w14:textId="77777777" w:rsidR="00972A9E" w:rsidRPr="0000327D" w:rsidRDefault="00972A9E" w:rsidP="00724CD5">
      <w:pPr>
        <w:jc w:val="both"/>
        <w:rPr>
          <w:rFonts w:ascii="Barlow" w:hAnsi="Barlow"/>
          <w:bCs/>
        </w:rPr>
      </w:pPr>
    </w:p>
    <w:p w14:paraId="1DE087B9" w14:textId="77777777" w:rsidR="00EA3DA6" w:rsidRPr="0000327D" w:rsidRDefault="00EA3DA6" w:rsidP="00724CD5">
      <w:pPr>
        <w:jc w:val="both"/>
        <w:rPr>
          <w:rFonts w:ascii="Barlow" w:hAnsi="Barlow"/>
          <w:bCs/>
        </w:rPr>
      </w:pPr>
    </w:p>
    <w:p w14:paraId="49C392A8" w14:textId="77777777" w:rsidR="00724CD5" w:rsidRPr="0000327D" w:rsidRDefault="00724CD5" w:rsidP="00724CD5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4. Projektverantwortliche</w:t>
      </w:r>
      <w:r w:rsidR="00665025" w:rsidRPr="0000327D">
        <w:rPr>
          <w:rFonts w:ascii="Barlow" w:hAnsi="Barlow"/>
          <w:b/>
        </w:rPr>
        <w:t>/-r</w:t>
      </w:r>
      <w:r w:rsidRPr="0000327D">
        <w:rPr>
          <w:rFonts w:ascii="Barlow" w:hAnsi="Barlow"/>
          <w:b/>
        </w:rPr>
        <w:t xml:space="preserve"> des Auftragnehmers</w:t>
      </w:r>
    </w:p>
    <w:p w14:paraId="6EDE17B0" w14:textId="28CF9752" w:rsidR="00724CD5" w:rsidRPr="0000327D" w:rsidRDefault="00724CD5" w:rsidP="00724CD5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Der Auftragnehmer benennt </w:t>
      </w:r>
      <w:r w:rsidRPr="0006773C">
        <w:rPr>
          <w:rFonts w:ascii="Barlow" w:hAnsi="Barlow"/>
          <w:color w:val="000000"/>
        </w:rPr>
        <w:t xml:space="preserve">als </w:t>
      </w:r>
      <w:r w:rsidR="006866BE" w:rsidRPr="0006773C">
        <w:rPr>
          <w:rFonts w:ascii="Barlow" w:hAnsi="Barlow"/>
          <w:color w:val="000000"/>
        </w:rPr>
        <w:t>Projektleit</w:t>
      </w:r>
      <w:r w:rsidR="0006773C">
        <w:rPr>
          <w:rFonts w:ascii="Barlow" w:hAnsi="Barlow"/>
          <w:color w:val="000000"/>
        </w:rPr>
        <w:t>ung</w:t>
      </w:r>
      <w:r w:rsidRPr="0006773C">
        <w:rPr>
          <w:rFonts w:ascii="Barlow" w:hAnsi="Barlow"/>
          <w:color w:val="000000"/>
        </w:rPr>
        <w:t>:</w:t>
      </w:r>
    </w:p>
    <w:p w14:paraId="593FA0EA" w14:textId="73EBF6E2" w:rsidR="00EA3DA6" w:rsidRPr="0000327D" w:rsidRDefault="00724CD5" w:rsidP="00724CD5">
      <w:pPr>
        <w:spacing w:line="276" w:lineRule="auto"/>
        <w:jc w:val="both"/>
        <w:rPr>
          <w:rFonts w:ascii="Barlow" w:hAnsi="Barlow"/>
        </w:rPr>
      </w:pPr>
      <w:r w:rsidRPr="0000327D"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393CC63A" w14:textId="77777777" w:rsidR="006866BE" w:rsidRPr="0000327D" w:rsidRDefault="00D156BD" w:rsidP="00724CD5">
      <w:pPr>
        <w:spacing w:line="276" w:lineRule="auto"/>
        <w:jc w:val="both"/>
        <w:rPr>
          <w:rFonts w:ascii="Barlow" w:hAnsi="Barlow"/>
        </w:rPr>
      </w:pPr>
      <w:r w:rsidRPr="0000327D">
        <w:rPr>
          <w:rFonts w:ascii="Barlow" w:hAnsi="Barlow"/>
        </w:rPr>
        <w:br w:type="page"/>
      </w:r>
    </w:p>
    <w:p w14:paraId="6B8D7024" w14:textId="77777777" w:rsidR="00EA3DA6" w:rsidRPr="0000327D" w:rsidRDefault="00EA3DA6" w:rsidP="00363C34">
      <w:pPr>
        <w:jc w:val="both"/>
        <w:rPr>
          <w:rFonts w:ascii="Barlow" w:hAnsi="Barlow"/>
          <w:b/>
        </w:rPr>
      </w:pPr>
    </w:p>
    <w:p w14:paraId="2C140373" w14:textId="77777777" w:rsidR="00412E3D" w:rsidRPr="0000327D" w:rsidRDefault="00724CD5" w:rsidP="00363C34">
      <w:pPr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>5</w:t>
      </w:r>
      <w:r w:rsidR="00412E3D" w:rsidRPr="0000327D">
        <w:rPr>
          <w:rFonts w:ascii="Barlow" w:hAnsi="Barlow"/>
          <w:b/>
        </w:rPr>
        <w:t xml:space="preserve">. </w:t>
      </w:r>
      <w:r w:rsidR="00D5584E" w:rsidRPr="0000327D">
        <w:rPr>
          <w:rFonts w:ascii="Barlow" w:hAnsi="Barlow"/>
          <w:b/>
        </w:rPr>
        <w:t>Unterschrift</w:t>
      </w:r>
    </w:p>
    <w:p w14:paraId="16D51BAF" w14:textId="77777777" w:rsidR="00412E3D" w:rsidRPr="0000327D" w:rsidRDefault="00412E3D" w:rsidP="00363C34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Die nachstehende Unterschrift gilt für</w:t>
      </w:r>
      <w:r w:rsidR="002609EA" w:rsidRPr="0000327D">
        <w:rPr>
          <w:rFonts w:ascii="Barlow" w:hAnsi="Barlow"/>
        </w:rPr>
        <w:t xml:space="preserve"> alle Bestandteile des Angebots sowie sämtliche vorstehende Erklärungen,</w:t>
      </w:r>
      <w:r w:rsidRPr="0000327D">
        <w:rPr>
          <w:rFonts w:ascii="Barlow" w:hAnsi="Barlow"/>
        </w:rPr>
        <w:t xml:space="preserve"> soweit nicht ausdrücklich eine gesonderte Unterzeichnung gefordert ist. </w:t>
      </w:r>
    </w:p>
    <w:p w14:paraId="0893D84D" w14:textId="77777777" w:rsidR="008278B6" w:rsidRPr="0000327D" w:rsidRDefault="008278B6" w:rsidP="002609EA">
      <w:pPr>
        <w:spacing w:after="120"/>
        <w:jc w:val="both"/>
        <w:rPr>
          <w:rFonts w:ascii="Barlow" w:hAnsi="Barlow"/>
        </w:rPr>
      </w:pPr>
      <w:r w:rsidRPr="0000327D">
        <w:rPr>
          <w:rFonts w:ascii="Barlow" w:hAnsi="Barlow"/>
        </w:rPr>
        <w:t>Für den Fall, dass Formblätter, Anlagen usw. nicht unterzeichnet sind, soll unsere auf diesem Angebots</w:t>
      </w:r>
      <w:r w:rsidR="002833D8" w:rsidRPr="0000327D">
        <w:rPr>
          <w:rFonts w:ascii="Barlow" w:hAnsi="Barlow"/>
        </w:rPr>
        <w:t>schreiben</w:t>
      </w:r>
      <w:r w:rsidRPr="0000327D">
        <w:rPr>
          <w:rFonts w:ascii="Barlow" w:hAnsi="Barlow"/>
        </w:rPr>
        <w:t xml:space="preserve"> geleistete Unterschrift auch alle weiteren Formblätter, Anlagen usw. umfassen. </w:t>
      </w:r>
    </w:p>
    <w:p w14:paraId="2ADDBFA4" w14:textId="77777777" w:rsidR="009D5779" w:rsidRPr="0000327D" w:rsidRDefault="009D5779" w:rsidP="002609EA">
      <w:pPr>
        <w:spacing w:after="120"/>
        <w:jc w:val="both"/>
        <w:rPr>
          <w:rFonts w:ascii="Barlow" w:hAnsi="Barlow"/>
        </w:rPr>
      </w:pPr>
    </w:p>
    <w:p w14:paraId="180DBCDD" w14:textId="77777777" w:rsidR="006866BE" w:rsidRPr="0000327D" w:rsidRDefault="006866BE" w:rsidP="002609EA">
      <w:pPr>
        <w:spacing w:after="120"/>
        <w:jc w:val="both"/>
        <w:rPr>
          <w:rFonts w:ascii="Barlow" w:hAnsi="Barlow"/>
        </w:rPr>
      </w:pPr>
    </w:p>
    <w:p w14:paraId="62132C4C" w14:textId="77777777" w:rsidR="00C067E8" w:rsidRPr="0000327D" w:rsidRDefault="00C067E8" w:rsidP="002609EA">
      <w:pPr>
        <w:spacing w:after="120"/>
        <w:jc w:val="both"/>
        <w:rPr>
          <w:rFonts w:ascii="Barlow" w:hAnsi="Barlow"/>
          <w:b/>
        </w:rPr>
      </w:pPr>
      <w:r w:rsidRPr="0000327D">
        <w:rPr>
          <w:rFonts w:ascii="Barlow" w:hAnsi="Barlow"/>
          <w:b/>
        </w:rPr>
        <w:t xml:space="preserve">Anlagen </w:t>
      </w:r>
      <w:r w:rsidR="009D5779" w:rsidRPr="0000327D">
        <w:rPr>
          <w:rFonts w:ascii="Barlow" w:hAnsi="Barlow"/>
          <w:b/>
        </w:rPr>
        <w:t>Bieter</w:t>
      </w:r>
    </w:p>
    <w:p w14:paraId="14973A6D" w14:textId="2E8B73D1" w:rsidR="00C067E8" w:rsidRDefault="0020220B" w:rsidP="00C067E8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="00D44CD6"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44CD6" w:rsidRPr="0000327D">
        <w:rPr>
          <w:rFonts w:ascii="Barlow" w:hAnsi="Barlow"/>
        </w:rPr>
        <w:instrText xml:space="preserve"> FORMTEXT </w:instrText>
      </w:r>
      <w:r w:rsidR="00D44CD6" w:rsidRPr="0000327D">
        <w:rPr>
          <w:rFonts w:ascii="Barlow" w:hAnsi="Barlow"/>
        </w:rPr>
      </w:r>
      <w:r w:rsidR="00D44CD6" w:rsidRPr="0000327D">
        <w:rPr>
          <w:rFonts w:ascii="Barlow" w:hAnsi="Barlow"/>
        </w:rPr>
        <w:fldChar w:fldCharType="separate"/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t> </w:t>
      </w:r>
      <w:r w:rsidR="00D44CD6" w:rsidRPr="0000327D">
        <w:rPr>
          <w:rFonts w:ascii="Barlow" w:hAnsi="Barlow"/>
        </w:rPr>
        <w:fldChar w:fldCharType="end"/>
      </w:r>
    </w:p>
    <w:p w14:paraId="4AAC457B" w14:textId="5FE476EB" w:rsidR="0020220B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223B867E" w14:textId="01C64D4A" w:rsidR="00D44CD6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16184EA2" w14:textId="025062D6" w:rsidR="00D44CD6" w:rsidRPr="0000327D" w:rsidRDefault="00D44CD6" w:rsidP="00665025">
      <w:pPr>
        <w:jc w:val="both"/>
        <w:rPr>
          <w:rFonts w:ascii="Barlow" w:hAnsi="Barlow"/>
        </w:rPr>
      </w:pPr>
      <w:r>
        <w:rPr>
          <w:rFonts w:ascii="Barlow" w:hAnsi="Barlow"/>
        </w:rPr>
        <w:t xml:space="preserve">- </w:t>
      </w:r>
      <w:r w:rsidRPr="0000327D">
        <w:rPr>
          <w:rFonts w:ascii="Barlow" w:hAnsi="Barlow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00327D">
        <w:rPr>
          <w:rFonts w:ascii="Barlow" w:hAnsi="Barlow"/>
        </w:rPr>
        <w:instrText xml:space="preserve"> FORMTEXT </w:instrText>
      </w:r>
      <w:r w:rsidRPr="0000327D">
        <w:rPr>
          <w:rFonts w:ascii="Barlow" w:hAnsi="Barlow"/>
        </w:rPr>
      </w:r>
      <w:r w:rsidRPr="0000327D">
        <w:rPr>
          <w:rFonts w:ascii="Barlow" w:hAnsi="Barlow"/>
        </w:rPr>
        <w:fldChar w:fldCharType="separate"/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t> </w:t>
      </w:r>
      <w:r w:rsidRPr="0000327D">
        <w:rPr>
          <w:rFonts w:ascii="Barlow" w:hAnsi="Barlow"/>
        </w:rPr>
        <w:fldChar w:fldCharType="end"/>
      </w:r>
    </w:p>
    <w:p w14:paraId="4DF26A62" w14:textId="77777777" w:rsidR="00665025" w:rsidRPr="0000327D" w:rsidRDefault="00665025" w:rsidP="00465202">
      <w:pPr>
        <w:jc w:val="both"/>
        <w:rPr>
          <w:rFonts w:ascii="Barlow" w:hAnsi="Barlow"/>
        </w:rPr>
      </w:pPr>
    </w:p>
    <w:p w14:paraId="67E7FE40" w14:textId="77777777" w:rsidR="00AB42AB" w:rsidRPr="0000327D" w:rsidRDefault="00AB42AB" w:rsidP="00AB42AB">
      <w:pPr>
        <w:jc w:val="both"/>
        <w:rPr>
          <w:rFonts w:ascii="Barlow" w:hAnsi="Barlow"/>
        </w:rPr>
      </w:pPr>
    </w:p>
    <w:p w14:paraId="4A11D67C" w14:textId="77777777" w:rsidR="00AB42AB" w:rsidRPr="0000327D" w:rsidRDefault="00AB42AB" w:rsidP="00AB42AB">
      <w:pPr>
        <w:jc w:val="both"/>
        <w:rPr>
          <w:rFonts w:ascii="Barlow" w:hAnsi="Barlow"/>
        </w:rPr>
      </w:pPr>
      <w:r w:rsidRPr="0000327D">
        <w:rPr>
          <w:rFonts w:ascii="Barlow" w:hAnsi="Barlow"/>
        </w:rPr>
        <w:t>Mit freundlichen Grüßen</w:t>
      </w:r>
    </w:p>
    <w:p w14:paraId="295E28D7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tbl>
      <w:tblPr>
        <w:tblStyle w:val="Tabellenraster"/>
        <w:tblpPr w:leftFromText="141" w:rightFromText="141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7085"/>
      </w:tblGrid>
      <w:tr w:rsidR="00AB42AB" w:rsidRPr="0000327D" w14:paraId="3A38DB19" w14:textId="77777777" w:rsidTr="001B2990"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1991F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016C0C03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29158916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</w:tbl>
    <w:p w14:paraId="323A25B6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6"/>
          <w:szCs w:val="6"/>
        </w:rPr>
      </w:pPr>
    </w:p>
    <w:p w14:paraId="7BC58E2E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tbl>
      <w:tblPr>
        <w:tblStyle w:val="Tabellenraster"/>
        <w:tblpPr w:leftFromText="141" w:rightFromText="141" w:vertAnchor="text" w:horzAnchor="margin" w:tblpXSpec="right" w:tblpY="54"/>
        <w:tblW w:w="0" w:type="auto"/>
        <w:tblLook w:val="04A0" w:firstRow="1" w:lastRow="0" w:firstColumn="1" w:lastColumn="0" w:noHBand="0" w:noVBand="1"/>
      </w:tblPr>
      <w:tblGrid>
        <w:gridCol w:w="7085"/>
      </w:tblGrid>
      <w:tr w:rsidR="00AB42AB" w:rsidRPr="0000327D" w14:paraId="341982F5" w14:textId="77777777" w:rsidTr="00D44CD6">
        <w:trPr>
          <w:trHeight w:val="996"/>
        </w:trPr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C7D75" w14:textId="77777777" w:rsidR="00AB42AB" w:rsidRPr="0000327D" w:rsidRDefault="00AB42AB" w:rsidP="00D44CD6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1632C0C2" w14:textId="77777777" w:rsidR="00AB42AB" w:rsidRPr="0000327D" w:rsidRDefault="00AB42AB" w:rsidP="00D44CD6">
            <w:pPr>
              <w:spacing w:after="60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AB42AB" w:rsidRPr="0000327D" w14:paraId="7D6E3023" w14:textId="77777777" w:rsidTr="001B2990">
        <w:tc>
          <w:tcPr>
            <w:tcW w:w="7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1B87C" w14:textId="77777777" w:rsidR="00AB42AB" w:rsidRPr="0000327D" w:rsidRDefault="005D4493" w:rsidP="001B2990">
            <w:pPr>
              <w:tabs>
                <w:tab w:val="left" w:pos="2632"/>
              </w:tabs>
              <w:rPr>
                <w:rFonts w:ascii="Barlow" w:hAnsi="Barlow"/>
                <w:sz w:val="18"/>
                <w:szCs w:val="18"/>
              </w:rPr>
            </w:pPr>
            <w:r w:rsidRPr="0000327D">
              <w:rPr>
                <w:rFonts w:ascii="Barlow" w:hAnsi="Barlow"/>
                <w:sz w:val="18"/>
                <w:szCs w:val="18"/>
              </w:rPr>
              <w:t>Name des Unternehmens</w:t>
            </w:r>
            <w:r w:rsidR="00AB42AB" w:rsidRPr="0000327D">
              <w:rPr>
                <w:rFonts w:ascii="Barlow" w:hAnsi="Barlow"/>
                <w:sz w:val="18"/>
                <w:szCs w:val="18"/>
              </w:rPr>
              <w:t xml:space="preserve"> in Blockschrift</w:t>
            </w:r>
          </w:p>
          <w:p w14:paraId="0FCF51D4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</w:p>
          <w:p w14:paraId="1F82F142" w14:textId="77777777" w:rsidR="00AB42AB" w:rsidRPr="0000327D" w:rsidRDefault="00AB42AB" w:rsidP="00D44CD6">
            <w:pPr>
              <w:spacing w:after="60"/>
              <w:jc w:val="both"/>
              <w:rPr>
                <w:rFonts w:ascii="Barlow" w:hAnsi="Barlow"/>
              </w:rPr>
            </w:pPr>
            <w:r w:rsidRPr="0000327D">
              <w:rPr>
                <w:rFonts w:ascii="Barlow" w:hAnsi="Barlow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0327D">
              <w:rPr>
                <w:rFonts w:ascii="Barlow" w:hAnsi="Barlow"/>
              </w:rPr>
              <w:instrText xml:space="preserve"> FORMTEXT </w:instrText>
            </w:r>
            <w:r w:rsidRPr="0000327D">
              <w:rPr>
                <w:rFonts w:ascii="Barlow" w:hAnsi="Barlow"/>
              </w:rPr>
            </w:r>
            <w:r w:rsidRPr="0000327D">
              <w:rPr>
                <w:rFonts w:ascii="Barlow" w:hAnsi="Barlow"/>
              </w:rPr>
              <w:fldChar w:fldCharType="separate"/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t> </w:t>
            </w:r>
            <w:r w:rsidRPr="0000327D">
              <w:rPr>
                <w:rFonts w:ascii="Barlow" w:hAnsi="Barlow"/>
              </w:rPr>
              <w:fldChar w:fldCharType="end"/>
            </w:r>
          </w:p>
        </w:tc>
      </w:tr>
      <w:tr w:rsidR="00AB42AB" w:rsidRPr="0000327D" w14:paraId="4BAD570B" w14:textId="77777777" w:rsidTr="001B2990">
        <w:tc>
          <w:tcPr>
            <w:tcW w:w="7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9B3A4" w14:textId="77777777" w:rsidR="00AB42AB" w:rsidRPr="0000327D" w:rsidRDefault="00AB42AB" w:rsidP="001B2990">
            <w:pPr>
              <w:tabs>
                <w:tab w:val="left" w:pos="2632"/>
              </w:tabs>
              <w:rPr>
                <w:rFonts w:ascii="Barlow" w:hAnsi="Barlow"/>
              </w:rPr>
            </w:pPr>
            <w:r w:rsidRPr="0000327D">
              <w:rPr>
                <w:rFonts w:ascii="Barlow" w:hAnsi="Barlow"/>
                <w:sz w:val="18"/>
                <w:szCs w:val="18"/>
              </w:rPr>
              <w:t>Name</w:t>
            </w:r>
            <w:r w:rsidR="005D4493" w:rsidRPr="0000327D">
              <w:rPr>
                <w:rFonts w:ascii="Barlow" w:hAnsi="Barlow"/>
                <w:sz w:val="18"/>
                <w:szCs w:val="18"/>
              </w:rPr>
              <w:t xml:space="preserve"> des Unterzeichnenden</w:t>
            </w:r>
            <w:r w:rsidRPr="0000327D">
              <w:rPr>
                <w:rFonts w:ascii="Barlow" w:hAnsi="Barlow"/>
                <w:sz w:val="18"/>
                <w:szCs w:val="18"/>
              </w:rPr>
              <w:t xml:space="preserve"> in Blockschrift</w:t>
            </w:r>
          </w:p>
        </w:tc>
      </w:tr>
    </w:tbl>
    <w:p w14:paraId="53F1313D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  <w:r w:rsidRPr="0000327D">
        <w:rPr>
          <w:rFonts w:ascii="Barlow" w:hAnsi="Barlow"/>
        </w:rPr>
        <w:t>Ort, Datum</w:t>
      </w:r>
    </w:p>
    <w:p w14:paraId="66FACEBE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</w:p>
    <w:p w14:paraId="3EDA4A35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</w:p>
    <w:p w14:paraId="575D9E68" w14:textId="77777777" w:rsidR="00AB42AB" w:rsidRPr="0000327D" w:rsidRDefault="00AB42AB" w:rsidP="00AB42AB">
      <w:pPr>
        <w:tabs>
          <w:tab w:val="left" w:pos="2632"/>
        </w:tabs>
        <w:spacing w:after="0" w:line="240" w:lineRule="auto"/>
        <w:rPr>
          <w:rFonts w:ascii="Barlow" w:hAnsi="Barlow"/>
        </w:rPr>
      </w:pPr>
      <w:r w:rsidRPr="0000327D">
        <w:rPr>
          <w:rFonts w:ascii="Barlow" w:hAnsi="Barlow"/>
        </w:rPr>
        <w:t>Unterschrift</w:t>
      </w:r>
      <w:r w:rsidR="00665025" w:rsidRPr="0000327D">
        <w:rPr>
          <w:rFonts w:ascii="Barlow" w:hAnsi="Barlow"/>
        </w:rPr>
        <w:t xml:space="preserve"> in Textform</w:t>
      </w:r>
      <w:r w:rsidRPr="0000327D">
        <w:rPr>
          <w:rFonts w:ascii="Barlow" w:hAnsi="Barlow"/>
        </w:rPr>
        <w:t xml:space="preserve">: </w:t>
      </w:r>
      <w:r w:rsidRPr="0000327D">
        <w:rPr>
          <w:rFonts w:ascii="Barlow" w:hAnsi="Barlow"/>
        </w:rPr>
        <w:tab/>
      </w:r>
    </w:p>
    <w:p w14:paraId="3D92DCBD" w14:textId="77777777" w:rsidR="00AB42AB" w:rsidRPr="0000327D" w:rsidRDefault="00AB42AB" w:rsidP="00AB42AB">
      <w:pPr>
        <w:tabs>
          <w:tab w:val="left" w:pos="2632"/>
        </w:tabs>
        <w:rPr>
          <w:rFonts w:ascii="Barlow" w:hAnsi="Barlow"/>
          <w:sz w:val="14"/>
          <w:szCs w:val="14"/>
        </w:rPr>
      </w:pPr>
    </w:p>
    <w:p w14:paraId="462B1A26" w14:textId="77777777" w:rsidR="00AB42AB" w:rsidRPr="0000327D" w:rsidRDefault="00AB42AB" w:rsidP="00AB42AB">
      <w:pPr>
        <w:spacing w:after="120"/>
        <w:jc w:val="both"/>
        <w:rPr>
          <w:rFonts w:ascii="Barlow" w:hAnsi="Barlow"/>
        </w:rPr>
      </w:pPr>
    </w:p>
    <w:p w14:paraId="7E96F553" w14:textId="77777777" w:rsidR="004525EA" w:rsidRPr="0000327D" w:rsidRDefault="004525EA" w:rsidP="00AB42AB">
      <w:pPr>
        <w:rPr>
          <w:rFonts w:ascii="Barlow" w:hAnsi="Barlow"/>
        </w:rPr>
      </w:pPr>
    </w:p>
    <w:sectPr w:rsidR="004525EA" w:rsidRPr="0000327D" w:rsidSect="00051B84">
      <w:headerReference w:type="default" r:id="rId11"/>
      <w:footerReference w:type="default" r:id="rId12"/>
      <w:pgSz w:w="11907" w:h="16839" w:code="9"/>
      <w:pgMar w:top="1027" w:right="991" w:bottom="616" w:left="995" w:header="284" w:footer="738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64DAF" w14:textId="77777777" w:rsidR="00FC62FD" w:rsidRDefault="00FC62FD" w:rsidP="004854D9">
      <w:pPr>
        <w:spacing w:after="0" w:line="240" w:lineRule="auto"/>
      </w:pPr>
      <w:r>
        <w:separator/>
      </w:r>
    </w:p>
  </w:endnote>
  <w:endnote w:type="continuationSeparator" w:id="0">
    <w:p w14:paraId="137F25F7" w14:textId="77777777" w:rsidR="00FC62FD" w:rsidRDefault="00FC62FD" w:rsidP="00485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arlow" w:hAnsi="Barlow"/>
        <w:sz w:val="20"/>
        <w:szCs w:val="20"/>
      </w:rPr>
      <w:id w:val="307674056"/>
      <w:docPartObj>
        <w:docPartGallery w:val="Page Numbers (Bottom of Page)"/>
        <w:docPartUnique/>
      </w:docPartObj>
    </w:sdtPr>
    <w:sdtEndPr/>
    <w:sdtContent>
      <w:sdt>
        <w:sdtPr>
          <w:rPr>
            <w:rFonts w:ascii="Barlow" w:hAnsi="Barlow"/>
            <w:sz w:val="20"/>
            <w:szCs w:val="20"/>
          </w:rPr>
          <w:id w:val="1094439661"/>
          <w:docPartObj>
            <w:docPartGallery w:val="Page Numbers (Top of Page)"/>
            <w:docPartUnique/>
          </w:docPartObj>
        </w:sdtPr>
        <w:sdtEndPr/>
        <w:sdtContent>
          <w:p w14:paraId="18BC0736" w14:textId="77777777" w:rsidR="008278B6" w:rsidRPr="0000327D" w:rsidRDefault="00A22AEE" w:rsidP="00A22AEE">
            <w:pPr>
              <w:pStyle w:val="Fuzeile"/>
              <w:pBdr>
                <w:top w:val="single" w:sz="4" w:space="1" w:color="auto"/>
              </w:pBdr>
              <w:tabs>
                <w:tab w:val="clear" w:pos="9072"/>
                <w:tab w:val="right" w:pos="9920"/>
              </w:tabs>
              <w:spacing w:before="240"/>
              <w:rPr>
                <w:rFonts w:ascii="Barlow" w:hAnsi="Barlow"/>
                <w:sz w:val="20"/>
                <w:szCs w:val="20"/>
              </w:rPr>
            </w:pPr>
            <w:r w:rsidRPr="0000327D">
              <w:rPr>
                <w:rFonts w:ascii="Barlow" w:hAnsi="Barlow"/>
                <w:sz w:val="20"/>
                <w:szCs w:val="20"/>
              </w:rPr>
              <w:tab/>
            </w:r>
            <w:r w:rsidRPr="0000327D">
              <w:rPr>
                <w:rFonts w:ascii="Barlow" w:hAnsi="Barlow"/>
                <w:sz w:val="20"/>
                <w:szCs w:val="20"/>
              </w:rPr>
              <w:tab/>
            </w:r>
            <w:r w:rsidR="00855915" w:rsidRPr="0000327D">
              <w:rPr>
                <w:rFonts w:ascii="Barlow" w:hAnsi="Barlow"/>
                <w:sz w:val="20"/>
                <w:szCs w:val="20"/>
              </w:rPr>
              <w:t xml:space="preserve">Seite 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begin"/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instrText>PAGE</w:instrTex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separate"/>
            </w:r>
            <w:r w:rsidR="005031A8" w:rsidRPr="0000327D">
              <w:rPr>
                <w:rFonts w:ascii="Barlow" w:hAnsi="Barlow"/>
                <w:bCs/>
                <w:noProof/>
                <w:sz w:val="20"/>
                <w:szCs w:val="20"/>
              </w:rPr>
              <w:t>2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end"/>
            </w:r>
            <w:r w:rsidR="00EA3DA6" w:rsidRPr="0000327D">
              <w:rPr>
                <w:rFonts w:ascii="Barlow" w:hAnsi="Barlow"/>
                <w:sz w:val="20"/>
                <w:szCs w:val="20"/>
              </w:rPr>
              <w:t>/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begin"/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instrText>NUMPAGES</w:instrTex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separate"/>
            </w:r>
            <w:r w:rsidR="005031A8" w:rsidRPr="0000327D">
              <w:rPr>
                <w:rFonts w:ascii="Barlow" w:hAnsi="Barlow"/>
                <w:bCs/>
                <w:noProof/>
                <w:sz w:val="20"/>
                <w:szCs w:val="20"/>
              </w:rPr>
              <w:t>3</w:t>
            </w:r>
            <w:r w:rsidR="00855915" w:rsidRPr="0000327D">
              <w:rPr>
                <w:rFonts w:ascii="Barlow" w:hAnsi="Barlow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CFE54" w14:textId="77777777" w:rsidR="00FC62FD" w:rsidRDefault="00FC62FD" w:rsidP="004854D9">
      <w:pPr>
        <w:spacing w:after="0" w:line="240" w:lineRule="auto"/>
      </w:pPr>
      <w:r>
        <w:separator/>
      </w:r>
    </w:p>
  </w:footnote>
  <w:footnote w:type="continuationSeparator" w:id="0">
    <w:p w14:paraId="71A4620B" w14:textId="77777777" w:rsidR="00FC62FD" w:rsidRDefault="00FC62FD" w:rsidP="00485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65E4A" w14:textId="77777777" w:rsidR="008F0F84" w:rsidRPr="0000327D" w:rsidRDefault="008F0F84" w:rsidP="00451535">
    <w:pPr>
      <w:spacing w:after="0"/>
      <w:ind w:right="-249"/>
      <w:rPr>
        <w:rFonts w:ascii="Barlow" w:hAnsi="Barlow"/>
        <w:color w:val="4472C4" w:themeColor="accent5"/>
        <w:sz w:val="20"/>
        <w:szCs w:val="20"/>
      </w:rPr>
    </w:pPr>
  </w:p>
  <w:p w14:paraId="568BE6B1" w14:textId="77777777" w:rsidR="008F0F84" w:rsidRPr="0006773C" w:rsidRDefault="00FC62FD" w:rsidP="00451535">
    <w:pPr>
      <w:spacing w:after="0"/>
      <w:ind w:right="-249"/>
      <w:rPr>
        <w:rFonts w:ascii="Barlow" w:hAnsi="Barlow"/>
        <w:color w:val="000000"/>
        <w:sz w:val="20"/>
        <w:szCs w:val="20"/>
      </w:rPr>
    </w:pPr>
    <w:sdt>
      <w:sdtPr>
        <w:rPr>
          <w:rFonts w:ascii="Barlow" w:hAnsi="Barlow"/>
          <w:color w:val="000000"/>
          <w:sz w:val="20"/>
          <w:szCs w:val="20"/>
        </w:rPr>
        <w:id w:val="1749306366"/>
        <w:placeholder>
          <w:docPart w:val="9F8BB81DBF49462092E7AED135A85E46"/>
        </w:placeholder>
        <w:temporary/>
      </w:sdtPr>
      <w:sdtEndPr/>
      <w:sdtContent>
        <w:r w:rsidR="008F0F84" w:rsidRPr="0006773C">
          <w:rPr>
            <w:rFonts w:ascii="Barlow" w:hAnsi="Barlow"/>
            <w:color w:val="000000"/>
            <w:sz w:val="20"/>
            <w:szCs w:val="20"/>
          </w:rPr>
          <w:t>VgV – Offenes Verfahren</w:t>
        </w:r>
      </w:sdtContent>
    </w:sdt>
    <w:r w:rsidR="008F0F84" w:rsidRPr="0006773C">
      <w:rPr>
        <w:rFonts w:ascii="Barlow" w:hAnsi="Barlow"/>
        <w:color w:val="000000"/>
        <w:sz w:val="20"/>
        <w:szCs w:val="20"/>
      </w:rPr>
      <w:t xml:space="preserve"> </w:t>
    </w:r>
  </w:p>
  <w:p w14:paraId="45DDE47B" w14:textId="7184CF1E" w:rsidR="009B1C18" w:rsidRDefault="00065B7D" w:rsidP="008F0F84">
    <w:pPr>
      <w:pBdr>
        <w:bottom w:val="single" w:sz="4" w:space="1" w:color="auto"/>
      </w:pBdr>
      <w:spacing w:after="0"/>
      <w:ind w:right="-249"/>
      <w:rPr>
        <w:rFonts w:ascii="Barlow" w:hAnsi="Barlow"/>
        <w:color w:val="000000"/>
        <w:sz w:val="20"/>
        <w:szCs w:val="20"/>
      </w:rPr>
    </w:pPr>
    <w:r>
      <w:rPr>
        <w:rFonts w:ascii="Barlow" w:hAnsi="Barlow"/>
        <w:color w:val="000000"/>
        <w:sz w:val="20"/>
        <w:szCs w:val="20"/>
      </w:rPr>
      <w:t>Campus Döbeln</w:t>
    </w:r>
    <w:r w:rsidR="009B1C18">
      <w:rPr>
        <w:rFonts w:ascii="Barlow" w:hAnsi="Barlow"/>
        <w:color w:val="000000"/>
        <w:sz w:val="20"/>
        <w:szCs w:val="20"/>
      </w:rPr>
      <w:t>-</w:t>
    </w:r>
    <w:r>
      <w:rPr>
        <w:rFonts w:ascii="Barlow" w:hAnsi="Barlow"/>
        <w:color w:val="000000"/>
        <w:sz w:val="20"/>
        <w:szCs w:val="20"/>
      </w:rPr>
      <w:t>Ost</w:t>
    </w:r>
    <w:r w:rsidR="009B1C18">
      <w:rPr>
        <w:rFonts w:ascii="Barlow" w:hAnsi="Barlow"/>
        <w:color w:val="000000"/>
        <w:sz w:val="20"/>
        <w:szCs w:val="20"/>
      </w:rPr>
      <w:t>, 2. Bauabschnitt</w:t>
    </w:r>
  </w:p>
  <w:p w14:paraId="2950D537" w14:textId="34918E3A" w:rsidR="00451535" w:rsidRPr="0006773C" w:rsidRDefault="00065B7D" w:rsidP="008F0F84">
    <w:pPr>
      <w:pBdr>
        <w:bottom w:val="single" w:sz="4" w:space="1" w:color="auto"/>
      </w:pBdr>
      <w:spacing w:after="0"/>
      <w:ind w:right="-249"/>
      <w:rPr>
        <w:rFonts w:ascii="Barlow" w:hAnsi="Barlow"/>
        <w:color w:val="000000"/>
        <w:sz w:val="20"/>
        <w:szCs w:val="20"/>
      </w:rPr>
    </w:pPr>
    <w:r>
      <w:rPr>
        <w:rFonts w:ascii="Barlow" w:hAnsi="Barlow"/>
        <w:color w:val="000000"/>
        <w:sz w:val="20"/>
        <w:szCs w:val="20"/>
      </w:rPr>
      <w:t xml:space="preserve">Neubau </w:t>
    </w:r>
    <w:r w:rsidR="009B1C18">
      <w:rPr>
        <w:rFonts w:ascii="Barlow" w:hAnsi="Barlow"/>
        <w:color w:val="000000"/>
        <w:sz w:val="20"/>
        <w:szCs w:val="20"/>
      </w:rPr>
      <w:t xml:space="preserve">einer </w:t>
    </w:r>
    <w:r>
      <w:rPr>
        <w:rFonts w:ascii="Barlow" w:hAnsi="Barlow"/>
        <w:color w:val="000000"/>
        <w:sz w:val="20"/>
        <w:szCs w:val="20"/>
      </w:rPr>
      <w:t>Schule mit Förderschwerpunkt Lernen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431"/>
    <w:multiLevelType w:val="hybridMultilevel"/>
    <w:tmpl w:val="B4DCDB36"/>
    <w:lvl w:ilvl="0" w:tplc="A1002DA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3EC3"/>
    <w:multiLevelType w:val="hybridMultilevel"/>
    <w:tmpl w:val="1FDCB050"/>
    <w:lvl w:ilvl="0" w:tplc="001CA2B6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C4184C"/>
    <w:multiLevelType w:val="hybridMultilevel"/>
    <w:tmpl w:val="A25C4AB2"/>
    <w:lvl w:ilvl="0" w:tplc="176A82A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91C79"/>
    <w:multiLevelType w:val="hybridMultilevel"/>
    <w:tmpl w:val="B8D8B562"/>
    <w:lvl w:ilvl="0" w:tplc="001CA2B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86341"/>
    <w:multiLevelType w:val="hybridMultilevel"/>
    <w:tmpl w:val="F06AC24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EED3E44"/>
    <w:multiLevelType w:val="hybridMultilevel"/>
    <w:tmpl w:val="A1D88E2A"/>
    <w:lvl w:ilvl="0" w:tplc="1A769690">
      <w:numFmt w:val="bullet"/>
      <w:lvlText w:val="-"/>
      <w:lvlJc w:val="left"/>
      <w:pPr>
        <w:ind w:left="720" w:hanging="360"/>
      </w:pPr>
      <w:rPr>
        <w:rFonts w:ascii="MS Gothic" w:eastAsia="MS Gothic" w:hAnsi="MS Gothic" w:cstheme="minorBidi" w:hint="eastAsia"/>
        <w:b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74D62"/>
    <w:multiLevelType w:val="hybridMultilevel"/>
    <w:tmpl w:val="FEE416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023E44"/>
    <w:multiLevelType w:val="hybridMultilevel"/>
    <w:tmpl w:val="EAB024E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A1635B"/>
    <w:multiLevelType w:val="hybridMultilevel"/>
    <w:tmpl w:val="0EE8330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933168">
    <w:abstractNumId w:val="8"/>
  </w:num>
  <w:num w:numId="2" w16cid:durableId="1129208520">
    <w:abstractNumId w:val="6"/>
  </w:num>
  <w:num w:numId="3" w16cid:durableId="292828859">
    <w:abstractNumId w:val="2"/>
  </w:num>
  <w:num w:numId="4" w16cid:durableId="954554373">
    <w:abstractNumId w:val="3"/>
  </w:num>
  <w:num w:numId="5" w16cid:durableId="1612472729">
    <w:abstractNumId w:val="5"/>
  </w:num>
  <w:num w:numId="6" w16cid:durableId="564341952">
    <w:abstractNumId w:val="0"/>
  </w:num>
  <w:num w:numId="7" w16cid:durableId="1088234121">
    <w:abstractNumId w:val="7"/>
  </w:num>
  <w:num w:numId="8" w16cid:durableId="1580598756">
    <w:abstractNumId w:val="4"/>
  </w:num>
  <w:num w:numId="9" w16cid:durableId="4481656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+qPkrxaKVEidDYlzKR9dpHpimeERI1I4vnDNlstjltYlXGUFDQqUKI9wSvcZWDRdxX6QNgvCGMao9NNYMZmpg==" w:salt="gYiPStBdhUpA+bNaGxGNG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DE3"/>
    <w:rsid w:val="000026ED"/>
    <w:rsid w:val="0000327D"/>
    <w:rsid w:val="000418D2"/>
    <w:rsid w:val="00051B84"/>
    <w:rsid w:val="00055B61"/>
    <w:rsid w:val="00064B02"/>
    <w:rsid w:val="00065B7D"/>
    <w:rsid w:val="0006773C"/>
    <w:rsid w:val="00083812"/>
    <w:rsid w:val="000A37A6"/>
    <w:rsid w:val="000C3263"/>
    <w:rsid w:val="000E1386"/>
    <w:rsid w:val="00137FB2"/>
    <w:rsid w:val="00154296"/>
    <w:rsid w:val="001778B8"/>
    <w:rsid w:val="00184F96"/>
    <w:rsid w:val="001C147A"/>
    <w:rsid w:val="001E4394"/>
    <w:rsid w:val="001F5C66"/>
    <w:rsid w:val="001F6FD2"/>
    <w:rsid w:val="002006DB"/>
    <w:rsid w:val="0020220B"/>
    <w:rsid w:val="00203241"/>
    <w:rsid w:val="00205089"/>
    <w:rsid w:val="00211453"/>
    <w:rsid w:val="00233007"/>
    <w:rsid w:val="0023763C"/>
    <w:rsid w:val="00251098"/>
    <w:rsid w:val="002609EA"/>
    <w:rsid w:val="00271042"/>
    <w:rsid w:val="002833D8"/>
    <w:rsid w:val="00286DC7"/>
    <w:rsid w:val="002A05B3"/>
    <w:rsid w:val="002B19FA"/>
    <w:rsid w:val="002B7526"/>
    <w:rsid w:val="002C6852"/>
    <w:rsid w:val="002D46C1"/>
    <w:rsid w:val="003013E4"/>
    <w:rsid w:val="00333E07"/>
    <w:rsid w:val="003553BC"/>
    <w:rsid w:val="00363C34"/>
    <w:rsid w:val="003644BD"/>
    <w:rsid w:val="0038182D"/>
    <w:rsid w:val="003828BB"/>
    <w:rsid w:val="00394C6B"/>
    <w:rsid w:val="00396240"/>
    <w:rsid w:val="003B1B55"/>
    <w:rsid w:val="003B6D89"/>
    <w:rsid w:val="003B74A9"/>
    <w:rsid w:val="003D1E7E"/>
    <w:rsid w:val="003E5465"/>
    <w:rsid w:val="003F2D1C"/>
    <w:rsid w:val="00410BCF"/>
    <w:rsid w:val="00412E3D"/>
    <w:rsid w:val="00414940"/>
    <w:rsid w:val="0042390B"/>
    <w:rsid w:val="0042710E"/>
    <w:rsid w:val="00444D7C"/>
    <w:rsid w:val="00451535"/>
    <w:rsid w:val="004525EA"/>
    <w:rsid w:val="00455576"/>
    <w:rsid w:val="00465202"/>
    <w:rsid w:val="00471DE6"/>
    <w:rsid w:val="00482E7A"/>
    <w:rsid w:val="004854D9"/>
    <w:rsid w:val="004A1999"/>
    <w:rsid w:val="004A2778"/>
    <w:rsid w:val="004A69A5"/>
    <w:rsid w:val="004B4008"/>
    <w:rsid w:val="004F098C"/>
    <w:rsid w:val="005031A8"/>
    <w:rsid w:val="005521BD"/>
    <w:rsid w:val="00587E61"/>
    <w:rsid w:val="0059498D"/>
    <w:rsid w:val="005A3E29"/>
    <w:rsid w:val="005D4493"/>
    <w:rsid w:val="005E2E3F"/>
    <w:rsid w:val="005E4C16"/>
    <w:rsid w:val="00603EA5"/>
    <w:rsid w:val="00604C81"/>
    <w:rsid w:val="00615AA4"/>
    <w:rsid w:val="00625F19"/>
    <w:rsid w:val="006317EE"/>
    <w:rsid w:val="0063495A"/>
    <w:rsid w:val="00641915"/>
    <w:rsid w:val="0064781B"/>
    <w:rsid w:val="00647E1E"/>
    <w:rsid w:val="00665025"/>
    <w:rsid w:val="006866BE"/>
    <w:rsid w:val="006B55B4"/>
    <w:rsid w:val="006C6977"/>
    <w:rsid w:val="006E509C"/>
    <w:rsid w:val="00701753"/>
    <w:rsid w:val="00706402"/>
    <w:rsid w:val="00715778"/>
    <w:rsid w:val="00722050"/>
    <w:rsid w:val="007239F5"/>
    <w:rsid w:val="00724CD5"/>
    <w:rsid w:val="00745FD7"/>
    <w:rsid w:val="00757EFC"/>
    <w:rsid w:val="0076537D"/>
    <w:rsid w:val="00780F6E"/>
    <w:rsid w:val="00782A28"/>
    <w:rsid w:val="00784C9B"/>
    <w:rsid w:val="007860AD"/>
    <w:rsid w:val="00795701"/>
    <w:rsid w:val="007961A7"/>
    <w:rsid w:val="007A144D"/>
    <w:rsid w:val="007C1157"/>
    <w:rsid w:val="007C3553"/>
    <w:rsid w:val="007D5EF3"/>
    <w:rsid w:val="007F29A6"/>
    <w:rsid w:val="007F72DA"/>
    <w:rsid w:val="008278B6"/>
    <w:rsid w:val="00832F63"/>
    <w:rsid w:val="008444DA"/>
    <w:rsid w:val="00851114"/>
    <w:rsid w:val="00852243"/>
    <w:rsid w:val="00855915"/>
    <w:rsid w:val="00864918"/>
    <w:rsid w:val="00885A88"/>
    <w:rsid w:val="00896110"/>
    <w:rsid w:val="008A21FB"/>
    <w:rsid w:val="008B01A3"/>
    <w:rsid w:val="008F0F84"/>
    <w:rsid w:val="00906344"/>
    <w:rsid w:val="00910238"/>
    <w:rsid w:val="00913D43"/>
    <w:rsid w:val="009140DC"/>
    <w:rsid w:val="00920DDD"/>
    <w:rsid w:val="009229C9"/>
    <w:rsid w:val="00972A9E"/>
    <w:rsid w:val="0097688B"/>
    <w:rsid w:val="009B1C18"/>
    <w:rsid w:val="009C1A42"/>
    <w:rsid w:val="009C652E"/>
    <w:rsid w:val="009D1D6D"/>
    <w:rsid w:val="009D5779"/>
    <w:rsid w:val="00A22AEE"/>
    <w:rsid w:val="00A24046"/>
    <w:rsid w:val="00A44A30"/>
    <w:rsid w:val="00A733D3"/>
    <w:rsid w:val="00AA4DE3"/>
    <w:rsid w:val="00AB146C"/>
    <w:rsid w:val="00AB42AB"/>
    <w:rsid w:val="00AB5B30"/>
    <w:rsid w:val="00AC304D"/>
    <w:rsid w:val="00AF481F"/>
    <w:rsid w:val="00B075A9"/>
    <w:rsid w:val="00B2770A"/>
    <w:rsid w:val="00B31676"/>
    <w:rsid w:val="00B421CD"/>
    <w:rsid w:val="00B434DF"/>
    <w:rsid w:val="00B51046"/>
    <w:rsid w:val="00B83841"/>
    <w:rsid w:val="00B85B06"/>
    <w:rsid w:val="00B965FD"/>
    <w:rsid w:val="00BA295A"/>
    <w:rsid w:val="00BB0B3C"/>
    <w:rsid w:val="00BB5F95"/>
    <w:rsid w:val="00BF42EA"/>
    <w:rsid w:val="00BF57B7"/>
    <w:rsid w:val="00C02B26"/>
    <w:rsid w:val="00C067E8"/>
    <w:rsid w:val="00C307C5"/>
    <w:rsid w:val="00C5078D"/>
    <w:rsid w:val="00C80B72"/>
    <w:rsid w:val="00C968A0"/>
    <w:rsid w:val="00C97AF4"/>
    <w:rsid w:val="00CA1350"/>
    <w:rsid w:val="00CC7EDB"/>
    <w:rsid w:val="00CD6ACE"/>
    <w:rsid w:val="00CD7ACC"/>
    <w:rsid w:val="00CE1DAD"/>
    <w:rsid w:val="00CE287C"/>
    <w:rsid w:val="00CF2F08"/>
    <w:rsid w:val="00D03531"/>
    <w:rsid w:val="00D156BD"/>
    <w:rsid w:val="00D44CD6"/>
    <w:rsid w:val="00D5584E"/>
    <w:rsid w:val="00D618AE"/>
    <w:rsid w:val="00D6399B"/>
    <w:rsid w:val="00D81D6D"/>
    <w:rsid w:val="00D92199"/>
    <w:rsid w:val="00DA1D04"/>
    <w:rsid w:val="00DA52A3"/>
    <w:rsid w:val="00DB084C"/>
    <w:rsid w:val="00DB309F"/>
    <w:rsid w:val="00DD6EC0"/>
    <w:rsid w:val="00DF6B55"/>
    <w:rsid w:val="00E15F43"/>
    <w:rsid w:val="00E442FF"/>
    <w:rsid w:val="00E54A8F"/>
    <w:rsid w:val="00E74B9A"/>
    <w:rsid w:val="00E95BE9"/>
    <w:rsid w:val="00EA3DA6"/>
    <w:rsid w:val="00EB3DC8"/>
    <w:rsid w:val="00EC64DF"/>
    <w:rsid w:val="00EE421B"/>
    <w:rsid w:val="00F261CB"/>
    <w:rsid w:val="00F30820"/>
    <w:rsid w:val="00F43021"/>
    <w:rsid w:val="00F558DF"/>
    <w:rsid w:val="00F7777B"/>
    <w:rsid w:val="00F936B1"/>
    <w:rsid w:val="00FB0EEB"/>
    <w:rsid w:val="00FC138A"/>
    <w:rsid w:val="00FC62FD"/>
    <w:rsid w:val="00FD7D73"/>
    <w:rsid w:val="00FE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6CDFA"/>
  <w15:chartTrackingRefBased/>
  <w15:docId w15:val="{C4543AFF-BA1D-4B03-9711-762EDF0F9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0220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FD7D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4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854D9"/>
  </w:style>
  <w:style w:type="paragraph" w:styleId="Fuzeile">
    <w:name w:val="footer"/>
    <w:basedOn w:val="Standard"/>
    <w:link w:val="FuzeileZchn"/>
    <w:uiPriority w:val="99"/>
    <w:unhideWhenUsed/>
    <w:rsid w:val="00485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854D9"/>
  </w:style>
  <w:style w:type="paragraph" w:styleId="Listenabsatz">
    <w:name w:val="List Paragraph"/>
    <w:basedOn w:val="Standard"/>
    <w:link w:val="ListenabsatzZchn"/>
    <w:uiPriority w:val="34"/>
    <w:qFormat/>
    <w:rsid w:val="0042710E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2710E"/>
    <w:rPr>
      <w:color w:val="808080"/>
    </w:rPr>
  </w:style>
  <w:style w:type="table" w:styleId="Tabellenraster">
    <w:name w:val="Table Grid"/>
    <w:basedOn w:val="NormaleTabelle"/>
    <w:uiPriority w:val="39"/>
    <w:rsid w:val="003962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A52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A52A3"/>
    <w:rPr>
      <w:rFonts w:ascii="Segoe UI" w:hAnsi="Segoe UI" w:cs="Segoe UI"/>
      <w:sz w:val="18"/>
      <w:szCs w:val="18"/>
    </w:rPr>
  </w:style>
  <w:style w:type="paragraph" w:customStyle="1" w:styleId="TabellenText">
    <w:name w:val="Tabellen Text"/>
    <w:basedOn w:val="Standard"/>
    <w:rsid w:val="00C067E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0"/>
      <w:szCs w:val="18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AF481F"/>
  </w:style>
  <w:style w:type="paragraph" w:customStyle="1" w:styleId="fett11">
    <w:name w:val="fett11"/>
    <w:basedOn w:val="Standard"/>
    <w:rsid w:val="0045153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7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henkelpm.sharepoint.com/sites/hpmTeam/Office%20Vorlagen/Vergabe/VgV_OV_Vorlage_Angebotsschreiben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BB81DBF49462092E7AED135A85E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28F0C3-1A39-4965-AD5D-A0F1429BD079}"/>
      </w:docPartPr>
      <w:docPartBody>
        <w:p w:rsidR="003E7F90" w:rsidRDefault="003E7F90">
          <w:pPr>
            <w:pStyle w:val="9F8BB81DBF49462092E7AED135A85E46"/>
          </w:pPr>
          <w:r w:rsidRPr="00F711F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rlow">
    <w:panose1 w:val="00000500000000000000"/>
    <w:charset w:val="00"/>
    <w:family w:val="auto"/>
    <w:pitch w:val="variable"/>
    <w:sig w:usb0="20000007" w:usb1="00000000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F90"/>
    <w:rsid w:val="00055B61"/>
    <w:rsid w:val="00137FB2"/>
    <w:rsid w:val="00144598"/>
    <w:rsid w:val="001C5B31"/>
    <w:rsid w:val="0021752B"/>
    <w:rsid w:val="002A05B3"/>
    <w:rsid w:val="003E7F90"/>
    <w:rsid w:val="00641915"/>
    <w:rsid w:val="00745FD7"/>
    <w:rsid w:val="00A44A30"/>
    <w:rsid w:val="00AB5B30"/>
    <w:rsid w:val="00B20C15"/>
    <w:rsid w:val="00B51046"/>
    <w:rsid w:val="00B965FD"/>
    <w:rsid w:val="00C968A0"/>
    <w:rsid w:val="00E043E5"/>
    <w:rsid w:val="00E74B9A"/>
    <w:rsid w:val="00EF21ED"/>
    <w:rsid w:val="00F76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7F90"/>
    <w:rPr>
      <w:color w:val="808080"/>
    </w:rPr>
  </w:style>
  <w:style w:type="paragraph" w:customStyle="1" w:styleId="9F8BB81DBF49462092E7AED135A85E46">
    <w:name w:val="9F8BB81DBF49462092E7AED135A85E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ikedBy xmlns="http://schemas.microsoft.com/sharepoint/v3">
      <UserInfo>
        <DisplayName/>
        <AccountId xsi:nil="true"/>
        <AccountType/>
      </UserInfo>
    </LikedBy>
    <LikesCount xmlns="http://schemas.microsoft.com/sharepoint/v3">1</LikesCount>
    <Bemerkungen xmlns="0124e971-5134-44b3-9d94-7705cfe44774" xsi:nil="true"/>
    <PrioAnsprechpartner xmlns="0124e971-5134-44b3-9d94-7705cfe44774">
      <UserInfo>
        <DisplayName>HPM - Anja Groll</DisplayName>
        <AccountId>83</AccountId>
        <AccountType/>
      </UserInfo>
    </PrioAnsprechpartner>
    <Ratings xmlns="http://schemas.microsoft.com/sharepoint/v3" xsi:nil="true"/>
    <Status xmlns="0124e971-5134-44b3-9d94-7705cfe44774">Review</Status>
    <Priorit_x00e4_t xmlns="0124e971-5134-44b3-9d94-7705cfe44774">keine, ab 01.09.</Priorit_x00e4_t>
    <RatingCount xmlns="http://schemas.microsoft.com/sharepoint/v3" xsi:nil="true"/>
    <Bearbeiter xmlns="0124e971-5134-44b3-9d94-7705cfe44774">
      <UserInfo>
        <DisplayName>HPM - Jan Holubek</DisplayName>
        <AccountId>17</AccountId>
        <AccountType/>
      </UserInfo>
    </Bearbeiter>
    <AverageRating xmlns="http://schemas.microsoft.com/sharepoint/v3" xsi:nil="true"/>
    <Bereich xmlns="0124e971-5134-44b3-9d94-7705cfe44774">Vergabe</Bereich>
    <RatedBy xmlns="http://schemas.microsoft.com/sharepoint/v3">
      <UserInfo>
        <DisplayName/>
        <AccountId xsi:nil="true"/>
        <AccountType/>
      </UserInfo>
    </RatedBy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F92C455296B44297FCC822313C60B5" ma:contentTypeVersion="18" ma:contentTypeDescription="Ein neues Dokument erstellen." ma:contentTypeScope="" ma:versionID="fc35dce2acf12a8e04364b1d680b83b1">
  <xsd:schema xmlns:xsd="http://www.w3.org/2001/XMLSchema" xmlns:xs="http://www.w3.org/2001/XMLSchema" xmlns:p="http://schemas.microsoft.com/office/2006/metadata/properties" xmlns:ns1="http://schemas.microsoft.com/sharepoint/v3" xmlns:ns2="0124e971-5134-44b3-9d94-7705cfe44774" targetNamespace="http://schemas.microsoft.com/office/2006/metadata/properties" ma:root="true" ma:fieldsID="81cd7cbc7cb4fbc9d8c748def3742e85" ns1:_="" ns2:_="">
    <xsd:import namespace="http://schemas.microsoft.com/sharepoint/v3"/>
    <xsd:import namespace="0124e971-5134-44b3-9d94-7705cfe44774"/>
    <xsd:element name="properties">
      <xsd:complexType>
        <xsd:sequence>
          <xsd:element name="documentManagement">
            <xsd:complexType>
              <xsd:all>
                <xsd:element ref="ns2:Bereich" minOccurs="0"/>
                <xsd:element ref="ns2:Status" minOccurs="0"/>
                <xsd:element ref="ns2:Bearbeiter" minOccurs="0"/>
                <xsd:element ref="ns2:Priorit_x00e4_t" minOccurs="0"/>
                <xsd:element ref="ns2:PrioAnsprechpartner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Bemerkung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9" nillable="true" ma:displayName="Bewertung (0 - 5)" ma:decimals="2" ma:description="Mittelwert aller Bewertungen, die abgegeben wurden." ma:hidden="true" ma:internalName="AverageRating" ma:readOnly="false">
      <xsd:simpleType>
        <xsd:restriction base="dms:Number"/>
      </xsd:simpleType>
    </xsd:element>
    <xsd:element name="RatingCount" ma:index="10" nillable="true" ma:displayName="Anzahl Bewertungen" ma:decimals="0" ma:description="Anzahl abgegebener Bewertungen" ma:hidden="true" ma:internalName="RatingCount" ma:readOnly="false">
      <xsd:simpleType>
        <xsd:restriction base="dms:Number"/>
      </xsd:simpleType>
    </xsd:element>
    <xsd:element name="RatedBy" ma:index="11" nillable="true" ma:displayName="Bewertet von" ma:description="Benutzer haben das Element bewertet." ma:hidden="true" ma:list="UserInfo" ma:internalName="Rat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12" nillable="true" ma:displayName="Benutzerbewertungen" ma:description="Bewertungen für das Element" ma:hidden="true" ma:internalName="Ratings" ma:readOnly="false">
      <xsd:simpleType>
        <xsd:restriction base="dms:Note"/>
      </xsd:simpleType>
    </xsd:element>
    <xsd:element name="LikesCount" ma:index="13" nillable="true" ma:displayName="Benötige ich" ma:hidden="true" ma:internalName="LikesCount" ma:readOnly="false">
      <xsd:simpleType>
        <xsd:restriction base="dms:Unknown"/>
      </xsd:simpleType>
    </xsd:element>
    <xsd:element name="LikedBy" ma:index="14" nillable="true" ma:displayName="Gefällt" ma:hidden="true" ma:list="UserInfo" ma:internalName="LikedBy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4e971-5134-44b3-9d94-7705cfe44774" elementFormDefault="qualified">
    <xsd:import namespace="http://schemas.microsoft.com/office/2006/documentManagement/types"/>
    <xsd:import namespace="http://schemas.microsoft.com/office/infopath/2007/PartnerControls"/>
    <xsd:element name="Bereich" ma:index="1" nillable="true" ma:displayName="Bereich" ma:format="Dropdown" ma:internalName="Bereich">
      <xsd:simpleType>
        <xsd:restriction base="dms:Choice">
          <xsd:enumeration value="Allgemein"/>
          <xsd:enumeration value="PS/BM"/>
          <xsd:enumeration value="Vergabe"/>
          <xsd:enumeration value="GÜ Vergabe"/>
          <xsd:enumeration value="Zertifizierung"/>
        </xsd:restriction>
      </xsd:simpleType>
    </xsd:element>
    <xsd:element name="Status" ma:index="2" nillable="true" ma:displayName="Status" ma:default="Ausstehend" ma:format="Dropdown" ma:internalName="Status">
      <xsd:simpleType>
        <xsd:restriction base="dms:Choice">
          <xsd:enumeration value="Ausstehend"/>
          <xsd:enumeration value="In Arbeit"/>
          <xsd:enumeration value="Review"/>
          <xsd:enumeration value="Fertig"/>
          <xsd:enumeration value="wird nicht angepasst"/>
        </xsd:restriction>
      </xsd:simpleType>
    </xsd:element>
    <xsd:element name="Bearbeiter" ma:index="3" nillable="true" ma:displayName="Bearbeiter" ma:format="Dropdown" ma:list="UserInfo" ma:SharePointGroup="0" ma:internalName="Bearbeit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iorit_x00e4_t" ma:index="4" nillable="true" ma:displayName="Priorität" ma:default="keine, ab 01.09." ma:format="Dropdown" ma:internalName="Priorit_x00e4_t">
      <xsd:simpleType>
        <xsd:restriction base="dms:Choice">
          <xsd:enumeration value="ASAP"/>
          <xsd:enumeration value="KW33"/>
          <xsd:enumeration value="KW34"/>
          <xsd:enumeration value="KW35"/>
          <xsd:enumeration value="keine, ab 01.09."/>
        </xsd:restriction>
      </xsd:simpleType>
    </xsd:element>
    <xsd:element name="PrioAnsprechpartner" ma:index="5" nillable="true" ma:displayName="Prio Ansprechpartner" ma:format="Dropdown" ma:list="UserInfo" ma:SharePointGroup="0" ma:internalName="PrioAnsprechpartn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Bemerkungen" ma:index="23" nillable="true" ma:displayName="Bemerkungen" ma:format="Dropdown" ma:internalName="Bemerkunge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248A82-5949-45AB-92BB-EDF866B7AFB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124e971-5134-44b3-9d94-7705cfe44774"/>
  </ds:schemaRefs>
</ds:datastoreItem>
</file>

<file path=customXml/itemProps2.xml><?xml version="1.0" encoding="utf-8"?>
<ds:datastoreItem xmlns:ds="http://schemas.openxmlformats.org/officeDocument/2006/customXml" ds:itemID="{B3CA5207-7114-49D2-AAA7-B7AB739D63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B88828-9C75-40FD-A7F3-37B218BDA3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124e971-5134-44b3-9d94-7705cfe447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11A857-BE51-43B8-8536-A6963CC529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VgV_OV_Vorlage_Angebotsschreiben</Template>
  <TotalTime>0</TotalTime>
  <Pages>3</Pages>
  <Words>445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HPM - Anja Groll</dc:creator>
  <cp:keywords/>
  <dc:description/>
  <cp:lastModifiedBy>HPM - Deborah Kämpf</cp:lastModifiedBy>
  <cp:revision>14</cp:revision>
  <cp:lastPrinted>2018-05-25T12:57:00Z</cp:lastPrinted>
  <dcterms:created xsi:type="dcterms:W3CDTF">2024-10-22T11:33:00Z</dcterms:created>
  <dcterms:modified xsi:type="dcterms:W3CDTF">2026-08-24T09:36:00Z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0x01010015F92C455296B44297FCC822313C60B5</vt:lpwstr>
  </property>
  <property fmtid="{D5CDD505-2E9C-101B-9397-08002B2CF9AE}" pid="3" name="_dlc_DocIdItemGuid">
    <vt:lpwstr>7e775a6b-c73f-4c52-86a6-96e6f7408ef5</vt:lpwstr>
  </property>
</Properties>
</file>