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3A77" w14:textId="77777777" w:rsidR="00564329" w:rsidRPr="00564329" w:rsidRDefault="00564329" w:rsidP="00564329">
      <w:pPr>
        <w:rPr>
          <w:rFonts w:eastAsia="Times New Roman" w:cs="Arial"/>
        </w:rPr>
      </w:pPr>
    </w:p>
    <w:p w14:paraId="0563C0D9" w14:textId="77777777" w:rsidR="00564329" w:rsidRPr="00564329" w:rsidRDefault="00564329" w:rsidP="00564329">
      <w:pPr>
        <w:rPr>
          <w:rFonts w:eastAsia="Times New Roman" w:cs="Arial"/>
        </w:rPr>
      </w:pPr>
    </w:p>
    <w:p w14:paraId="5EEA0199" w14:textId="77777777" w:rsidR="00564329" w:rsidRPr="00564329" w:rsidRDefault="00564329" w:rsidP="00564329">
      <w:pPr>
        <w:rPr>
          <w:rFonts w:eastAsia="Times New Roman" w:cs="Arial"/>
        </w:rPr>
      </w:pPr>
    </w:p>
    <w:p w14:paraId="524C3055" w14:textId="77777777" w:rsidR="00564329" w:rsidRPr="00564329" w:rsidRDefault="00564329" w:rsidP="00564329">
      <w:pPr>
        <w:rPr>
          <w:rFonts w:eastAsia="Times New Roman" w:cs="Arial"/>
        </w:rPr>
      </w:pPr>
    </w:p>
    <w:p w14:paraId="4FE72058" w14:textId="77777777" w:rsidR="00564329" w:rsidRPr="00564329" w:rsidRDefault="00564329" w:rsidP="00564329">
      <w:pPr>
        <w:rPr>
          <w:rFonts w:eastAsia="Times New Roman" w:cs="Arial"/>
        </w:rPr>
      </w:pPr>
    </w:p>
    <w:p w14:paraId="70D0A649" w14:textId="77777777" w:rsidR="00564329" w:rsidRPr="00564329" w:rsidRDefault="00564329" w:rsidP="00564329">
      <w:pPr>
        <w:rPr>
          <w:rFonts w:eastAsia="Times New Roman" w:cs="Arial"/>
        </w:rPr>
      </w:pPr>
    </w:p>
    <w:p w14:paraId="748B429D" w14:textId="77777777" w:rsidR="00564329" w:rsidRDefault="00564329" w:rsidP="00564329">
      <w:pPr>
        <w:rPr>
          <w:rFonts w:eastAsia="Times New Roman" w:cs="Arial"/>
        </w:rPr>
      </w:pPr>
    </w:p>
    <w:p w14:paraId="1D876AFC" w14:textId="77777777" w:rsidR="00AE4ED8" w:rsidRDefault="00AE4ED8" w:rsidP="00564329">
      <w:pPr>
        <w:rPr>
          <w:rFonts w:eastAsia="Times New Roman" w:cs="Arial"/>
        </w:rPr>
      </w:pPr>
    </w:p>
    <w:p w14:paraId="6F201964" w14:textId="77777777" w:rsidR="00AE4ED8" w:rsidRDefault="00AE4ED8" w:rsidP="00564329">
      <w:pPr>
        <w:rPr>
          <w:rFonts w:eastAsia="Times New Roman" w:cs="Arial"/>
        </w:rPr>
      </w:pPr>
    </w:p>
    <w:p w14:paraId="3D7AF4FC" w14:textId="77777777" w:rsidR="00AE4ED8" w:rsidRPr="00564329" w:rsidRDefault="00AE4ED8" w:rsidP="00564329">
      <w:pPr>
        <w:rPr>
          <w:rFonts w:eastAsia="Times New Roman" w:cs="Arial"/>
        </w:rPr>
      </w:pPr>
    </w:p>
    <w:p w14:paraId="31153181" w14:textId="77777777" w:rsidR="00564329" w:rsidRPr="00564329" w:rsidRDefault="00564329" w:rsidP="00564329">
      <w:pPr>
        <w:rPr>
          <w:rFonts w:eastAsia="Times New Roman" w:cs="Arial"/>
        </w:rPr>
      </w:pPr>
    </w:p>
    <w:p w14:paraId="1518E00F" w14:textId="77777777" w:rsidR="00564329" w:rsidRPr="00564329" w:rsidRDefault="00564329" w:rsidP="00564329">
      <w:pPr>
        <w:rPr>
          <w:rFonts w:eastAsia="Times New Roman" w:cs="Arial"/>
        </w:rPr>
      </w:pPr>
    </w:p>
    <w:p w14:paraId="765849C8" w14:textId="77777777" w:rsidR="00564329" w:rsidRPr="00564329" w:rsidRDefault="00564329" w:rsidP="00564329">
      <w:pPr>
        <w:rPr>
          <w:rFonts w:eastAsia="Times New Roman" w:cs="Arial"/>
        </w:rPr>
      </w:pPr>
    </w:p>
    <w:p w14:paraId="34136F8C" w14:textId="77777777" w:rsidR="00564329" w:rsidRPr="00564329" w:rsidRDefault="00564329" w:rsidP="00564329">
      <w:pPr>
        <w:rPr>
          <w:rFonts w:eastAsia="Times New Roman" w:cs="Arial"/>
        </w:rPr>
      </w:pPr>
    </w:p>
    <w:p w14:paraId="68AB2B4B" w14:textId="77777777" w:rsidR="00564329" w:rsidRPr="00564329" w:rsidRDefault="00564329" w:rsidP="00564329">
      <w:pPr>
        <w:rPr>
          <w:rFonts w:eastAsia="Times New Roman" w:cs="Arial"/>
        </w:rPr>
      </w:pPr>
    </w:p>
    <w:p w14:paraId="09A8C97F" w14:textId="77777777" w:rsidR="00564329" w:rsidRPr="00564329" w:rsidRDefault="00564329" w:rsidP="00564329">
      <w:pPr>
        <w:rPr>
          <w:rFonts w:eastAsia="Times New Roman" w:cs="Arial"/>
        </w:rPr>
      </w:pPr>
    </w:p>
    <w:p w14:paraId="2B46BA2C" w14:textId="77777777" w:rsidR="00564329" w:rsidRPr="00564329" w:rsidRDefault="00564329" w:rsidP="00564329">
      <w:pPr>
        <w:rPr>
          <w:rFonts w:eastAsia="Times New Roman" w:cs="Arial"/>
        </w:rPr>
      </w:pPr>
    </w:p>
    <w:p w14:paraId="5360E3D4" w14:textId="77777777" w:rsidR="00564329" w:rsidRPr="00564329" w:rsidRDefault="00564329" w:rsidP="00564329">
      <w:pPr>
        <w:rPr>
          <w:rFonts w:eastAsia="Times New Roman" w:cs="Arial"/>
        </w:rPr>
      </w:pPr>
    </w:p>
    <w:p w14:paraId="47111E8C" w14:textId="77777777" w:rsidR="00564329" w:rsidRPr="00564329" w:rsidRDefault="00564329" w:rsidP="00564329">
      <w:pPr>
        <w:rPr>
          <w:rFonts w:eastAsia="Times New Roman" w:cs="Arial"/>
        </w:rPr>
      </w:pPr>
    </w:p>
    <w:p w14:paraId="76CDB53A" w14:textId="77777777" w:rsidR="00564329" w:rsidRDefault="00564329" w:rsidP="00564329">
      <w:pPr>
        <w:rPr>
          <w:rFonts w:eastAsia="Times New Roman" w:cs="Arial"/>
        </w:rPr>
      </w:pPr>
    </w:p>
    <w:p w14:paraId="4CAE6024" w14:textId="77777777" w:rsidR="006350B1" w:rsidRDefault="006350B1" w:rsidP="00564329">
      <w:pPr>
        <w:rPr>
          <w:rFonts w:eastAsia="Times New Roman" w:cs="Arial"/>
        </w:rPr>
      </w:pPr>
    </w:p>
    <w:p w14:paraId="58AB1879" w14:textId="77777777" w:rsidR="006350B1" w:rsidRDefault="006350B1" w:rsidP="00564329">
      <w:pPr>
        <w:rPr>
          <w:rFonts w:eastAsia="Times New Roman" w:cs="Arial"/>
        </w:rPr>
      </w:pPr>
    </w:p>
    <w:p w14:paraId="2E4945F4" w14:textId="586539AD" w:rsidR="00B04BC3" w:rsidRDefault="006126A5" w:rsidP="00601894">
      <w:pPr>
        <w:tabs>
          <w:tab w:val="left" w:pos="8808"/>
        </w:tabs>
        <w:rPr>
          <w:rFonts w:eastAsia="Times New Roman"/>
          <w:b/>
          <w:szCs w:val="20"/>
        </w:rPr>
      </w:pPr>
      <w:r w:rsidRPr="00C757D2">
        <w:rPr>
          <w:rFonts w:eastAsia="Times New Roman" w:cs="Arial"/>
          <w:noProof/>
          <w:lang w:eastAsia="de-DE"/>
        </w:rPr>
        <mc:AlternateContent>
          <mc:Choice Requires="wps">
            <w:drawing>
              <wp:anchor distT="0" distB="0" distL="114300" distR="114300" simplePos="0" relativeHeight="251656704" behindDoc="0" locked="1" layoutInCell="1" allowOverlap="1" wp14:anchorId="1C6DF7AA" wp14:editId="33071290">
                <wp:simplePos x="0" y="0"/>
                <wp:positionH relativeFrom="column">
                  <wp:posOffset>-554990</wp:posOffset>
                </wp:positionH>
                <wp:positionV relativeFrom="page">
                  <wp:posOffset>3600450</wp:posOffset>
                </wp:positionV>
                <wp:extent cx="288290" cy="2520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74481421" w14:textId="77777777" w:rsidR="00B54BD1" w:rsidRDefault="00B54BD1" w:rsidP="00564329">
                            <w:r>
                              <w:t>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DF7AA" id="_x0000_t202" coordsize="21600,21600" o:spt="202" path="m,l,21600r21600,l21600,xe">
                <v:stroke joinstyle="miter"/>
                <v:path gradientshapeok="t" o:connecttype="rect"/>
              </v:shapetype>
              <v:shape id="Text Box 2" o:spid="_x0000_s1026" type="#_x0000_t202" style="position:absolute;margin-left:-43.7pt;margin-top:283.5pt;width:22.7pt;height:1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" filled="f" stroked="f" strokecolor="white" strokeweight="0">
                <v:textbox>
                  <w:txbxContent>
                    <w:p w14:paraId="74481421" w14:textId="77777777" w:rsidR="00B54BD1" w:rsidRDefault="00B54BD1" w:rsidP="00564329">
                      <w:r>
                        <w:t>_</w:t>
                      </w:r>
                    </w:p>
                  </w:txbxContent>
                </v:textbox>
                <w10:wrap anchory="page"/>
                <w10:anchorlock/>
              </v:shape>
            </w:pict>
          </mc:Fallback>
        </mc:AlternateContent>
      </w:r>
      <w:r w:rsidRPr="00C757D2">
        <w:rPr>
          <w:rFonts w:eastAsia="Times New Roman" w:cs="Arial"/>
          <w:noProof/>
          <w:lang w:eastAsia="de-DE"/>
        </w:rPr>
        <mc:AlternateContent>
          <mc:Choice Requires="wps">
            <w:drawing>
              <wp:anchor distT="0" distB="0" distL="114300" distR="114300" simplePos="0" relativeHeight="251657728" behindDoc="0" locked="1" layoutInCell="0" allowOverlap="1" wp14:anchorId="41C30109" wp14:editId="2836424F">
                <wp:simplePos x="0" y="0"/>
                <wp:positionH relativeFrom="column">
                  <wp:posOffset>4445</wp:posOffset>
                </wp:positionH>
                <wp:positionV relativeFrom="page">
                  <wp:posOffset>1668145</wp:posOffset>
                </wp:positionV>
                <wp:extent cx="3060065" cy="1619885"/>
                <wp:effectExtent l="0" t="0" r="6985" b="184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161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4D266780" w14:textId="77777777" w:rsidR="00207363" w:rsidRPr="00A007DA" w:rsidRDefault="00207363" w:rsidP="00207363">
                            <w:pPr>
                              <w:rPr>
                                <w:sz w:val="14"/>
                                <w:szCs w:val="14"/>
                              </w:rPr>
                            </w:pPr>
                            <w:r w:rsidRPr="00A007DA">
                              <w:rPr>
                                <w:sz w:val="14"/>
                                <w:szCs w:val="14"/>
                              </w:rPr>
                              <w:t>AOK Hessen</w:t>
                            </w:r>
                            <w:r>
                              <w:rPr>
                                <w:sz w:val="14"/>
                                <w:szCs w:val="14"/>
                              </w:rPr>
                              <w:t xml:space="preserve"> </w:t>
                            </w:r>
                            <w:r>
                              <w:rPr>
                                <w:rFonts w:cs="Arial"/>
                                <w:sz w:val="14"/>
                                <w:szCs w:val="14"/>
                              </w:rPr>
                              <w:t>∙</w:t>
                            </w:r>
                            <w:r>
                              <w:rPr>
                                <w:sz w:val="14"/>
                                <w:szCs w:val="14"/>
                              </w:rPr>
                              <w:t xml:space="preserve"> </w:t>
                            </w:r>
                            <w:r w:rsidRPr="00A007DA">
                              <w:rPr>
                                <w:sz w:val="14"/>
                                <w:szCs w:val="14"/>
                              </w:rPr>
                              <w:t>64520 Groß-Gerau</w:t>
                            </w:r>
                          </w:p>
                          <w:p w14:paraId="73DCC171" w14:textId="77777777" w:rsidR="00B54BD1" w:rsidRDefault="00B54BD1" w:rsidP="00564329">
                            <w:pPr>
                              <w:ind w:right="216"/>
                            </w:pPr>
                          </w:p>
                          <w:p w14:paraId="76F60C66" w14:textId="0CD36498" w:rsidR="00B54BD1" w:rsidRPr="00E4676D" w:rsidRDefault="00CE5B9E" w:rsidP="00564329">
                            <w:pPr>
                              <w:ind w:right="216"/>
                            </w:pPr>
                            <w:r>
                              <w:t>An alle Interessentinnen/Interessenten der im Betreff genannten Ausschreibung</w:t>
                            </w:r>
                          </w:p>
                          <w:p w14:paraId="200CB6A4" w14:textId="77777777" w:rsidR="00B54BD1" w:rsidRPr="00E4676D" w:rsidRDefault="00B54BD1" w:rsidP="00564329">
                            <w:pPr>
                              <w:ind w:right="216"/>
                            </w:pPr>
                          </w:p>
                          <w:p w14:paraId="22C78520" w14:textId="77777777" w:rsidR="00B54BD1" w:rsidRPr="00E4676D" w:rsidRDefault="00B54BD1" w:rsidP="00564329">
                            <w:pPr>
                              <w:ind w:right="216"/>
                            </w:pPr>
                            <w:r w:rsidRPr="00E4676D">
                              <w:t xml:space="preserve"> </w:t>
                            </w:r>
                          </w:p>
                          <w:p w14:paraId="5B4AE468" w14:textId="77777777" w:rsidR="00B54BD1" w:rsidRPr="00E4676D" w:rsidRDefault="00B54BD1" w:rsidP="00564329">
                            <w:pPr>
                              <w:ind w:right="216"/>
                            </w:pPr>
                          </w:p>
                          <w:p w14:paraId="63294411" w14:textId="77777777" w:rsidR="00B54BD1" w:rsidRPr="00E4676D" w:rsidRDefault="00B54BD1" w:rsidP="00564329">
                            <w:pPr>
                              <w:ind w:right="216"/>
                            </w:pPr>
                          </w:p>
                          <w:p w14:paraId="41253BA8" w14:textId="77777777" w:rsidR="00B54BD1" w:rsidRPr="00E4676D" w:rsidRDefault="00B54BD1" w:rsidP="00564329">
                            <w:pPr>
                              <w:tabs>
                                <w:tab w:val="left" w:pos="142"/>
                              </w:tabs>
                              <w:ind w:right="216"/>
                            </w:pPr>
                          </w:p>
                          <w:p w14:paraId="4C6E830F" w14:textId="77777777" w:rsidR="00B54BD1" w:rsidRPr="00E4676D" w:rsidRDefault="00B54BD1" w:rsidP="00564329">
                            <w:pPr>
                              <w:ind w:right="216"/>
                            </w:pPr>
                          </w:p>
                          <w:p w14:paraId="46A6A6EC" w14:textId="77777777" w:rsidR="00B54BD1" w:rsidRPr="00E4676D" w:rsidRDefault="00B54BD1" w:rsidP="00564329">
                            <w:pPr>
                              <w:ind w:right="21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30109" id="Text Box 3" o:spid="_x0000_s1027" type="#_x0000_t202" style="position:absolute;margin-left:.35pt;margin-top:131.35pt;width:240.95pt;height:127.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" o:allowincell="f" filled="f" stroked="f" strokecolor="white" strokeweight="0">
                <v:textbox inset="0,0,0,0">
                  <w:txbxContent>
                    <w:p w14:paraId="4D266780" w14:textId="77777777" w:rsidR="00207363" w:rsidRPr="00A007DA" w:rsidRDefault="00207363" w:rsidP="00207363">
                      <w:pPr>
                        <w:rPr>
                          <w:sz w:val="14"/>
                          <w:szCs w:val="14"/>
                        </w:rPr>
                      </w:pPr>
                      <w:r w:rsidRPr="00A007DA">
                        <w:rPr>
                          <w:sz w:val="14"/>
                          <w:szCs w:val="14"/>
                        </w:rPr>
                        <w:t>AOK Hessen</w:t>
                      </w:r>
                      <w:r>
                        <w:rPr>
                          <w:sz w:val="14"/>
                          <w:szCs w:val="14"/>
                        </w:rPr>
                        <w:t xml:space="preserve"> </w:t>
                      </w:r>
                      <w:r>
                        <w:rPr>
                          <w:rFonts w:cs="Arial"/>
                          <w:sz w:val="14"/>
                          <w:szCs w:val="14"/>
                        </w:rPr>
                        <w:t>∙</w:t>
                      </w:r>
                      <w:r>
                        <w:rPr>
                          <w:sz w:val="14"/>
                          <w:szCs w:val="14"/>
                        </w:rPr>
                        <w:t xml:space="preserve"> </w:t>
                      </w:r>
                      <w:r w:rsidRPr="00A007DA">
                        <w:rPr>
                          <w:sz w:val="14"/>
                          <w:szCs w:val="14"/>
                        </w:rPr>
                        <w:t>64520 Groß-Gerau</w:t>
                      </w:r>
                    </w:p>
                    <w:p w14:paraId="73DCC171" w14:textId="77777777" w:rsidR="00B54BD1" w:rsidRDefault="00B54BD1" w:rsidP="00564329">
                      <w:pPr>
                        <w:ind w:right="216"/>
                      </w:pPr>
                    </w:p>
                    <w:p w14:paraId="76F60C66" w14:textId="0CD36498" w:rsidR="00B54BD1" w:rsidRPr="00E4676D" w:rsidRDefault="00CE5B9E" w:rsidP="00564329">
                      <w:pPr>
                        <w:ind w:right="216"/>
                      </w:pPr>
                      <w:r>
                        <w:t>An alle Interessentinnen/Interessenten der im Betreff genannten Ausschreibung</w:t>
                      </w:r>
                    </w:p>
                    <w:p w14:paraId="200CB6A4" w14:textId="77777777" w:rsidR="00B54BD1" w:rsidRPr="00E4676D" w:rsidRDefault="00B54BD1" w:rsidP="00564329">
                      <w:pPr>
                        <w:ind w:right="216"/>
                      </w:pPr>
                    </w:p>
                    <w:p w14:paraId="22C78520" w14:textId="77777777" w:rsidR="00B54BD1" w:rsidRPr="00E4676D" w:rsidRDefault="00B54BD1" w:rsidP="00564329">
                      <w:pPr>
                        <w:ind w:right="216"/>
                      </w:pPr>
                      <w:r w:rsidRPr="00E4676D">
                        <w:t xml:space="preserve"> </w:t>
                      </w:r>
                    </w:p>
                    <w:p w14:paraId="5B4AE468" w14:textId="77777777" w:rsidR="00B54BD1" w:rsidRPr="00E4676D" w:rsidRDefault="00B54BD1" w:rsidP="00564329">
                      <w:pPr>
                        <w:ind w:right="216"/>
                      </w:pPr>
                    </w:p>
                    <w:p w14:paraId="63294411" w14:textId="77777777" w:rsidR="00B54BD1" w:rsidRPr="00E4676D" w:rsidRDefault="00B54BD1" w:rsidP="00564329">
                      <w:pPr>
                        <w:ind w:right="216"/>
                      </w:pPr>
                    </w:p>
                    <w:p w14:paraId="41253BA8" w14:textId="77777777" w:rsidR="00B54BD1" w:rsidRPr="00E4676D" w:rsidRDefault="00B54BD1" w:rsidP="00564329">
                      <w:pPr>
                        <w:tabs>
                          <w:tab w:val="left" w:pos="142"/>
                        </w:tabs>
                        <w:ind w:right="216"/>
                      </w:pPr>
                    </w:p>
                    <w:p w14:paraId="4C6E830F" w14:textId="77777777" w:rsidR="00B54BD1" w:rsidRPr="00E4676D" w:rsidRDefault="00B54BD1" w:rsidP="00564329">
                      <w:pPr>
                        <w:ind w:right="216"/>
                      </w:pPr>
                    </w:p>
                    <w:p w14:paraId="46A6A6EC" w14:textId="77777777" w:rsidR="00B54BD1" w:rsidRPr="00E4676D" w:rsidRDefault="00B54BD1" w:rsidP="00564329">
                      <w:pPr>
                        <w:ind w:right="216"/>
                      </w:pPr>
                    </w:p>
                  </w:txbxContent>
                </v:textbox>
                <w10:wrap anchory="page"/>
                <w10:anchorlock/>
              </v:shape>
            </w:pict>
          </mc:Fallback>
        </mc:AlternateContent>
      </w:r>
      <w:r w:rsidRPr="00C757D2">
        <w:rPr>
          <w:rFonts w:eastAsia="Times New Roman" w:cs="Arial"/>
          <w:noProof/>
          <w:lang w:eastAsia="de-DE"/>
        </w:rPr>
        <mc:AlternateContent>
          <mc:Choice Requires="wps">
            <w:drawing>
              <wp:anchor distT="0" distB="0" distL="114300" distR="114300" simplePos="0" relativeHeight="251658752" behindDoc="0" locked="1" layoutInCell="1" allowOverlap="1" wp14:anchorId="710B8CA9" wp14:editId="5842830E">
                <wp:simplePos x="0" y="0"/>
                <wp:positionH relativeFrom="column">
                  <wp:posOffset>3098165</wp:posOffset>
                </wp:positionH>
                <wp:positionV relativeFrom="page">
                  <wp:posOffset>1658620</wp:posOffset>
                </wp:positionV>
                <wp:extent cx="3346450" cy="2530475"/>
                <wp:effectExtent l="0" t="0" r="0" b="31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6450" cy="2530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FE4A4" w14:textId="77777777" w:rsidR="00B54BD1" w:rsidRPr="00717EB0" w:rsidRDefault="00B54BD1" w:rsidP="00564329">
                            <w:pPr>
                              <w:rPr>
                                <w:snapToGrid w:val="0"/>
                                <w:sz w:val="16"/>
                                <w:szCs w:val="16"/>
                              </w:rPr>
                            </w:pPr>
                            <w:r w:rsidRPr="00717EB0">
                              <w:rPr>
                                <w:b/>
                                <w:bCs/>
                                <w:snapToGrid w:val="0"/>
                                <w:color w:val="000000"/>
                                <w:sz w:val="16"/>
                                <w:szCs w:val="16"/>
                              </w:rPr>
                              <w:t>AOK - Die Gesundheitskasse in Hessen</w:t>
                            </w:r>
                          </w:p>
                          <w:p w14:paraId="19E353B4" w14:textId="3CB0998D" w:rsidR="00B54BD1" w:rsidRPr="00717EB0" w:rsidRDefault="00B54BD1" w:rsidP="00564329">
                            <w:pPr>
                              <w:rPr>
                                <w:snapToGrid w:val="0"/>
                                <w:color w:val="000000"/>
                                <w:sz w:val="16"/>
                                <w:szCs w:val="16"/>
                              </w:rPr>
                            </w:pPr>
                          </w:p>
                          <w:p w14:paraId="0AA82C46" w14:textId="0A996DB7" w:rsidR="00BA3360" w:rsidRPr="00717EB0" w:rsidRDefault="001C279D" w:rsidP="00BA3360">
                            <w:pPr>
                              <w:tabs>
                                <w:tab w:val="left" w:pos="1814"/>
                                <w:tab w:val="left" w:pos="2778"/>
                              </w:tabs>
                              <w:rPr>
                                <w:b/>
                                <w:bCs/>
                                <w:snapToGrid w:val="0"/>
                                <w:color w:val="000000"/>
                                <w:sz w:val="16"/>
                                <w:szCs w:val="16"/>
                              </w:rPr>
                            </w:pPr>
                            <w:r>
                              <w:rPr>
                                <w:b/>
                                <w:bCs/>
                                <w:snapToGrid w:val="0"/>
                                <w:color w:val="000000"/>
                                <w:sz w:val="16"/>
                                <w:szCs w:val="16"/>
                              </w:rPr>
                              <w:t>Stabsstelle Ausschreibung und Vergaberecht</w:t>
                            </w:r>
                          </w:p>
                          <w:p w14:paraId="67D25232" w14:textId="521FB63D" w:rsidR="00BA3360" w:rsidRDefault="00BA3360" w:rsidP="00564329">
                            <w:pPr>
                              <w:tabs>
                                <w:tab w:val="left" w:pos="1814"/>
                                <w:tab w:val="left" w:pos="2778"/>
                              </w:tabs>
                              <w:rPr>
                                <w:snapToGrid w:val="0"/>
                                <w:color w:val="000000"/>
                                <w:sz w:val="16"/>
                                <w:szCs w:val="16"/>
                              </w:rPr>
                            </w:pPr>
                          </w:p>
                          <w:p w14:paraId="1DB042DF" w14:textId="0414583D" w:rsidR="00B54BD1" w:rsidRDefault="007647EA" w:rsidP="00564329">
                            <w:pPr>
                              <w:tabs>
                                <w:tab w:val="left" w:pos="1814"/>
                                <w:tab w:val="left" w:pos="2778"/>
                              </w:tabs>
                              <w:rPr>
                                <w:snapToGrid w:val="0"/>
                                <w:color w:val="000000"/>
                                <w:sz w:val="16"/>
                                <w:szCs w:val="16"/>
                              </w:rPr>
                            </w:pPr>
                            <w:r>
                              <w:rPr>
                                <w:snapToGrid w:val="0"/>
                                <w:color w:val="000000"/>
                                <w:sz w:val="16"/>
                                <w:szCs w:val="16"/>
                              </w:rPr>
                              <w:t>Ansprechpartner/in:</w:t>
                            </w:r>
                            <w:r>
                              <w:rPr>
                                <w:snapToGrid w:val="0"/>
                                <w:color w:val="000000"/>
                                <w:sz w:val="16"/>
                                <w:szCs w:val="16"/>
                              </w:rPr>
                              <w:tab/>
                            </w:r>
                            <w:r w:rsidR="00086420">
                              <w:rPr>
                                <w:snapToGrid w:val="0"/>
                                <w:color w:val="000000"/>
                                <w:sz w:val="16"/>
                                <w:szCs w:val="16"/>
                              </w:rPr>
                              <w:t>Thorsten Müller</w:t>
                            </w:r>
                          </w:p>
                          <w:p w14:paraId="58D32D17" w14:textId="3875B322" w:rsidR="00CE5B9E" w:rsidRDefault="00CE5B9E" w:rsidP="00564329">
                            <w:pPr>
                              <w:tabs>
                                <w:tab w:val="left" w:pos="1814"/>
                                <w:tab w:val="left" w:pos="2778"/>
                              </w:tabs>
                              <w:rPr>
                                <w:snapToGrid w:val="0"/>
                                <w:color w:val="000000"/>
                                <w:sz w:val="16"/>
                                <w:szCs w:val="16"/>
                              </w:rPr>
                            </w:pPr>
                          </w:p>
                          <w:p w14:paraId="1665E8C9" w14:textId="5EA01ACB" w:rsidR="00CE5B9E" w:rsidRDefault="00CE5B9E" w:rsidP="00564329">
                            <w:pPr>
                              <w:tabs>
                                <w:tab w:val="left" w:pos="1814"/>
                                <w:tab w:val="left" w:pos="2778"/>
                              </w:tabs>
                              <w:rPr>
                                <w:snapToGrid w:val="0"/>
                                <w:color w:val="000000"/>
                                <w:sz w:val="16"/>
                                <w:szCs w:val="16"/>
                              </w:rPr>
                            </w:pPr>
                          </w:p>
                          <w:p w14:paraId="3F30CB4B" w14:textId="4DF3C527" w:rsidR="00CE5B9E" w:rsidRDefault="00CE5B9E" w:rsidP="00564329">
                            <w:pPr>
                              <w:tabs>
                                <w:tab w:val="left" w:pos="1814"/>
                                <w:tab w:val="left" w:pos="2778"/>
                              </w:tabs>
                              <w:rPr>
                                <w:snapToGrid w:val="0"/>
                                <w:color w:val="000000"/>
                                <w:sz w:val="16"/>
                                <w:szCs w:val="16"/>
                              </w:rPr>
                            </w:pPr>
                          </w:p>
                          <w:p w14:paraId="1BDF38E5" w14:textId="5D9666DB" w:rsidR="00CE5B9E" w:rsidRDefault="00CE5B9E" w:rsidP="00564329">
                            <w:pPr>
                              <w:tabs>
                                <w:tab w:val="left" w:pos="1814"/>
                                <w:tab w:val="left" w:pos="2778"/>
                              </w:tabs>
                              <w:rPr>
                                <w:snapToGrid w:val="0"/>
                                <w:color w:val="000000"/>
                                <w:sz w:val="16"/>
                                <w:szCs w:val="16"/>
                              </w:rPr>
                            </w:pPr>
                          </w:p>
                          <w:p w14:paraId="6DF4CC34" w14:textId="634ACF44" w:rsidR="00CE5B9E" w:rsidRDefault="00CE5B9E" w:rsidP="00564329">
                            <w:pPr>
                              <w:tabs>
                                <w:tab w:val="left" w:pos="1814"/>
                                <w:tab w:val="left" w:pos="2778"/>
                              </w:tabs>
                              <w:rPr>
                                <w:snapToGrid w:val="0"/>
                                <w:color w:val="000000"/>
                                <w:sz w:val="16"/>
                                <w:szCs w:val="16"/>
                              </w:rPr>
                            </w:pPr>
                          </w:p>
                          <w:p w14:paraId="47FE3E97" w14:textId="7FB40D5B" w:rsidR="00CE5B9E" w:rsidRDefault="00CE5B9E" w:rsidP="00564329">
                            <w:pPr>
                              <w:tabs>
                                <w:tab w:val="left" w:pos="1814"/>
                                <w:tab w:val="left" w:pos="2778"/>
                              </w:tabs>
                              <w:rPr>
                                <w:snapToGrid w:val="0"/>
                                <w:color w:val="000000"/>
                                <w:sz w:val="16"/>
                                <w:szCs w:val="16"/>
                              </w:rPr>
                            </w:pPr>
                          </w:p>
                          <w:p w14:paraId="3971487B" w14:textId="49F66A3A" w:rsidR="00CE5B9E" w:rsidRDefault="00CE5B9E" w:rsidP="00564329">
                            <w:pPr>
                              <w:tabs>
                                <w:tab w:val="left" w:pos="1814"/>
                                <w:tab w:val="left" w:pos="2778"/>
                              </w:tabs>
                              <w:rPr>
                                <w:snapToGrid w:val="0"/>
                                <w:color w:val="000000"/>
                                <w:sz w:val="16"/>
                                <w:szCs w:val="16"/>
                              </w:rPr>
                            </w:pPr>
                          </w:p>
                          <w:p w14:paraId="0D562138" w14:textId="3C451545" w:rsidR="00CE5B9E" w:rsidRDefault="00CE5B9E" w:rsidP="00564329">
                            <w:pPr>
                              <w:tabs>
                                <w:tab w:val="left" w:pos="1814"/>
                                <w:tab w:val="left" w:pos="2778"/>
                              </w:tabs>
                              <w:rPr>
                                <w:snapToGrid w:val="0"/>
                                <w:color w:val="000000"/>
                                <w:sz w:val="16"/>
                                <w:szCs w:val="16"/>
                              </w:rPr>
                            </w:pPr>
                          </w:p>
                          <w:p w14:paraId="414DCD2F" w14:textId="60C56B19" w:rsidR="00CE5B9E" w:rsidRDefault="00CE5B9E" w:rsidP="00564329">
                            <w:pPr>
                              <w:tabs>
                                <w:tab w:val="left" w:pos="1814"/>
                                <w:tab w:val="left" w:pos="2778"/>
                              </w:tabs>
                              <w:rPr>
                                <w:snapToGrid w:val="0"/>
                                <w:color w:val="000000"/>
                                <w:sz w:val="16"/>
                                <w:szCs w:val="16"/>
                              </w:rPr>
                            </w:pPr>
                          </w:p>
                          <w:p w14:paraId="10AA94EC" w14:textId="7B1FD85B" w:rsidR="00CE5B9E" w:rsidRDefault="00CE5B9E" w:rsidP="00564329">
                            <w:pPr>
                              <w:tabs>
                                <w:tab w:val="left" w:pos="1814"/>
                                <w:tab w:val="left" w:pos="2778"/>
                              </w:tabs>
                              <w:rPr>
                                <w:snapToGrid w:val="0"/>
                                <w:color w:val="000000"/>
                                <w:sz w:val="16"/>
                                <w:szCs w:val="16"/>
                              </w:rPr>
                            </w:pPr>
                          </w:p>
                          <w:p w14:paraId="0FBC04DC" w14:textId="3B1331AE" w:rsidR="00CE5B9E" w:rsidRDefault="00CE5B9E" w:rsidP="00564329">
                            <w:pPr>
                              <w:tabs>
                                <w:tab w:val="left" w:pos="1814"/>
                                <w:tab w:val="left" w:pos="2778"/>
                              </w:tabs>
                              <w:rPr>
                                <w:snapToGrid w:val="0"/>
                                <w:color w:val="000000"/>
                                <w:sz w:val="16"/>
                                <w:szCs w:val="16"/>
                              </w:rPr>
                            </w:pPr>
                          </w:p>
                          <w:p w14:paraId="6A65BE2B" w14:textId="5C3D6F48" w:rsidR="00CE5B9E" w:rsidRDefault="00CE5B9E" w:rsidP="00564329">
                            <w:pPr>
                              <w:tabs>
                                <w:tab w:val="left" w:pos="1814"/>
                                <w:tab w:val="left" w:pos="2778"/>
                              </w:tabs>
                              <w:rPr>
                                <w:snapToGrid w:val="0"/>
                                <w:color w:val="000000"/>
                                <w:sz w:val="16"/>
                                <w:szCs w:val="16"/>
                              </w:rPr>
                            </w:pPr>
                          </w:p>
                          <w:p w14:paraId="3BE2FA11" w14:textId="77777777" w:rsidR="00CE5B9E" w:rsidRPr="00717EB0" w:rsidRDefault="00CE5B9E" w:rsidP="00564329">
                            <w:pPr>
                              <w:tabs>
                                <w:tab w:val="left" w:pos="1814"/>
                                <w:tab w:val="left" w:pos="2778"/>
                              </w:tabs>
                              <w:rPr>
                                <w:snapToGrid w:val="0"/>
                                <w:color w:val="000000"/>
                                <w:sz w:val="16"/>
                                <w:szCs w:val="16"/>
                              </w:rPr>
                            </w:pPr>
                          </w:p>
                          <w:p w14:paraId="0E0215DE" w14:textId="46763E14" w:rsidR="00B54BD1" w:rsidRPr="00717EB0" w:rsidRDefault="00B54BD1" w:rsidP="00564329">
                            <w:pPr>
                              <w:tabs>
                                <w:tab w:val="left" w:pos="1814"/>
                                <w:tab w:val="left" w:pos="2778"/>
                              </w:tabs>
                              <w:rPr>
                                <w:sz w:val="16"/>
                                <w:szCs w:val="16"/>
                              </w:rPr>
                            </w:pPr>
                            <w:r w:rsidRPr="00717EB0">
                              <w:rPr>
                                <w:snapToGrid w:val="0"/>
                                <w:color w:val="000000"/>
                                <w:sz w:val="16"/>
                                <w:szCs w:val="16"/>
                              </w:rPr>
                              <w:t xml:space="preserve">Datum: </w:t>
                            </w:r>
                            <w:r w:rsidRPr="00717EB0">
                              <w:rPr>
                                <w:snapToGrid w:val="0"/>
                                <w:color w:val="000000"/>
                                <w:sz w:val="16"/>
                                <w:szCs w:val="16"/>
                              </w:rPr>
                              <w:tab/>
                            </w:r>
                            <w:r w:rsidR="00570E33" w:rsidRPr="00FC4ED0">
                              <w:rPr>
                                <w:snapToGrid w:val="0"/>
                                <w:color w:val="000000"/>
                                <w:sz w:val="16"/>
                                <w:szCs w:val="16"/>
                              </w:rPr>
                              <w:t>09</w:t>
                            </w:r>
                            <w:r w:rsidR="00F274E2" w:rsidRPr="00FC4ED0">
                              <w:rPr>
                                <w:snapToGrid w:val="0"/>
                                <w:color w:val="000000"/>
                                <w:sz w:val="16"/>
                                <w:szCs w:val="16"/>
                              </w:rPr>
                              <w:t>.</w:t>
                            </w:r>
                            <w:r w:rsidR="00570E33" w:rsidRPr="00FC4ED0">
                              <w:rPr>
                                <w:snapToGrid w:val="0"/>
                                <w:color w:val="000000"/>
                                <w:sz w:val="16"/>
                                <w:szCs w:val="16"/>
                              </w:rPr>
                              <w:t>07</w:t>
                            </w:r>
                            <w:r w:rsidR="00F274E2" w:rsidRPr="00FC4ED0">
                              <w:rPr>
                                <w:snapToGrid w:val="0"/>
                                <w:color w:val="000000"/>
                                <w:sz w:val="16"/>
                                <w:szCs w:val="16"/>
                              </w:rPr>
                              <w:t>.</w:t>
                            </w:r>
                            <w:r w:rsidR="00570E33" w:rsidRPr="00FC4ED0">
                              <w:rPr>
                                <w:snapToGrid w:val="0"/>
                                <w:color w:val="000000"/>
                                <w:sz w:val="16"/>
                                <w:szCs w:val="16"/>
                              </w:rPr>
                              <w:t>2026</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0B8CA9" id="Text Box 4" o:spid="_x0000_s1028" type="#_x0000_t202" style="position:absolute;margin-left:243.95pt;margin-top:130.6pt;width:263.5pt;height:19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" filled="f" stroked="f">
                <v:textbox inset=",0,,0">
                  <w:txbxContent>
                    <w:p w14:paraId="7FAFE4A4" w14:textId="77777777" w:rsidR="00B54BD1" w:rsidRPr="00717EB0" w:rsidRDefault="00B54BD1" w:rsidP="00564329">
                      <w:pPr>
                        <w:rPr>
                          <w:snapToGrid w:val="0"/>
                          <w:sz w:val="16"/>
                          <w:szCs w:val="16"/>
                        </w:rPr>
                      </w:pPr>
                      <w:r w:rsidRPr="00717EB0">
                        <w:rPr>
                          <w:b/>
                          <w:bCs/>
                          <w:snapToGrid w:val="0"/>
                          <w:color w:val="000000"/>
                          <w:sz w:val="16"/>
                          <w:szCs w:val="16"/>
                        </w:rPr>
                        <w:t>AOK - Die Gesundheitskasse in Hessen</w:t>
                      </w:r>
                    </w:p>
                    <w:p w14:paraId="19E353B4" w14:textId="3CB0998D" w:rsidR="00B54BD1" w:rsidRPr="00717EB0" w:rsidRDefault="00B54BD1" w:rsidP="00564329">
                      <w:pPr>
                        <w:rPr>
                          <w:snapToGrid w:val="0"/>
                          <w:color w:val="000000"/>
                          <w:sz w:val="16"/>
                          <w:szCs w:val="16"/>
                        </w:rPr>
                      </w:pPr>
                    </w:p>
                    <w:p w14:paraId="0AA82C46" w14:textId="0A996DB7" w:rsidR="00BA3360" w:rsidRPr="00717EB0" w:rsidRDefault="001C279D" w:rsidP="00BA3360">
                      <w:pPr>
                        <w:tabs>
                          <w:tab w:val="left" w:pos="1814"/>
                          <w:tab w:val="left" w:pos="2778"/>
                        </w:tabs>
                        <w:rPr>
                          <w:b/>
                          <w:bCs/>
                          <w:snapToGrid w:val="0"/>
                          <w:color w:val="000000"/>
                          <w:sz w:val="16"/>
                          <w:szCs w:val="16"/>
                        </w:rPr>
                      </w:pPr>
                      <w:r>
                        <w:rPr>
                          <w:b/>
                          <w:bCs/>
                          <w:snapToGrid w:val="0"/>
                          <w:color w:val="000000"/>
                          <w:sz w:val="16"/>
                          <w:szCs w:val="16"/>
                        </w:rPr>
                        <w:t>Stabsstelle Ausschreibung und Vergaberecht</w:t>
                      </w:r>
                    </w:p>
                    <w:p w14:paraId="67D25232" w14:textId="521FB63D" w:rsidR="00BA3360" w:rsidRDefault="00BA3360" w:rsidP="00564329">
                      <w:pPr>
                        <w:tabs>
                          <w:tab w:val="left" w:pos="1814"/>
                          <w:tab w:val="left" w:pos="2778"/>
                        </w:tabs>
                        <w:rPr>
                          <w:snapToGrid w:val="0"/>
                          <w:color w:val="000000"/>
                          <w:sz w:val="16"/>
                          <w:szCs w:val="16"/>
                        </w:rPr>
                      </w:pPr>
                    </w:p>
                    <w:p w14:paraId="1DB042DF" w14:textId="0414583D" w:rsidR="00B54BD1" w:rsidRDefault="007647EA" w:rsidP="00564329">
                      <w:pPr>
                        <w:tabs>
                          <w:tab w:val="left" w:pos="1814"/>
                          <w:tab w:val="left" w:pos="2778"/>
                        </w:tabs>
                        <w:rPr>
                          <w:snapToGrid w:val="0"/>
                          <w:color w:val="000000"/>
                          <w:sz w:val="16"/>
                          <w:szCs w:val="16"/>
                        </w:rPr>
                      </w:pPr>
                      <w:r>
                        <w:rPr>
                          <w:snapToGrid w:val="0"/>
                          <w:color w:val="000000"/>
                          <w:sz w:val="16"/>
                          <w:szCs w:val="16"/>
                        </w:rPr>
                        <w:t>Ansprechpartner/in:</w:t>
                      </w:r>
                      <w:r>
                        <w:rPr>
                          <w:snapToGrid w:val="0"/>
                          <w:color w:val="000000"/>
                          <w:sz w:val="16"/>
                          <w:szCs w:val="16"/>
                        </w:rPr>
                        <w:tab/>
                      </w:r>
                      <w:r w:rsidR="00086420">
                        <w:rPr>
                          <w:snapToGrid w:val="0"/>
                          <w:color w:val="000000"/>
                          <w:sz w:val="16"/>
                          <w:szCs w:val="16"/>
                        </w:rPr>
                        <w:t>Thorsten Müller</w:t>
                      </w:r>
                    </w:p>
                    <w:p w14:paraId="58D32D17" w14:textId="3875B322" w:rsidR="00CE5B9E" w:rsidRDefault="00CE5B9E" w:rsidP="00564329">
                      <w:pPr>
                        <w:tabs>
                          <w:tab w:val="left" w:pos="1814"/>
                          <w:tab w:val="left" w:pos="2778"/>
                        </w:tabs>
                        <w:rPr>
                          <w:snapToGrid w:val="0"/>
                          <w:color w:val="000000"/>
                          <w:sz w:val="16"/>
                          <w:szCs w:val="16"/>
                        </w:rPr>
                      </w:pPr>
                    </w:p>
                    <w:p w14:paraId="1665E8C9" w14:textId="5EA01ACB" w:rsidR="00CE5B9E" w:rsidRDefault="00CE5B9E" w:rsidP="00564329">
                      <w:pPr>
                        <w:tabs>
                          <w:tab w:val="left" w:pos="1814"/>
                          <w:tab w:val="left" w:pos="2778"/>
                        </w:tabs>
                        <w:rPr>
                          <w:snapToGrid w:val="0"/>
                          <w:color w:val="000000"/>
                          <w:sz w:val="16"/>
                          <w:szCs w:val="16"/>
                        </w:rPr>
                      </w:pPr>
                    </w:p>
                    <w:p w14:paraId="3F30CB4B" w14:textId="4DF3C527" w:rsidR="00CE5B9E" w:rsidRDefault="00CE5B9E" w:rsidP="00564329">
                      <w:pPr>
                        <w:tabs>
                          <w:tab w:val="left" w:pos="1814"/>
                          <w:tab w:val="left" w:pos="2778"/>
                        </w:tabs>
                        <w:rPr>
                          <w:snapToGrid w:val="0"/>
                          <w:color w:val="000000"/>
                          <w:sz w:val="16"/>
                          <w:szCs w:val="16"/>
                        </w:rPr>
                      </w:pPr>
                    </w:p>
                    <w:p w14:paraId="1BDF38E5" w14:textId="5D9666DB" w:rsidR="00CE5B9E" w:rsidRDefault="00CE5B9E" w:rsidP="00564329">
                      <w:pPr>
                        <w:tabs>
                          <w:tab w:val="left" w:pos="1814"/>
                          <w:tab w:val="left" w:pos="2778"/>
                        </w:tabs>
                        <w:rPr>
                          <w:snapToGrid w:val="0"/>
                          <w:color w:val="000000"/>
                          <w:sz w:val="16"/>
                          <w:szCs w:val="16"/>
                        </w:rPr>
                      </w:pPr>
                    </w:p>
                    <w:p w14:paraId="6DF4CC34" w14:textId="634ACF44" w:rsidR="00CE5B9E" w:rsidRDefault="00CE5B9E" w:rsidP="00564329">
                      <w:pPr>
                        <w:tabs>
                          <w:tab w:val="left" w:pos="1814"/>
                          <w:tab w:val="left" w:pos="2778"/>
                        </w:tabs>
                        <w:rPr>
                          <w:snapToGrid w:val="0"/>
                          <w:color w:val="000000"/>
                          <w:sz w:val="16"/>
                          <w:szCs w:val="16"/>
                        </w:rPr>
                      </w:pPr>
                    </w:p>
                    <w:p w14:paraId="47FE3E97" w14:textId="7FB40D5B" w:rsidR="00CE5B9E" w:rsidRDefault="00CE5B9E" w:rsidP="00564329">
                      <w:pPr>
                        <w:tabs>
                          <w:tab w:val="left" w:pos="1814"/>
                          <w:tab w:val="left" w:pos="2778"/>
                        </w:tabs>
                        <w:rPr>
                          <w:snapToGrid w:val="0"/>
                          <w:color w:val="000000"/>
                          <w:sz w:val="16"/>
                          <w:szCs w:val="16"/>
                        </w:rPr>
                      </w:pPr>
                    </w:p>
                    <w:p w14:paraId="3971487B" w14:textId="49F66A3A" w:rsidR="00CE5B9E" w:rsidRDefault="00CE5B9E" w:rsidP="00564329">
                      <w:pPr>
                        <w:tabs>
                          <w:tab w:val="left" w:pos="1814"/>
                          <w:tab w:val="left" w:pos="2778"/>
                        </w:tabs>
                        <w:rPr>
                          <w:snapToGrid w:val="0"/>
                          <w:color w:val="000000"/>
                          <w:sz w:val="16"/>
                          <w:szCs w:val="16"/>
                        </w:rPr>
                      </w:pPr>
                    </w:p>
                    <w:p w14:paraId="0D562138" w14:textId="3C451545" w:rsidR="00CE5B9E" w:rsidRDefault="00CE5B9E" w:rsidP="00564329">
                      <w:pPr>
                        <w:tabs>
                          <w:tab w:val="left" w:pos="1814"/>
                          <w:tab w:val="left" w:pos="2778"/>
                        </w:tabs>
                        <w:rPr>
                          <w:snapToGrid w:val="0"/>
                          <w:color w:val="000000"/>
                          <w:sz w:val="16"/>
                          <w:szCs w:val="16"/>
                        </w:rPr>
                      </w:pPr>
                    </w:p>
                    <w:p w14:paraId="414DCD2F" w14:textId="60C56B19" w:rsidR="00CE5B9E" w:rsidRDefault="00CE5B9E" w:rsidP="00564329">
                      <w:pPr>
                        <w:tabs>
                          <w:tab w:val="left" w:pos="1814"/>
                          <w:tab w:val="left" w:pos="2778"/>
                        </w:tabs>
                        <w:rPr>
                          <w:snapToGrid w:val="0"/>
                          <w:color w:val="000000"/>
                          <w:sz w:val="16"/>
                          <w:szCs w:val="16"/>
                        </w:rPr>
                      </w:pPr>
                    </w:p>
                    <w:p w14:paraId="10AA94EC" w14:textId="7B1FD85B" w:rsidR="00CE5B9E" w:rsidRDefault="00CE5B9E" w:rsidP="00564329">
                      <w:pPr>
                        <w:tabs>
                          <w:tab w:val="left" w:pos="1814"/>
                          <w:tab w:val="left" w:pos="2778"/>
                        </w:tabs>
                        <w:rPr>
                          <w:snapToGrid w:val="0"/>
                          <w:color w:val="000000"/>
                          <w:sz w:val="16"/>
                          <w:szCs w:val="16"/>
                        </w:rPr>
                      </w:pPr>
                    </w:p>
                    <w:p w14:paraId="0FBC04DC" w14:textId="3B1331AE" w:rsidR="00CE5B9E" w:rsidRDefault="00CE5B9E" w:rsidP="00564329">
                      <w:pPr>
                        <w:tabs>
                          <w:tab w:val="left" w:pos="1814"/>
                          <w:tab w:val="left" w:pos="2778"/>
                        </w:tabs>
                        <w:rPr>
                          <w:snapToGrid w:val="0"/>
                          <w:color w:val="000000"/>
                          <w:sz w:val="16"/>
                          <w:szCs w:val="16"/>
                        </w:rPr>
                      </w:pPr>
                    </w:p>
                    <w:p w14:paraId="6A65BE2B" w14:textId="5C3D6F48" w:rsidR="00CE5B9E" w:rsidRDefault="00CE5B9E" w:rsidP="00564329">
                      <w:pPr>
                        <w:tabs>
                          <w:tab w:val="left" w:pos="1814"/>
                          <w:tab w:val="left" w:pos="2778"/>
                        </w:tabs>
                        <w:rPr>
                          <w:snapToGrid w:val="0"/>
                          <w:color w:val="000000"/>
                          <w:sz w:val="16"/>
                          <w:szCs w:val="16"/>
                        </w:rPr>
                      </w:pPr>
                    </w:p>
                    <w:p w14:paraId="3BE2FA11" w14:textId="77777777" w:rsidR="00CE5B9E" w:rsidRPr="00717EB0" w:rsidRDefault="00CE5B9E" w:rsidP="00564329">
                      <w:pPr>
                        <w:tabs>
                          <w:tab w:val="left" w:pos="1814"/>
                          <w:tab w:val="left" w:pos="2778"/>
                        </w:tabs>
                        <w:rPr>
                          <w:snapToGrid w:val="0"/>
                          <w:color w:val="000000"/>
                          <w:sz w:val="16"/>
                          <w:szCs w:val="16"/>
                        </w:rPr>
                      </w:pPr>
                    </w:p>
                    <w:p w14:paraId="0E0215DE" w14:textId="46763E14" w:rsidR="00B54BD1" w:rsidRPr="00717EB0" w:rsidRDefault="00B54BD1" w:rsidP="00564329">
                      <w:pPr>
                        <w:tabs>
                          <w:tab w:val="left" w:pos="1814"/>
                          <w:tab w:val="left" w:pos="2778"/>
                        </w:tabs>
                        <w:rPr>
                          <w:sz w:val="16"/>
                          <w:szCs w:val="16"/>
                        </w:rPr>
                      </w:pPr>
                      <w:r w:rsidRPr="00717EB0">
                        <w:rPr>
                          <w:snapToGrid w:val="0"/>
                          <w:color w:val="000000"/>
                          <w:sz w:val="16"/>
                          <w:szCs w:val="16"/>
                        </w:rPr>
                        <w:t xml:space="preserve">Datum: </w:t>
                      </w:r>
                      <w:r w:rsidRPr="00717EB0">
                        <w:rPr>
                          <w:snapToGrid w:val="0"/>
                          <w:color w:val="000000"/>
                          <w:sz w:val="16"/>
                          <w:szCs w:val="16"/>
                        </w:rPr>
                        <w:tab/>
                      </w:r>
                      <w:r w:rsidR="00570E33" w:rsidRPr="00FC4ED0">
                        <w:rPr>
                          <w:snapToGrid w:val="0"/>
                          <w:color w:val="000000"/>
                          <w:sz w:val="16"/>
                          <w:szCs w:val="16"/>
                        </w:rPr>
                        <w:t>09</w:t>
                      </w:r>
                      <w:r w:rsidR="00F274E2" w:rsidRPr="00FC4ED0">
                        <w:rPr>
                          <w:snapToGrid w:val="0"/>
                          <w:color w:val="000000"/>
                          <w:sz w:val="16"/>
                          <w:szCs w:val="16"/>
                        </w:rPr>
                        <w:t>.</w:t>
                      </w:r>
                      <w:r w:rsidR="00570E33" w:rsidRPr="00FC4ED0">
                        <w:rPr>
                          <w:snapToGrid w:val="0"/>
                          <w:color w:val="000000"/>
                          <w:sz w:val="16"/>
                          <w:szCs w:val="16"/>
                        </w:rPr>
                        <w:t>07</w:t>
                      </w:r>
                      <w:r w:rsidR="00F274E2" w:rsidRPr="00FC4ED0">
                        <w:rPr>
                          <w:snapToGrid w:val="0"/>
                          <w:color w:val="000000"/>
                          <w:sz w:val="16"/>
                          <w:szCs w:val="16"/>
                        </w:rPr>
                        <w:t>.</w:t>
                      </w:r>
                      <w:r w:rsidR="00570E33" w:rsidRPr="00FC4ED0">
                        <w:rPr>
                          <w:snapToGrid w:val="0"/>
                          <w:color w:val="000000"/>
                          <w:sz w:val="16"/>
                          <w:szCs w:val="16"/>
                        </w:rPr>
                        <w:t>2026</w:t>
                      </w:r>
                    </w:p>
                  </w:txbxContent>
                </v:textbox>
                <w10:wrap anchory="page"/>
                <w10:anchorlock/>
              </v:shape>
            </w:pict>
          </mc:Fallback>
        </mc:AlternateContent>
      </w:r>
      <w:r w:rsidR="00D4638C" w:rsidRPr="00D4638C">
        <w:rPr>
          <w:rFonts w:eastAsia="Times New Roman" w:cs="Arial"/>
          <w:b/>
          <w:noProof/>
          <w:lang w:eastAsia="de-DE"/>
        </w:rPr>
        <w:t>Öff</w:t>
      </w:r>
      <w:r w:rsidR="00D4638C">
        <w:rPr>
          <w:rFonts w:eastAsia="Times New Roman" w:cs="Arial"/>
          <w:b/>
          <w:noProof/>
          <w:lang w:eastAsia="de-DE"/>
        </w:rPr>
        <w:t>ent</w:t>
      </w:r>
      <w:r w:rsidR="00D4638C" w:rsidRPr="00D4638C">
        <w:rPr>
          <w:rFonts w:eastAsia="Times New Roman" w:cs="Arial"/>
          <w:b/>
          <w:noProof/>
          <w:lang w:eastAsia="de-DE"/>
        </w:rPr>
        <w:t>liche Ausschreibung</w:t>
      </w:r>
      <w:r w:rsidR="007647EA">
        <w:rPr>
          <w:rFonts w:eastAsia="Times New Roman"/>
          <w:b/>
          <w:szCs w:val="20"/>
        </w:rPr>
        <w:t xml:space="preserve"> zum Thema „</w:t>
      </w:r>
      <w:r w:rsidR="007F1261" w:rsidRPr="007F1261">
        <w:rPr>
          <w:rFonts w:eastAsia="Times New Roman"/>
          <w:b/>
          <w:szCs w:val="20"/>
        </w:rPr>
        <w:t>Berufsbegleitende Qualifizierung zur/zum Pflegeberater/-in nach § 7a SGB XI im Live Online-Class Format mit Präsenzanteil im Modul Case Management</w:t>
      </w:r>
      <w:r w:rsidR="00086420">
        <w:rPr>
          <w:rFonts w:eastAsia="Times New Roman"/>
          <w:b/>
          <w:szCs w:val="20"/>
        </w:rPr>
        <w:t>“</w:t>
      </w:r>
    </w:p>
    <w:p w14:paraId="1E132B60" w14:textId="2B3E3EF7" w:rsidR="007647EA" w:rsidRPr="00207363" w:rsidRDefault="007647EA" w:rsidP="00B04BC3">
      <w:pPr>
        <w:rPr>
          <w:rFonts w:cs="Arial"/>
          <w:szCs w:val="20"/>
          <w:lang w:eastAsia="de-DE"/>
        </w:rPr>
      </w:pPr>
      <w:r>
        <w:rPr>
          <w:rFonts w:eastAsia="Times New Roman"/>
          <w:b/>
          <w:szCs w:val="20"/>
        </w:rPr>
        <w:t xml:space="preserve">Vergabenummer: </w:t>
      </w:r>
      <w:r w:rsidR="00086420" w:rsidRPr="00086420">
        <w:rPr>
          <w:rFonts w:eastAsia="Times New Roman"/>
          <w:b/>
          <w:szCs w:val="20"/>
        </w:rPr>
        <w:t>SAVE_1</w:t>
      </w:r>
      <w:r w:rsidR="007F1261">
        <w:rPr>
          <w:rFonts w:eastAsia="Times New Roman"/>
          <w:b/>
          <w:szCs w:val="20"/>
        </w:rPr>
        <w:t>58</w:t>
      </w:r>
      <w:r w:rsidR="00086420" w:rsidRPr="00086420">
        <w:rPr>
          <w:rFonts w:eastAsia="Times New Roman"/>
          <w:b/>
          <w:szCs w:val="20"/>
        </w:rPr>
        <w:t>_202</w:t>
      </w:r>
      <w:r w:rsidR="007F1261">
        <w:rPr>
          <w:rFonts w:eastAsia="Times New Roman"/>
          <w:b/>
          <w:szCs w:val="20"/>
        </w:rPr>
        <w:t>6</w:t>
      </w:r>
      <w:r w:rsidR="00086420">
        <w:rPr>
          <w:rFonts w:eastAsia="Times New Roman"/>
          <w:b/>
          <w:szCs w:val="20"/>
        </w:rPr>
        <w:t>_</w:t>
      </w:r>
      <w:r w:rsidR="007F1261">
        <w:rPr>
          <w:rFonts w:eastAsia="Times New Roman"/>
          <w:b/>
          <w:szCs w:val="20"/>
        </w:rPr>
        <w:t>312</w:t>
      </w:r>
      <w:r>
        <w:rPr>
          <w:rFonts w:eastAsia="Times New Roman"/>
          <w:b/>
          <w:szCs w:val="20"/>
        </w:rPr>
        <w:t xml:space="preserve"> – Aufforderung zu</w:t>
      </w:r>
      <w:r w:rsidR="002D04D8">
        <w:rPr>
          <w:rFonts w:eastAsia="Times New Roman"/>
          <w:b/>
          <w:szCs w:val="20"/>
        </w:rPr>
        <w:t>r</w:t>
      </w:r>
      <w:r>
        <w:rPr>
          <w:rFonts w:eastAsia="Times New Roman"/>
          <w:b/>
          <w:szCs w:val="20"/>
        </w:rPr>
        <w:t xml:space="preserve"> Abgabe eines Angebots</w:t>
      </w:r>
    </w:p>
    <w:p w14:paraId="76B6102E" w14:textId="0936843A" w:rsidR="00403144" w:rsidRPr="00B04BC3" w:rsidRDefault="00403144" w:rsidP="00314C61">
      <w:pPr>
        <w:rPr>
          <w:rFonts w:cs="Arial"/>
          <w:szCs w:val="20"/>
        </w:rPr>
      </w:pPr>
    </w:p>
    <w:p w14:paraId="41979D29" w14:textId="77777777" w:rsidR="00403144" w:rsidRPr="00403144" w:rsidRDefault="00403144" w:rsidP="00403144">
      <w:pPr>
        <w:rPr>
          <w:rFonts w:cs="Arial"/>
          <w:szCs w:val="20"/>
          <w:lang w:eastAsia="de-DE"/>
        </w:rPr>
      </w:pPr>
    </w:p>
    <w:p w14:paraId="70750FD3" w14:textId="5D296CE8" w:rsidR="00403144" w:rsidRPr="00B04BC3" w:rsidRDefault="00403144" w:rsidP="00403144">
      <w:pPr>
        <w:tabs>
          <w:tab w:val="left" w:pos="708"/>
          <w:tab w:val="center" w:pos="4536"/>
          <w:tab w:val="right" w:pos="9072"/>
        </w:tabs>
        <w:rPr>
          <w:bCs/>
          <w:szCs w:val="20"/>
        </w:rPr>
      </w:pPr>
    </w:p>
    <w:p w14:paraId="64FC92DD" w14:textId="0C26897D" w:rsidR="007647EA" w:rsidRPr="007647EA" w:rsidRDefault="007647EA" w:rsidP="007647EA">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szCs w:val="20"/>
        </w:rPr>
      </w:pPr>
      <w:r w:rsidRPr="007647EA">
        <w:rPr>
          <w:rFonts w:eastAsia="Times New Roman" w:cs="Arial"/>
          <w:szCs w:val="20"/>
          <w:lang w:eastAsia="de-DE"/>
        </w:rPr>
        <w:t>Sehr geehrte Damen und Herren,</w:t>
      </w:r>
    </w:p>
    <w:p w14:paraId="489B0891" w14:textId="77777777" w:rsidR="007647EA" w:rsidRPr="0049407F" w:rsidRDefault="007647EA" w:rsidP="007647EA">
      <w:pPr>
        <w:tabs>
          <w:tab w:val="left" w:pos="8222"/>
          <w:tab w:val="left" w:pos="8931"/>
        </w:tabs>
        <w:ind w:right="1048"/>
        <w:jc w:val="both"/>
        <w:rPr>
          <w:rFonts w:cs="Arial"/>
        </w:rPr>
      </w:pPr>
    </w:p>
    <w:p w14:paraId="66F37AE1" w14:textId="4A07B252" w:rsidR="00E77711" w:rsidRPr="0049407F" w:rsidRDefault="00E77711" w:rsidP="00E77711">
      <w:pPr>
        <w:spacing w:after="120"/>
        <w:rPr>
          <w:rFonts w:cs="Arial"/>
        </w:rPr>
      </w:pPr>
      <w:r w:rsidRPr="0049407F">
        <w:rPr>
          <w:rFonts w:cs="Arial"/>
        </w:rPr>
        <w:t xml:space="preserve">wir bitten Sie, auf Grundlage der </w:t>
      </w:r>
      <w:r>
        <w:rPr>
          <w:rFonts w:cs="Arial"/>
        </w:rPr>
        <w:t>beigefügten</w:t>
      </w:r>
      <w:r w:rsidRPr="0049407F">
        <w:rPr>
          <w:rFonts w:cs="Arial"/>
        </w:rPr>
        <w:t xml:space="preserve"> Vergabeunterlagen ein Angebot für die ausgeschriebene Leistung abzugeben.</w:t>
      </w:r>
      <w:r>
        <w:rPr>
          <w:rFonts w:cs="Arial"/>
        </w:rPr>
        <w:t xml:space="preserve"> Zur Abgabe des Angebots fordert Sie die AOK Nordost</w:t>
      </w:r>
      <w:r w:rsidR="002D3B36">
        <w:rPr>
          <w:rFonts w:cs="Arial"/>
        </w:rPr>
        <w:t>. D</w:t>
      </w:r>
      <w:r>
        <w:rPr>
          <w:rFonts w:cs="Arial"/>
        </w:rPr>
        <w:t>ie Gesundheitskasse</w:t>
      </w:r>
      <w:r w:rsidR="002D3B36">
        <w:rPr>
          <w:rFonts w:cs="Arial"/>
        </w:rPr>
        <w:t>.</w:t>
      </w:r>
      <w:r>
        <w:rPr>
          <w:rFonts w:cs="Arial"/>
        </w:rPr>
        <w:t xml:space="preserve"> auf. Die Beschaffungsstelle der AOK Hessen in Frankfurt am Main führt dieses Verfahren für die die AOK Nordost durch und ist für die Kommunikation mit den Bietenden zuständig.</w:t>
      </w:r>
    </w:p>
    <w:p w14:paraId="2B951ADC" w14:textId="0846646E" w:rsidR="007647EA" w:rsidRPr="007647EA" w:rsidRDefault="007647EA" w:rsidP="007647EA">
      <w:pPr>
        <w:pStyle w:val="berschrift2"/>
        <w:numPr>
          <w:ilvl w:val="0"/>
          <w:numId w:val="2"/>
        </w:numPr>
        <w:tabs>
          <w:tab w:val="num" w:pos="360"/>
        </w:tabs>
        <w:suppressAutoHyphens/>
        <w:spacing w:before="360" w:after="120"/>
        <w:ind w:left="567" w:hanging="567"/>
        <w:rPr>
          <w:rFonts w:cs="Arial"/>
          <w:bCs w:val="0"/>
          <w:iCs/>
          <w:sz w:val="20"/>
          <w:szCs w:val="20"/>
        </w:rPr>
      </w:pPr>
      <w:r w:rsidRPr="007647EA">
        <w:rPr>
          <w:rFonts w:cs="Arial"/>
          <w:iCs/>
          <w:sz w:val="20"/>
          <w:szCs w:val="20"/>
        </w:rPr>
        <w:t>Aufbau der Vergabeunterlagen</w:t>
      </w:r>
    </w:p>
    <w:p w14:paraId="123428CA" w14:textId="7F77296C" w:rsidR="007647EA" w:rsidRPr="007647EA" w:rsidRDefault="007647EA" w:rsidP="007647EA">
      <w:pPr>
        <w:spacing w:after="120"/>
        <w:rPr>
          <w:rFonts w:cs="Arial"/>
          <w:szCs w:val="20"/>
        </w:rPr>
      </w:pPr>
      <w:r w:rsidRPr="007647EA">
        <w:rPr>
          <w:rFonts w:cs="Arial"/>
          <w:szCs w:val="20"/>
        </w:rPr>
        <w:t>Die</w:t>
      </w:r>
      <w:r w:rsidR="00E77711">
        <w:rPr>
          <w:rFonts w:cs="Arial"/>
          <w:szCs w:val="20"/>
        </w:rPr>
        <w:t xml:space="preserve"> </w:t>
      </w:r>
      <w:r w:rsidRPr="007647EA">
        <w:rPr>
          <w:rFonts w:cs="Arial"/>
          <w:szCs w:val="20"/>
        </w:rPr>
        <w:t xml:space="preserve">Vergabeunterlagen umfassen alle Angaben, die erforderlich sind, um Ihnen eine Entscheidung zur </w:t>
      </w:r>
      <w:r w:rsidR="00A57473">
        <w:rPr>
          <w:rFonts w:cs="Arial"/>
          <w:szCs w:val="20"/>
        </w:rPr>
        <w:t>Abgabe eines Angebots</w:t>
      </w:r>
      <w:r w:rsidRPr="007647EA">
        <w:rPr>
          <w:rFonts w:cs="Arial"/>
          <w:szCs w:val="20"/>
        </w:rPr>
        <w:t xml:space="preserve"> zu ermöglichen. Sie</w:t>
      </w:r>
      <w:r w:rsidR="00E77711">
        <w:rPr>
          <w:rFonts w:cs="Arial"/>
          <w:szCs w:val="20"/>
        </w:rPr>
        <w:t xml:space="preserve"> </w:t>
      </w:r>
      <w:r w:rsidRPr="007647EA">
        <w:rPr>
          <w:rFonts w:cs="Arial"/>
          <w:szCs w:val="20"/>
        </w:rPr>
        <w:t>bestehen aus:</w:t>
      </w:r>
    </w:p>
    <w:p w14:paraId="760D9011" w14:textId="77777777" w:rsidR="007647EA" w:rsidRPr="007647EA" w:rsidRDefault="007647EA" w:rsidP="007647EA">
      <w:pPr>
        <w:pStyle w:val="Listenabsatz"/>
        <w:numPr>
          <w:ilvl w:val="0"/>
          <w:numId w:val="1"/>
        </w:numPr>
        <w:rPr>
          <w:rFonts w:ascii="Arial" w:hAnsi="Arial" w:cs="Arial"/>
          <w:sz w:val="20"/>
          <w:szCs w:val="20"/>
        </w:rPr>
      </w:pPr>
      <w:r w:rsidRPr="007647EA">
        <w:rPr>
          <w:rFonts w:ascii="Arial" w:hAnsi="Arial" w:cs="Arial"/>
          <w:sz w:val="20"/>
          <w:szCs w:val="20"/>
        </w:rPr>
        <w:t xml:space="preserve">diesem Anschreiben, </w:t>
      </w:r>
    </w:p>
    <w:p w14:paraId="015CCF58" w14:textId="25EB51E2" w:rsidR="007647EA" w:rsidRPr="007647EA" w:rsidRDefault="007647EA" w:rsidP="007647EA">
      <w:pPr>
        <w:pStyle w:val="Listenabsatz"/>
        <w:numPr>
          <w:ilvl w:val="0"/>
          <w:numId w:val="1"/>
        </w:numPr>
        <w:rPr>
          <w:rFonts w:ascii="Arial" w:hAnsi="Arial" w:cs="Arial"/>
          <w:sz w:val="20"/>
          <w:szCs w:val="20"/>
        </w:rPr>
      </w:pPr>
      <w:r w:rsidRPr="007647EA">
        <w:rPr>
          <w:rFonts w:ascii="Arial" w:hAnsi="Arial" w:cs="Arial"/>
          <w:sz w:val="20"/>
          <w:szCs w:val="20"/>
        </w:rPr>
        <w:t>der Beschreibung der Einzelheiten zur Durchführung des Verfahrens einschließlich der Zuschlagskriterien und der für die Abgabe eines Angebotes erforderlichen Angaben (Teil A – C),</w:t>
      </w:r>
    </w:p>
    <w:p w14:paraId="608B1D7C" w14:textId="39AF4337" w:rsidR="007647EA" w:rsidRPr="007647EA" w:rsidRDefault="007647EA" w:rsidP="007647EA">
      <w:pPr>
        <w:pStyle w:val="Listenabsatz"/>
        <w:numPr>
          <w:ilvl w:val="0"/>
          <w:numId w:val="1"/>
        </w:numPr>
        <w:spacing w:after="120"/>
        <w:ind w:left="714" w:hanging="357"/>
        <w:contextualSpacing w:val="0"/>
        <w:rPr>
          <w:rFonts w:ascii="Arial" w:hAnsi="Arial" w:cs="Arial"/>
          <w:sz w:val="20"/>
          <w:szCs w:val="20"/>
        </w:rPr>
      </w:pPr>
      <w:r w:rsidRPr="007647EA">
        <w:rPr>
          <w:rFonts w:ascii="Arial" w:hAnsi="Arial" w:cs="Arial"/>
          <w:sz w:val="20"/>
          <w:szCs w:val="20"/>
        </w:rPr>
        <w:t>sowie den Vertragsunterlagen, die aus Leistungsbeschreibung und den Vertragsbedingungen bestehen (Teil D).</w:t>
      </w:r>
    </w:p>
    <w:p w14:paraId="49844391" w14:textId="27F81339" w:rsidR="007647EA" w:rsidRDefault="007647EA" w:rsidP="007647EA">
      <w:pPr>
        <w:spacing w:after="120"/>
        <w:rPr>
          <w:rFonts w:cs="Arial"/>
          <w:szCs w:val="20"/>
        </w:rPr>
      </w:pPr>
      <w:r w:rsidRPr="007647EA">
        <w:rPr>
          <w:rFonts w:cs="Arial"/>
          <w:szCs w:val="20"/>
        </w:rPr>
        <w:t xml:space="preserve">Ein Anlagenverzeichnis zu den gesamten Vergabeunterlagen können Sie der Inhaltsübersicht in den Bewerbungsbedingungen entnehmen.  </w:t>
      </w:r>
    </w:p>
    <w:p w14:paraId="53B82997" w14:textId="77777777" w:rsidR="007647EA" w:rsidRPr="007647EA" w:rsidRDefault="007647EA" w:rsidP="007647EA">
      <w:pPr>
        <w:spacing w:after="120"/>
        <w:rPr>
          <w:rFonts w:cs="Arial"/>
          <w:bCs/>
          <w:szCs w:val="20"/>
        </w:rPr>
      </w:pPr>
      <w:r w:rsidRPr="007647EA">
        <w:rPr>
          <w:rFonts w:cs="Arial"/>
          <w:szCs w:val="20"/>
        </w:rPr>
        <w:t xml:space="preserve">Bitte prüfen Sie nach Erhalt der Vergabeunterlagen deren Vollständigkeit. </w:t>
      </w:r>
      <w:r w:rsidRPr="007647EA">
        <w:rPr>
          <w:rFonts w:cs="Arial"/>
          <w:b/>
          <w:bCs/>
          <w:szCs w:val="20"/>
        </w:rPr>
        <w:t>B</w:t>
      </w:r>
      <w:r w:rsidRPr="007647EA">
        <w:rPr>
          <w:rFonts w:cs="Arial"/>
          <w:b/>
          <w:szCs w:val="20"/>
        </w:rPr>
        <w:t xml:space="preserve">eachten Sie </w:t>
      </w:r>
      <w:r>
        <w:rPr>
          <w:rFonts w:cs="Arial"/>
          <w:b/>
          <w:szCs w:val="20"/>
        </w:rPr>
        <w:t xml:space="preserve">hierfür </w:t>
      </w:r>
      <w:r w:rsidRPr="007647EA">
        <w:rPr>
          <w:rFonts w:cs="Arial"/>
          <w:b/>
          <w:szCs w:val="20"/>
        </w:rPr>
        <w:t>bitte insbesondere die beigefügten Bewerbungsbedingungen</w:t>
      </w:r>
      <w:r w:rsidRPr="007647EA">
        <w:rPr>
          <w:rFonts w:cs="Arial"/>
          <w:bCs/>
          <w:szCs w:val="20"/>
        </w:rPr>
        <w:t>, um einen Ausschluss aus formellen Gründen zu vermeiden.</w:t>
      </w:r>
    </w:p>
    <w:p w14:paraId="73064CAB" w14:textId="77777777" w:rsidR="007647EA" w:rsidRPr="007647EA" w:rsidRDefault="007647EA" w:rsidP="007647EA">
      <w:pPr>
        <w:rPr>
          <w:rFonts w:cs="Arial"/>
          <w:szCs w:val="20"/>
        </w:rPr>
      </w:pPr>
    </w:p>
    <w:p w14:paraId="7220FB19" w14:textId="77777777" w:rsidR="007647EA" w:rsidRPr="007647EA" w:rsidRDefault="007647EA" w:rsidP="007647EA">
      <w:pPr>
        <w:spacing w:after="120"/>
        <w:rPr>
          <w:rFonts w:cs="Arial"/>
          <w:szCs w:val="20"/>
        </w:rPr>
      </w:pPr>
    </w:p>
    <w:p w14:paraId="764DDDB9" w14:textId="77777777" w:rsidR="007647EA" w:rsidRPr="007647EA" w:rsidRDefault="007647EA" w:rsidP="007647EA">
      <w:pPr>
        <w:spacing w:after="120"/>
        <w:rPr>
          <w:rFonts w:cs="Arial"/>
          <w:szCs w:val="20"/>
        </w:rPr>
      </w:pPr>
    </w:p>
    <w:p w14:paraId="243FF4ED" w14:textId="2473C482" w:rsidR="007647EA" w:rsidRPr="007647EA" w:rsidRDefault="007647EA" w:rsidP="007647EA">
      <w:pPr>
        <w:pStyle w:val="berschrift2"/>
        <w:numPr>
          <w:ilvl w:val="0"/>
          <w:numId w:val="2"/>
        </w:numPr>
        <w:tabs>
          <w:tab w:val="num" w:pos="360"/>
        </w:tabs>
        <w:suppressAutoHyphens/>
        <w:spacing w:before="360" w:after="120"/>
        <w:ind w:left="567" w:hanging="567"/>
        <w:rPr>
          <w:rFonts w:cs="Arial"/>
          <w:bCs w:val="0"/>
          <w:iCs/>
          <w:sz w:val="20"/>
          <w:szCs w:val="20"/>
        </w:rPr>
      </w:pPr>
      <w:r>
        <w:rPr>
          <w:rFonts w:cs="Arial"/>
          <w:iCs/>
          <w:sz w:val="20"/>
          <w:szCs w:val="20"/>
        </w:rPr>
        <w:lastRenderedPageBreak/>
        <w:t>Vollständigkeit des Angebots</w:t>
      </w:r>
    </w:p>
    <w:p w14:paraId="5DB561DD" w14:textId="77777777" w:rsidR="007647EA" w:rsidRPr="007647EA" w:rsidRDefault="007647EA" w:rsidP="007647EA">
      <w:pPr>
        <w:spacing w:after="120"/>
        <w:rPr>
          <w:rFonts w:cs="Arial"/>
          <w:szCs w:val="20"/>
        </w:rPr>
      </w:pPr>
      <w:r w:rsidRPr="007647EA">
        <w:rPr>
          <w:rFonts w:cs="Arial"/>
          <w:szCs w:val="20"/>
        </w:rPr>
        <w:t>Stellen Sie bitte bei der Abgabe Ihres Angebotes sicher, dass alle geforderten Unterlagen und Nachweise eingereicht und alle geforderten Angaben und Erklärungen vollständig und gegebenenfalls in der vorgegebenen Form gemacht sind.</w:t>
      </w:r>
    </w:p>
    <w:p w14:paraId="1278550C" w14:textId="77777777" w:rsidR="007647EA" w:rsidRPr="007647EA" w:rsidRDefault="007647EA" w:rsidP="007647EA">
      <w:pPr>
        <w:rPr>
          <w:rFonts w:cs="Arial"/>
          <w:szCs w:val="20"/>
        </w:rPr>
      </w:pPr>
      <w:r w:rsidRPr="007647EA">
        <w:rPr>
          <w:rFonts w:cs="Arial"/>
          <w:szCs w:val="20"/>
        </w:rPr>
        <w:t xml:space="preserve">Ein Anlagenverzeichnis zu den gesamten Vergabeunterlagen können Sie der Inhaltsübersicht in den Bewerbungsbedingungen entnehmen.  </w:t>
      </w:r>
    </w:p>
    <w:p w14:paraId="597B186C" w14:textId="77777777" w:rsidR="007647EA" w:rsidRPr="007647EA" w:rsidRDefault="007647EA" w:rsidP="007647EA">
      <w:pPr>
        <w:rPr>
          <w:rFonts w:cs="Arial"/>
          <w:szCs w:val="20"/>
        </w:rPr>
      </w:pPr>
    </w:p>
    <w:p w14:paraId="6264BB9A" w14:textId="77777777" w:rsidR="007647EA" w:rsidRPr="007647EA" w:rsidRDefault="007647EA" w:rsidP="007647EA">
      <w:pPr>
        <w:pStyle w:val="Textkrper2"/>
        <w:spacing w:line="340" w:lineRule="atLeast"/>
        <w:jc w:val="left"/>
        <w:rPr>
          <w:rFonts w:cs="Arial"/>
          <w:b/>
          <w:bCs/>
          <w:sz w:val="20"/>
        </w:rPr>
      </w:pPr>
    </w:p>
    <w:p w14:paraId="4D7DF104" w14:textId="77777777" w:rsidR="007647EA" w:rsidRPr="007647EA" w:rsidRDefault="007647EA" w:rsidP="007647EA">
      <w:pPr>
        <w:pStyle w:val="Textkrper-Zeileneinzug"/>
        <w:spacing w:line="276" w:lineRule="auto"/>
        <w:ind w:left="0"/>
        <w:rPr>
          <w:rFonts w:cs="Arial"/>
          <w:sz w:val="20"/>
          <w:lang w:eastAsia="en-US"/>
        </w:rPr>
      </w:pPr>
      <w:r w:rsidRPr="007647EA">
        <w:rPr>
          <w:rFonts w:cs="Arial"/>
          <w:sz w:val="20"/>
          <w:lang w:eastAsia="en-US"/>
        </w:rPr>
        <w:t xml:space="preserve">Ihrem Angebot sehen wir mit großem Interesse entgegen und wünschen Ihnen viel Erfolg. </w:t>
      </w:r>
    </w:p>
    <w:p w14:paraId="1943317D" w14:textId="42CD881B" w:rsidR="002C31FA" w:rsidRPr="00C757D2" w:rsidRDefault="00B04BC3" w:rsidP="00C757D2">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rPr>
      </w:pPr>
      <w:r w:rsidRPr="00B04BC3">
        <w:rPr>
          <w:rFonts w:eastAsia="Times New Roman" w:cs="Arial"/>
        </w:rPr>
        <w:br/>
        <w:t>Mit freundlichen Grüßen</w:t>
      </w:r>
      <w:r w:rsidRPr="00B04BC3">
        <w:rPr>
          <w:rFonts w:eastAsia="Times New Roman" w:cs="Arial"/>
        </w:rPr>
        <w:br/>
        <w:t>Ihre AOK - Die Gesundheitskasse in Hessen</w:t>
      </w:r>
      <w:r w:rsidRPr="00B04BC3">
        <w:rPr>
          <w:rFonts w:eastAsia="Times New Roman" w:cs="Arial"/>
        </w:rPr>
        <w:br/>
      </w:r>
      <w:r w:rsidRPr="00B04BC3">
        <w:rPr>
          <w:rFonts w:eastAsia="Times New Roman" w:cs="Arial"/>
        </w:rPr>
        <w:br/>
      </w:r>
      <w:r w:rsidRPr="00B04BC3">
        <w:rPr>
          <w:rFonts w:eastAsia="Times New Roman" w:cs="Arial"/>
        </w:rPr>
        <w:br/>
      </w:r>
      <w:r w:rsidRPr="00B04BC3">
        <w:rPr>
          <w:rFonts w:eastAsia="Times New Roman" w:cs="Arial"/>
        </w:rPr>
        <w:br/>
      </w:r>
      <w:r w:rsidR="00F274E2">
        <w:rPr>
          <w:rFonts w:eastAsia="Times New Roman" w:cs="Arial"/>
        </w:rPr>
        <w:t xml:space="preserve">gez. </w:t>
      </w:r>
      <w:r w:rsidR="00C757D2">
        <w:rPr>
          <w:rFonts w:eastAsia="Times New Roman" w:cs="Arial"/>
        </w:rPr>
        <w:t>Thorsten Müller</w:t>
      </w:r>
    </w:p>
    <w:sectPr w:rsidR="002C31FA" w:rsidRPr="00C757D2" w:rsidSect="00207363">
      <w:headerReference w:type="default" r:id="rId11"/>
      <w:headerReference w:type="first" r:id="rId12"/>
      <w:footerReference w:type="first" r:id="rId13"/>
      <w:pgSz w:w="11906" w:h="16838" w:code="9"/>
      <w:pgMar w:top="964" w:right="849" w:bottom="1134" w:left="1418" w:header="907" w:footer="57" w:gutter="0"/>
      <w:paperSrc w:first="260" w:other="26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B752D" w14:textId="77777777" w:rsidR="00C41678" w:rsidRDefault="00C41678" w:rsidP="00564329">
      <w:r>
        <w:separator/>
      </w:r>
    </w:p>
  </w:endnote>
  <w:endnote w:type="continuationSeparator" w:id="0">
    <w:p w14:paraId="3C534CEE" w14:textId="77777777" w:rsidR="00C41678" w:rsidRDefault="00C41678" w:rsidP="0056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OK Buenos Aires SemiBold">
    <w:panose1 w:val="00000000000000000000"/>
    <w:charset w:val="00"/>
    <w:family w:val="auto"/>
    <w:pitch w:val="variable"/>
    <w:sig w:usb0="A00000EF" w:usb1="4000207A" w:usb2="00000000" w:usb3="00000000" w:csb0="00000093" w:csb1="00000000"/>
  </w:font>
  <w:font w:name="ArialMTPro-Regular">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66" w:type="dxa"/>
      <w:tblLayout w:type="fixed"/>
      <w:tblCellMar>
        <w:left w:w="0" w:type="dxa"/>
        <w:right w:w="0" w:type="dxa"/>
      </w:tblCellMar>
      <w:tblLook w:val="0000" w:firstRow="0" w:lastRow="0" w:firstColumn="0" w:lastColumn="0" w:noHBand="0" w:noVBand="0"/>
    </w:tblPr>
    <w:tblGrid>
      <w:gridCol w:w="1701"/>
      <w:gridCol w:w="1701"/>
      <w:gridCol w:w="2026"/>
      <w:gridCol w:w="2014"/>
      <w:gridCol w:w="1789"/>
      <w:gridCol w:w="335"/>
    </w:tblGrid>
    <w:tr w:rsidR="00B54BD1" w:rsidRPr="00822589" w14:paraId="075F531F" w14:textId="77777777" w:rsidTr="0071511B">
      <w:trPr>
        <w:gridAfter w:val="1"/>
        <w:wAfter w:w="335" w:type="dxa"/>
        <w:trHeight w:val="227"/>
      </w:trPr>
      <w:tc>
        <w:tcPr>
          <w:tcW w:w="9231" w:type="dxa"/>
          <w:gridSpan w:val="5"/>
          <w:tcBorders>
            <w:top w:val="nil"/>
            <w:left w:val="nil"/>
            <w:bottom w:val="single" w:sz="4" w:space="0" w:color="auto"/>
            <w:right w:val="nil"/>
          </w:tcBorders>
        </w:tcPr>
        <w:p w14:paraId="433FF323" w14:textId="77777777" w:rsidR="00B54BD1" w:rsidRPr="00564329" w:rsidRDefault="00B54BD1" w:rsidP="00564329">
          <w:pPr>
            <w:tabs>
              <w:tab w:val="left" w:pos="181"/>
            </w:tabs>
            <w:rPr>
              <w:rFonts w:eastAsia="Times New Roman" w:cs="Arial"/>
              <w:sz w:val="13"/>
              <w:szCs w:val="13"/>
              <w:lang w:eastAsia="de-DE"/>
            </w:rPr>
          </w:pPr>
        </w:p>
      </w:tc>
    </w:tr>
    <w:tr w:rsidR="00B54BD1" w:rsidRPr="00822589" w14:paraId="188BBF85" w14:textId="77777777" w:rsidTr="0071511B">
      <w:trPr>
        <w:gridAfter w:val="1"/>
        <w:wAfter w:w="335" w:type="dxa"/>
        <w:trHeight w:hRule="exact" w:val="113"/>
      </w:trPr>
      <w:tc>
        <w:tcPr>
          <w:tcW w:w="9231" w:type="dxa"/>
          <w:gridSpan w:val="5"/>
          <w:tcBorders>
            <w:top w:val="single" w:sz="4" w:space="0" w:color="auto"/>
            <w:left w:val="nil"/>
            <w:bottom w:val="nil"/>
            <w:right w:val="nil"/>
          </w:tcBorders>
        </w:tcPr>
        <w:p w14:paraId="6F0471B9" w14:textId="77777777" w:rsidR="00B54BD1" w:rsidRPr="00564329" w:rsidRDefault="00B54BD1" w:rsidP="00564329">
          <w:pPr>
            <w:rPr>
              <w:rFonts w:eastAsia="Times New Roman" w:cs="Arial"/>
              <w:sz w:val="13"/>
              <w:szCs w:val="13"/>
              <w:lang w:eastAsia="de-DE"/>
            </w:rPr>
          </w:pPr>
        </w:p>
      </w:tc>
    </w:tr>
    <w:tr w:rsidR="00FC2D31" w:rsidRPr="00822589" w14:paraId="0B963C7F" w14:textId="77777777" w:rsidTr="0071511B">
      <w:tblPrEx>
        <w:tblCellMar>
          <w:top w:w="57" w:type="dxa"/>
        </w:tblCellMar>
        <w:tblLook w:val="04A0" w:firstRow="1" w:lastRow="0" w:firstColumn="1" w:lastColumn="0" w:noHBand="0" w:noVBand="1"/>
      </w:tblPrEx>
      <w:trPr>
        <w:trHeight w:val="595"/>
      </w:trPr>
      <w:tc>
        <w:tcPr>
          <w:tcW w:w="1701" w:type="dxa"/>
        </w:tcPr>
        <w:p w14:paraId="7947185E" w14:textId="77777777" w:rsidR="00FC2D31" w:rsidRPr="00C5074F" w:rsidRDefault="00FC2D31" w:rsidP="00FC2D31">
          <w:pPr>
            <w:rPr>
              <w:rFonts w:eastAsia="Times New Roman" w:cs="Arial"/>
              <w:sz w:val="13"/>
              <w:szCs w:val="13"/>
              <w:lang w:eastAsia="de-DE"/>
            </w:rPr>
          </w:pPr>
          <w:r w:rsidRPr="00C5074F">
            <w:rPr>
              <w:rFonts w:eastAsia="Times New Roman" w:cs="Arial"/>
              <w:sz w:val="13"/>
              <w:szCs w:val="13"/>
              <w:lang w:eastAsia="de-DE"/>
            </w:rPr>
            <w:t>Vorstand</w:t>
          </w:r>
        </w:p>
        <w:p w14:paraId="5D10D7F8" w14:textId="77777777" w:rsidR="00207363" w:rsidRDefault="00207363" w:rsidP="00FC2D31">
          <w:pPr>
            <w:spacing w:line="276" w:lineRule="auto"/>
            <w:rPr>
              <w:rFonts w:eastAsia="Times New Roman" w:cs="Arial"/>
              <w:sz w:val="13"/>
              <w:szCs w:val="13"/>
              <w:lang w:eastAsia="de-DE"/>
            </w:rPr>
          </w:pPr>
        </w:p>
        <w:p w14:paraId="702CED31" w14:textId="2C65EBB9" w:rsidR="00FC2D31" w:rsidRDefault="00FC2D31" w:rsidP="00FC2D31">
          <w:pPr>
            <w:spacing w:line="276" w:lineRule="auto"/>
            <w:rPr>
              <w:rFonts w:eastAsia="Times New Roman" w:cs="Arial"/>
              <w:sz w:val="13"/>
              <w:szCs w:val="13"/>
              <w:lang w:eastAsia="de-DE"/>
            </w:rPr>
          </w:pPr>
          <w:r>
            <w:rPr>
              <w:rFonts w:eastAsia="Times New Roman" w:cs="Arial"/>
              <w:sz w:val="13"/>
              <w:szCs w:val="13"/>
              <w:lang w:eastAsia="de-DE"/>
            </w:rPr>
            <w:br/>
          </w:r>
          <w:r w:rsidRPr="00BB6960">
            <w:rPr>
              <w:rFonts w:eastAsia="Times New Roman" w:cs="Arial"/>
              <w:sz w:val="13"/>
              <w:szCs w:val="13"/>
              <w:lang w:eastAsia="de-DE"/>
            </w:rPr>
            <w:t>Detlef Lamm (Vorsitzender)</w:t>
          </w:r>
          <w:r>
            <w:rPr>
              <w:rFonts w:eastAsia="Times New Roman" w:cs="Arial"/>
              <w:sz w:val="13"/>
              <w:szCs w:val="13"/>
              <w:lang w:eastAsia="de-DE"/>
            </w:rPr>
            <w:br/>
          </w:r>
          <w:r w:rsidRPr="009324E6">
            <w:rPr>
              <w:rFonts w:eastAsia="Times New Roman" w:cs="Arial"/>
              <w:sz w:val="13"/>
              <w:szCs w:val="13"/>
              <w:lang w:eastAsia="de-DE"/>
            </w:rPr>
            <w:t xml:space="preserve">Dr. Michael Karner </w:t>
          </w:r>
          <w:r w:rsidRPr="009324E6">
            <w:rPr>
              <w:rFonts w:eastAsia="Times New Roman" w:cs="Arial"/>
              <w:sz w:val="13"/>
              <w:szCs w:val="13"/>
              <w:lang w:eastAsia="de-DE"/>
            </w:rPr>
            <w:br/>
            <w:t>Dr. Isabella Erb-Herrmann</w:t>
          </w:r>
          <w:r w:rsidRPr="00BB6960">
            <w:rPr>
              <w:rFonts w:eastAsia="Times New Roman" w:cs="Arial"/>
              <w:sz w:val="13"/>
              <w:szCs w:val="13"/>
              <w:lang w:eastAsia="de-DE"/>
            </w:rPr>
            <w:br/>
          </w:r>
        </w:p>
      </w:tc>
      <w:tc>
        <w:tcPr>
          <w:tcW w:w="1701" w:type="dxa"/>
        </w:tcPr>
        <w:p w14:paraId="14B6DBEE" w14:textId="5D268C28" w:rsidR="00FC2D31" w:rsidRPr="00C5074F" w:rsidRDefault="00FC2D31" w:rsidP="0071511B">
          <w:pPr>
            <w:ind w:left="148"/>
            <w:rPr>
              <w:rFonts w:eastAsia="Times New Roman" w:cs="Arial"/>
              <w:sz w:val="13"/>
              <w:szCs w:val="13"/>
              <w:lang w:eastAsia="de-DE"/>
            </w:rPr>
          </w:pPr>
          <w:r w:rsidRPr="00C5074F">
            <w:rPr>
              <w:rFonts w:eastAsia="Times New Roman" w:cs="Arial"/>
              <w:sz w:val="13"/>
              <w:szCs w:val="13"/>
              <w:lang w:eastAsia="de-DE"/>
            </w:rPr>
            <w:t>Vorsitzende des</w:t>
          </w:r>
          <w:r>
            <w:rPr>
              <w:rFonts w:eastAsia="Times New Roman" w:cs="Arial"/>
              <w:sz w:val="13"/>
              <w:szCs w:val="13"/>
              <w:lang w:eastAsia="de-DE"/>
            </w:rPr>
            <w:t xml:space="preserve"> </w:t>
          </w:r>
          <w:r w:rsidR="00BD40AA">
            <w:rPr>
              <w:rFonts w:eastAsia="Times New Roman" w:cs="Arial"/>
              <w:sz w:val="13"/>
              <w:szCs w:val="13"/>
              <w:lang w:eastAsia="de-DE"/>
            </w:rPr>
            <w:br/>
          </w:r>
          <w:r w:rsidRPr="00C5074F">
            <w:rPr>
              <w:rFonts w:eastAsia="Times New Roman" w:cs="Arial"/>
              <w:sz w:val="13"/>
              <w:szCs w:val="13"/>
              <w:lang w:eastAsia="de-DE"/>
            </w:rPr>
            <w:t>Verwaltungsrates</w:t>
          </w:r>
        </w:p>
        <w:p w14:paraId="56118258" w14:textId="77777777" w:rsidR="00207363" w:rsidRDefault="00207363" w:rsidP="0071511B">
          <w:pPr>
            <w:spacing w:line="276" w:lineRule="auto"/>
            <w:ind w:left="148" w:hanging="142"/>
            <w:rPr>
              <w:rFonts w:eastAsia="Times New Roman" w:cs="Arial"/>
              <w:sz w:val="13"/>
              <w:szCs w:val="13"/>
              <w:lang w:eastAsia="de-DE"/>
            </w:rPr>
          </w:pPr>
        </w:p>
        <w:p w14:paraId="34EE7386" w14:textId="77777777" w:rsidR="006C41B1" w:rsidRPr="00D30FD8" w:rsidRDefault="00FC2D31" w:rsidP="006C41B1">
          <w:pPr>
            <w:ind w:left="139" w:hanging="139"/>
            <w:rPr>
              <w:rFonts w:ascii="ArialMTPro-Regular" w:eastAsia="Times New Roman" w:hAnsi="ArialMTPro-Regular" w:cs="ArialMTPro-Regular"/>
              <w:sz w:val="13"/>
              <w:szCs w:val="13"/>
            </w:rPr>
          </w:pPr>
          <w:r>
            <w:rPr>
              <w:rFonts w:eastAsia="Times New Roman" w:cs="Arial"/>
              <w:sz w:val="13"/>
              <w:szCs w:val="13"/>
              <w:lang w:eastAsia="de-DE"/>
            </w:rPr>
            <w:br/>
          </w:r>
          <w:r w:rsidR="006C41B1" w:rsidRPr="00D30FD8">
            <w:rPr>
              <w:rFonts w:ascii="ArialMTPro-Regular" w:eastAsia="Times New Roman" w:hAnsi="ArialMTPro-Regular" w:cs="ArialMTPro-Regular"/>
              <w:sz w:val="13"/>
              <w:szCs w:val="13"/>
            </w:rPr>
            <w:t xml:space="preserve">Dr. Stefan Hoehl </w:t>
          </w:r>
        </w:p>
        <w:p w14:paraId="5A0A71E6" w14:textId="3AD2B658" w:rsidR="00FC2D31" w:rsidRDefault="006C41B1" w:rsidP="006C41B1">
          <w:pPr>
            <w:spacing w:line="276" w:lineRule="auto"/>
            <w:ind w:left="290" w:hanging="142"/>
            <w:rPr>
              <w:rFonts w:eastAsia="Times New Roman" w:cs="Arial"/>
              <w:sz w:val="13"/>
              <w:szCs w:val="13"/>
              <w:lang w:eastAsia="de-DE"/>
            </w:rPr>
          </w:pPr>
          <w:r>
            <w:rPr>
              <w:rFonts w:ascii="ArialMTPro-Regular" w:eastAsia="Times New Roman" w:hAnsi="ArialMTPro-Regular" w:cs="ArialMTPro-Regular"/>
              <w:sz w:val="13"/>
              <w:szCs w:val="13"/>
            </w:rPr>
            <w:t>Stefan Würzbach</w:t>
          </w:r>
          <w:r w:rsidR="00FC2D31">
            <w:rPr>
              <w:rFonts w:eastAsia="Times New Roman" w:cs="Arial"/>
              <w:sz w:val="13"/>
              <w:szCs w:val="13"/>
              <w:lang w:eastAsia="de-DE"/>
            </w:rPr>
            <w:br/>
          </w:r>
        </w:p>
      </w:tc>
      <w:tc>
        <w:tcPr>
          <w:tcW w:w="2026" w:type="dxa"/>
        </w:tcPr>
        <w:p w14:paraId="50A3B270" w14:textId="77777777" w:rsidR="00FC2D31" w:rsidRDefault="00FC2D31" w:rsidP="00FC2D31">
          <w:pPr>
            <w:rPr>
              <w:rFonts w:eastAsia="Times New Roman" w:cs="Arial"/>
              <w:sz w:val="13"/>
              <w:szCs w:val="13"/>
              <w:lang w:eastAsia="de-DE"/>
            </w:rPr>
          </w:pPr>
          <w:r>
            <w:rPr>
              <w:rFonts w:eastAsia="Times New Roman" w:cs="Arial"/>
              <w:sz w:val="13"/>
              <w:szCs w:val="13"/>
              <w:lang w:eastAsia="de-DE"/>
            </w:rPr>
            <w:t>Bankverbindungen</w:t>
          </w:r>
        </w:p>
        <w:p w14:paraId="5167FA15" w14:textId="77777777" w:rsidR="00207363" w:rsidRDefault="00207363" w:rsidP="00FC2D31">
          <w:pPr>
            <w:spacing w:line="276" w:lineRule="auto"/>
            <w:rPr>
              <w:rFonts w:eastAsia="Times New Roman" w:cs="Arial"/>
              <w:sz w:val="13"/>
              <w:szCs w:val="13"/>
              <w:lang w:eastAsia="de-DE"/>
            </w:rPr>
          </w:pPr>
        </w:p>
        <w:p w14:paraId="503597FA" w14:textId="78C24F45" w:rsidR="00FC2D31" w:rsidRDefault="00FC2D31" w:rsidP="00FC2D31">
          <w:pPr>
            <w:spacing w:line="276" w:lineRule="auto"/>
            <w:rPr>
              <w:rFonts w:eastAsia="Times New Roman" w:cs="Arial"/>
              <w:sz w:val="13"/>
              <w:szCs w:val="13"/>
              <w:lang w:eastAsia="de-DE"/>
            </w:rPr>
          </w:pPr>
          <w:r w:rsidRPr="00C5074F">
            <w:rPr>
              <w:rFonts w:eastAsia="Times New Roman" w:cs="Arial"/>
              <w:sz w:val="13"/>
              <w:szCs w:val="13"/>
              <w:lang w:eastAsia="de-DE"/>
            </w:rPr>
            <w:t xml:space="preserve">Commerzbank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DE69 5004 0000 0388 1802 00 </w:t>
          </w:r>
          <w:r>
            <w:rPr>
              <w:rFonts w:eastAsia="Times New Roman" w:cs="Arial"/>
              <w:sz w:val="13"/>
              <w:szCs w:val="13"/>
              <w:lang w:eastAsia="de-DE"/>
            </w:rPr>
            <w:br/>
          </w:r>
          <w:r w:rsidRPr="00C5074F">
            <w:rPr>
              <w:rFonts w:eastAsia="Times New Roman" w:cs="Arial"/>
              <w:sz w:val="13"/>
              <w:szCs w:val="13"/>
              <w:lang w:eastAsia="de-DE"/>
            </w:rPr>
            <w:t>BIC: COBADEFFXXX</w:t>
          </w:r>
        </w:p>
      </w:tc>
      <w:tc>
        <w:tcPr>
          <w:tcW w:w="2014" w:type="dxa"/>
        </w:tcPr>
        <w:p w14:paraId="072E158A" w14:textId="77777777" w:rsidR="00207363" w:rsidRDefault="00207363" w:rsidP="00FC2D31">
          <w:pPr>
            <w:spacing w:line="276" w:lineRule="auto"/>
            <w:rPr>
              <w:rFonts w:eastAsia="Times New Roman" w:cs="Arial"/>
              <w:sz w:val="13"/>
              <w:szCs w:val="13"/>
              <w:lang w:eastAsia="de-DE"/>
            </w:rPr>
          </w:pPr>
        </w:p>
        <w:p w14:paraId="7DC204D9" w14:textId="1CF1E6C0" w:rsidR="00FC2D31" w:rsidRDefault="00FC2D31" w:rsidP="00FC2D31">
          <w:pPr>
            <w:spacing w:line="276" w:lineRule="auto"/>
            <w:rPr>
              <w:rFonts w:eastAsia="Times New Roman" w:cs="Arial"/>
              <w:sz w:val="13"/>
              <w:szCs w:val="13"/>
              <w:lang w:eastAsia="de-DE"/>
            </w:rPr>
          </w:pPr>
          <w:r>
            <w:rPr>
              <w:rFonts w:eastAsia="Times New Roman" w:cs="Arial"/>
              <w:sz w:val="13"/>
              <w:szCs w:val="13"/>
              <w:lang w:eastAsia="de-DE"/>
            </w:rPr>
            <w:br/>
          </w:r>
          <w:r w:rsidRPr="00C5074F">
            <w:rPr>
              <w:rFonts w:eastAsia="Times New Roman" w:cs="Arial"/>
              <w:sz w:val="13"/>
              <w:szCs w:val="13"/>
              <w:lang w:eastAsia="de-DE"/>
            </w:rPr>
            <w:t xml:space="preserve">Frankfurter Volksbank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DE68 5019 0000 0000 1410 11 </w:t>
          </w:r>
          <w:r>
            <w:rPr>
              <w:rFonts w:eastAsia="Times New Roman" w:cs="Arial"/>
              <w:sz w:val="13"/>
              <w:szCs w:val="13"/>
              <w:lang w:eastAsia="de-DE"/>
            </w:rPr>
            <w:br/>
          </w:r>
          <w:r w:rsidRPr="00C5074F">
            <w:rPr>
              <w:rFonts w:eastAsia="Times New Roman" w:cs="Arial"/>
              <w:sz w:val="13"/>
              <w:szCs w:val="13"/>
              <w:lang w:eastAsia="de-DE"/>
            </w:rPr>
            <w:t>BIC: FFVBDEFFXXX</w:t>
          </w:r>
        </w:p>
      </w:tc>
      <w:tc>
        <w:tcPr>
          <w:tcW w:w="2124" w:type="dxa"/>
          <w:gridSpan w:val="2"/>
        </w:tcPr>
        <w:p w14:paraId="16C0F8E5" w14:textId="0DFD150B" w:rsidR="00FC2D31" w:rsidRDefault="00FC2D31" w:rsidP="00FC2D31">
          <w:pPr>
            <w:rPr>
              <w:rFonts w:eastAsia="Times New Roman" w:cs="Arial"/>
              <w:sz w:val="13"/>
              <w:szCs w:val="13"/>
              <w:lang w:eastAsia="de-DE"/>
            </w:rPr>
          </w:pPr>
        </w:p>
        <w:p w14:paraId="411D0C88" w14:textId="77777777" w:rsidR="00207363" w:rsidRDefault="00207363" w:rsidP="00FC2D31">
          <w:pPr>
            <w:rPr>
              <w:rFonts w:eastAsia="Times New Roman" w:cs="Arial"/>
              <w:sz w:val="13"/>
              <w:szCs w:val="13"/>
              <w:lang w:eastAsia="de-DE"/>
            </w:rPr>
          </w:pPr>
        </w:p>
        <w:p w14:paraId="10BBB187" w14:textId="04191E05" w:rsidR="00FC2D31" w:rsidRDefault="00FC2D31" w:rsidP="00FC2D31">
          <w:pPr>
            <w:spacing w:line="276" w:lineRule="auto"/>
            <w:rPr>
              <w:rFonts w:eastAsia="Times New Roman" w:cs="Arial"/>
              <w:sz w:val="13"/>
              <w:szCs w:val="13"/>
              <w:lang w:eastAsia="de-DE"/>
            </w:rPr>
          </w:pPr>
          <w:r w:rsidRPr="00C5074F">
            <w:rPr>
              <w:rFonts w:eastAsia="Times New Roman" w:cs="Arial"/>
              <w:sz w:val="13"/>
              <w:szCs w:val="13"/>
              <w:lang w:eastAsia="de-DE"/>
            </w:rPr>
            <w:t xml:space="preserve">Landesbank Hessen-Thüringen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DE21 5005 0000 0003 5890 09 </w:t>
          </w:r>
          <w:r>
            <w:rPr>
              <w:rFonts w:eastAsia="Times New Roman" w:cs="Arial"/>
              <w:sz w:val="13"/>
              <w:szCs w:val="13"/>
              <w:lang w:eastAsia="de-DE"/>
            </w:rPr>
            <w:br/>
          </w:r>
          <w:r w:rsidRPr="00C5074F">
            <w:rPr>
              <w:rFonts w:eastAsia="Times New Roman" w:cs="Arial"/>
              <w:sz w:val="13"/>
              <w:szCs w:val="13"/>
              <w:lang w:eastAsia="de-DE"/>
            </w:rPr>
            <w:t>BIC: HELADEFFXXX</w:t>
          </w:r>
        </w:p>
      </w:tc>
    </w:tr>
  </w:tbl>
  <w:p w14:paraId="1D9B8D4F" w14:textId="77777777" w:rsidR="00B54BD1" w:rsidRDefault="00B54B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6FE46" w14:textId="77777777" w:rsidR="00C41678" w:rsidRDefault="00C41678" w:rsidP="00564329">
      <w:r>
        <w:separator/>
      </w:r>
    </w:p>
  </w:footnote>
  <w:footnote w:type="continuationSeparator" w:id="0">
    <w:p w14:paraId="7A6D86B0" w14:textId="77777777" w:rsidR="00C41678" w:rsidRDefault="00C41678" w:rsidP="0056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DECE" w14:textId="57DA7760" w:rsidR="00B54BD1" w:rsidRPr="00564329" w:rsidRDefault="006126A5" w:rsidP="00564329">
    <w:pPr>
      <w:rPr>
        <w:rFonts w:cs="Arial"/>
        <w:szCs w:val="20"/>
        <w:lang w:eastAsia="de-DE"/>
      </w:rPr>
    </w:pPr>
    <w:r>
      <w:rPr>
        <w:rFonts w:cs="Arial"/>
        <w:noProof/>
        <w:szCs w:val="20"/>
        <w:lang w:eastAsia="de-DE"/>
      </w:rPr>
      <mc:AlternateContent>
        <mc:Choice Requires="wps">
          <w:drawing>
            <wp:anchor distT="0" distB="0" distL="114300" distR="114300" simplePos="0" relativeHeight="251658240" behindDoc="0" locked="1" layoutInCell="0" allowOverlap="1" wp14:anchorId="09385928" wp14:editId="5E72E432">
              <wp:simplePos x="0" y="0"/>
              <wp:positionH relativeFrom="page">
                <wp:posOffset>4060190</wp:posOffset>
              </wp:positionH>
              <wp:positionV relativeFrom="page">
                <wp:posOffset>690245</wp:posOffset>
              </wp:positionV>
              <wp:extent cx="3347720" cy="1332230"/>
              <wp:effectExtent l="0" t="0" r="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7720" cy="1332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166F2" w14:textId="77777777" w:rsidR="00B54BD1" w:rsidRPr="00B922D9" w:rsidRDefault="00B54BD1" w:rsidP="000F73CD">
                          <w:pPr>
                            <w:pStyle w:val="Kopfzeile"/>
                            <w:tabs>
                              <w:tab w:val="clear" w:pos="4536"/>
                              <w:tab w:val="left" w:pos="851"/>
                            </w:tabs>
                            <w:rPr>
                              <w:rStyle w:val="Seitenzahl"/>
                              <w:sz w:val="16"/>
                              <w:szCs w:val="16"/>
                            </w:rPr>
                          </w:pPr>
                          <w:r w:rsidRPr="00B922D9">
                            <w:rPr>
                              <w:rStyle w:val="Seitenzahl"/>
                              <w:b/>
                              <w:bCs/>
                              <w:sz w:val="16"/>
                              <w:szCs w:val="16"/>
                            </w:rPr>
                            <w:t>AOK - Die Gesundheitskasse in Hessen</w:t>
                          </w:r>
                        </w:p>
                        <w:p w14:paraId="06073156" w14:textId="77777777" w:rsidR="00B54BD1" w:rsidRDefault="00B54BD1" w:rsidP="000F73CD">
                          <w:pPr>
                            <w:pStyle w:val="Kopfzeile"/>
                            <w:tabs>
                              <w:tab w:val="clear" w:pos="4536"/>
                              <w:tab w:val="left" w:pos="851"/>
                            </w:tabs>
                            <w:rPr>
                              <w:rStyle w:val="Seitenzahl"/>
                              <w:sz w:val="18"/>
                              <w:szCs w:val="18"/>
                            </w:rPr>
                          </w:pPr>
                        </w:p>
                        <w:p w14:paraId="1CFAF7C7" w14:textId="77777777" w:rsidR="00720F1A" w:rsidRPr="00720F1A" w:rsidRDefault="00720F1A" w:rsidP="00720F1A">
                          <w:pPr>
                            <w:pStyle w:val="Kopfzeile"/>
                            <w:tabs>
                              <w:tab w:val="left" w:pos="851"/>
                            </w:tabs>
                            <w:rPr>
                              <w:b/>
                              <w:bCs/>
                              <w:sz w:val="16"/>
                              <w:szCs w:val="16"/>
                            </w:rPr>
                          </w:pPr>
                          <w:r w:rsidRPr="00720F1A">
                            <w:rPr>
                              <w:b/>
                              <w:bCs/>
                              <w:sz w:val="16"/>
                              <w:szCs w:val="16"/>
                            </w:rPr>
                            <w:t>Stabsstelle Ausschreibung und Vergaberecht</w:t>
                          </w:r>
                        </w:p>
                        <w:p w14:paraId="575CB49B" w14:textId="77777777" w:rsidR="00B54BD1" w:rsidRDefault="00B54BD1" w:rsidP="000F73CD">
                          <w:pPr>
                            <w:pStyle w:val="Kopfzeile"/>
                            <w:tabs>
                              <w:tab w:val="clear" w:pos="4536"/>
                              <w:tab w:val="left" w:pos="851"/>
                            </w:tabs>
                            <w:rPr>
                              <w:rStyle w:val="Seitenzahl"/>
                              <w:sz w:val="18"/>
                              <w:szCs w:val="18"/>
                            </w:rPr>
                          </w:pPr>
                        </w:p>
                        <w:p w14:paraId="1A89718E" w14:textId="77777777" w:rsidR="00B54BD1" w:rsidRDefault="00B54BD1" w:rsidP="000F73CD">
                          <w:pPr>
                            <w:pStyle w:val="Kopfzeile"/>
                            <w:tabs>
                              <w:tab w:val="clear" w:pos="4536"/>
                              <w:tab w:val="left" w:pos="851"/>
                            </w:tabs>
                            <w:rPr>
                              <w:rStyle w:val="Seitenzahl"/>
                              <w:sz w:val="18"/>
                              <w:szCs w:val="18"/>
                            </w:rPr>
                          </w:pPr>
                        </w:p>
                        <w:p w14:paraId="239D8A55" w14:textId="77777777" w:rsidR="00B54BD1" w:rsidRDefault="00B54BD1" w:rsidP="000F73CD">
                          <w:pPr>
                            <w:pStyle w:val="Kopfzeile"/>
                            <w:tabs>
                              <w:tab w:val="clear" w:pos="4536"/>
                              <w:tab w:val="left" w:pos="851"/>
                              <w:tab w:val="left" w:pos="5812"/>
                            </w:tabs>
                            <w:rPr>
                              <w:rStyle w:val="Seitenzahl"/>
                              <w:sz w:val="16"/>
                              <w:szCs w:val="16"/>
                            </w:rPr>
                          </w:pPr>
                          <w:r>
                            <w:rPr>
                              <w:rStyle w:val="Seitenzahl"/>
                              <w:sz w:val="16"/>
                              <w:szCs w:val="16"/>
                            </w:rPr>
                            <w:t>Seite:</w:t>
                          </w:r>
                          <w:r>
                            <w:rPr>
                              <w:rStyle w:val="Seitenzahl"/>
                              <w:sz w:val="16"/>
                              <w:szCs w:val="16"/>
                            </w:rPr>
                            <w:tab/>
                          </w:r>
                          <w:r w:rsidR="00F90FC8">
                            <w:rPr>
                              <w:rStyle w:val="Seitenzahl"/>
                              <w:sz w:val="16"/>
                              <w:szCs w:val="16"/>
                            </w:rPr>
                            <w:fldChar w:fldCharType="begin"/>
                          </w:r>
                          <w:r>
                            <w:rPr>
                              <w:rStyle w:val="Seitenzahl"/>
                              <w:sz w:val="16"/>
                              <w:szCs w:val="16"/>
                            </w:rPr>
                            <w:instrText xml:space="preserve"> PAGE </w:instrText>
                          </w:r>
                          <w:r w:rsidR="00F90FC8">
                            <w:rPr>
                              <w:rStyle w:val="Seitenzahl"/>
                              <w:sz w:val="16"/>
                              <w:szCs w:val="16"/>
                            </w:rPr>
                            <w:fldChar w:fldCharType="separate"/>
                          </w:r>
                          <w:r w:rsidR="00934CE0">
                            <w:rPr>
                              <w:rStyle w:val="Seitenzahl"/>
                              <w:noProof/>
                              <w:sz w:val="16"/>
                              <w:szCs w:val="16"/>
                            </w:rPr>
                            <w:t>2</w:t>
                          </w:r>
                          <w:r w:rsidR="00F90FC8">
                            <w:rPr>
                              <w:rStyle w:val="Seitenzah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85928" id="_x0000_t202" coordsize="21600,21600" o:spt="202" path="m,l,21600r21600,l21600,xe">
              <v:stroke joinstyle="miter"/>
              <v:path gradientshapeok="t" o:connecttype="rect"/>
            </v:shapetype>
            <v:shape id="_x0000_s1029" type="#_x0000_t202" style="position:absolute;margin-left:319.7pt;margin-top:54.35pt;width:263.6pt;height:104.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" o:allowincell="f" filled="f" stroked="f">
              <v:textbox>
                <w:txbxContent>
                  <w:p w14:paraId="56F166F2" w14:textId="77777777" w:rsidR="00B54BD1" w:rsidRPr="00B922D9" w:rsidRDefault="00B54BD1" w:rsidP="000F73CD">
                    <w:pPr>
                      <w:pStyle w:val="Kopfzeile"/>
                      <w:tabs>
                        <w:tab w:val="clear" w:pos="4536"/>
                        <w:tab w:val="left" w:pos="851"/>
                      </w:tabs>
                      <w:rPr>
                        <w:rStyle w:val="Seitenzahl"/>
                        <w:sz w:val="16"/>
                        <w:szCs w:val="16"/>
                      </w:rPr>
                    </w:pPr>
                    <w:r w:rsidRPr="00B922D9">
                      <w:rPr>
                        <w:rStyle w:val="Seitenzahl"/>
                        <w:b/>
                        <w:bCs/>
                        <w:sz w:val="16"/>
                        <w:szCs w:val="16"/>
                      </w:rPr>
                      <w:t>AOK - Die Gesundheitskasse in Hessen</w:t>
                    </w:r>
                  </w:p>
                  <w:p w14:paraId="06073156" w14:textId="77777777" w:rsidR="00B54BD1" w:rsidRDefault="00B54BD1" w:rsidP="000F73CD">
                    <w:pPr>
                      <w:pStyle w:val="Kopfzeile"/>
                      <w:tabs>
                        <w:tab w:val="clear" w:pos="4536"/>
                        <w:tab w:val="left" w:pos="851"/>
                      </w:tabs>
                      <w:rPr>
                        <w:rStyle w:val="Seitenzahl"/>
                        <w:sz w:val="18"/>
                        <w:szCs w:val="18"/>
                      </w:rPr>
                    </w:pPr>
                  </w:p>
                  <w:p w14:paraId="1CFAF7C7" w14:textId="77777777" w:rsidR="00720F1A" w:rsidRPr="00720F1A" w:rsidRDefault="00720F1A" w:rsidP="00720F1A">
                    <w:pPr>
                      <w:pStyle w:val="Kopfzeile"/>
                      <w:tabs>
                        <w:tab w:val="left" w:pos="851"/>
                      </w:tabs>
                      <w:rPr>
                        <w:b/>
                        <w:bCs/>
                        <w:sz w:val="16"/>
                        <w:szCs w:val="16"/>
                      </w:rPr>
                    </w:pPr>
                    <w:r w:rsidRPr="00720F1A">
                      <w:rPr>
                        <w:b/>
                        <w:bCs/>
                        <w:sz w:val="16"/>
                        <w:szCs w:val="16"/>
                      </w:rPr>
                      <w:t>Stabsstelle Ausschreibung und Vergaberecht</w:t>
                    </w:r>
                  </w:p>
                  <w:p w14:paraId="575CB49B" w14:textId="77777777" w:rsidR="00B54BD1" w:rsidRDefault="00B54BD1" w:rsidP="000F73CD">
                    <w:pPr>
                      <w:pStyle w:val="Kopfzeile"/>
                      <w:tabs>
                        <w:tab w:val="clear" w:pos="4536"/>
                        <w:tab w:val="left" w:pos="851"/>
                      </w:tabs>
                      <w:rPr>
                        <w:rStyle w:val="Seitenzahl"/>
                        <w:sz w:val="18"/>
                        <w:szCs w:val="18"/>
                      </w:rPr>
                    </w:pPr>
                  </w:p>
                  <w:p w14:paraId="1A89718E" w14:textId="77777777" w:rsidR="00B54BD1" w:rsidRDefault="00B54BD1" w:rsidP="000F73CD">
                    <w:pPr>
                      <w:pStyle w:val="Kopfzeile"/>
                      <w:tabs>
                        <w:tab w:val="clear" w:pos="4536"/>
                        <w:tab w:val="left" w:pos="851"/>
                      </w:tabs>
                      <w:rPr>
                        <w:rStyle w:val="Seitenzahl"/>
                        <w:sz w:val="18"/>
                        <w:szCs w:val="18"/>
                      </w:rPr>
                    </w:pPr>
                  </w:p>
                  <w:p w14:paraId="239D8A55" w14:textId="77777777" w:rsidR="00B54BD1" w:rsidRDefault="00B54BD1" w:rsidP="000F73CD">
                    <w:pPr>
                      <w:pStyle w:val="Kopfzeile"/>
                      <w:tabs>
                        <w:tab w:val="clear" w:pos="4536"/>
                        <w:tab w:val="left" w:pos="851"/>
                        <w:tab w:val="left" w:pos="5812"/>
                      </w:tabs>
                      <w:rPr>
                        <w:rStyle w:val="Seitenzahl"/>
                        <w:sz w:val="16"/>
                        <w:szCs w:val="16"/>
                      </w:rPr>
                    </w:pPr>
                    <w:r>
                      <w:rPr>
                        <w:rStyle w:val="Seitenzahl"/>
                        <w:sz w:val="16"/>
                        <w:szCs w:val="16"/>
                      </w:rPr>
                      <w:t>Seite:</w:t>
                    </w:r>
                    <w:r>
                      <w:rPr>
                        <w:rStyle w:val="Seitenzahl"/>
                        <w:sz w:val="16"/>
                        <w:szCs w:val="16"/>
                      </w:rPr>
                      <w:tab/>
                    </w:r>
                    <w:r w:rsidR="00F90FC8">
                      <w:rPr>
                        <w:rStyle w:val="Seitenzahl"/>
                        <w:sz w:val="16"/>
                        <w:szCs w:val="16"/>
                      </w:rPr>
                      <w:fldChar w:fldCharType="begin"/>
                    </w:r>
                    <w:r>
                      <w:rPr>
                        <w:rStyle w:val="Seitenzahl"/>
                        <w:sz w:val="16"/>
                        <w:szCs w:val="16"/>
                      </w:rPr>
                      <w:instrText xml:space="preserve"> PAGE </w:instrText>
                    </w:r>
                    <w:r w:rsidR="00F90FC8">
                      <w:rPr>
                        <w:rStyle w:val="Seitenzahl"/>
                        <w:sz w:val="16"/>
                        <w:szCs w:val="16"/>
                      </w:rPr>
                      <w:fldChar w:fldCharType="separate"/>
                    </w:r>
                    <w:r w:rsidR="00934CE0">
                      <w:rPr>
                        <w:rStyle w:val="Seitenzahl"/>
                        <w:noProof/>
                        <w:sz w:val="16"/>
                        <w:szCs w:val="16"/>
                      </w:rPr>
                      <w:t>2</w:t>
                    </w:r>
                    <w:r w:rsidR="00F90FC8">
                      <w:rPr>
                        <w:rStyle w:val="Seitenzahl"/>
                        <w:sz w:val="16"/>
                        <w:szCs w:val="16"/>
                      </w:rPr>
                      <w:fldChar w:fldCharType="end"/>
                    </w:r>
                  </w:p>
                </w:txbxContent>
              </v:textbox>
              <w10:wrap anchorx="page" anchory="page"/>
              <w10:anchorlock/>
            </v:shape>
          </w:pict>
        </mc:Fallback>
      </mc:AlternateContent>
    </w:r>
  </w:p>
  <w:p w14:paraId="32365024" w14:textId="77777777" w:rsidR="00B54BD1" w:rsidRPr="00564329" w:rsidRDefault="00B54BD1" w:rsidP="00564329">
    <w:pPr>
      <w:rPr>
        <w:rFonts w:cs="Arial"/>
        <w:szCs w:val="20"/>
        <w:lang w:eastAsia="de-DE"/>
      </w:rPr>
    </w:pPr>
  </w:p>
  <w:p w14:paraId="68AD3D9B" w14:textId="77777777" w:rsidR="00B54BD1" w:rsidRPr="00564329" w:rsidRDefault="00B54BD1" w:rsidP="00564329">
    <w:pPr>
      <w:rPr>
        <w:rFonts w:cs="Arial"/>
        <w:szCs w:val="20"/>
        <w:lang w:eastAsia="de-DE"/>
      </w:rPr>
    </w:pPr>
  </w:p>
  <w:p w14:paraId="59215CEA" w14:textId="77777777" w:rsidR="00B54BD1" w:rsidRPr="00564329" w:rsidRDefault="00B54BD1" w:rsidP="00564329">
    <w:pPr>
      <w:rPr>
        <w:rFonts w:cs="Arial"/>
        <w:szCs w:val="20"/>
        <w:lang w:eastAsia="de-DE"/>
      </w:rPr>
    </w:pPr>
  </w:p>
  <w:p w14:paraId="6FF675A4" w14:textId="77777777" w:rsidR="00B54BD1" w:rsidRPr="00564329" w:rsidRDefault="00B54BD1" w:rsidP="00564329">
    <w:pPr>
      <w:rPr>
        <w:rFonts w:cs="Arial"/>
        <w:szCs w:val="20"/>
        <w:lang w:eastAsia="de-DE"/>
      </w:rPr>
    </w:pPr>
  </w:p>
  <w:p w14:paraId="5D0BFF59" w14:textId="77777777" w:rsidR="00B54BD1" w:rsidRPr="00564329" w:rsidRDefault="00B54BD1" w:rsidP="00564329">
    <w:pPr>
      <w:rPr>
        <w:rFonts w:cs="Arial"/>
        <w:szCs w:val="20"/>
        <w:lang w:eastAsia="de-DE"/>
      </w:rPr>
    </w:pPr>
  </w:p>
  <w:p w14:paraId="304FF364" w14:textId="77777777" w:rsidR="00B54BD1" w:rsidRPr="00564329" w:rsidRDefault="00B54BD1" w:rsidP="00564329">
    <w:pPr>
      <w:rPr>
        <w:rFonts w:cs="Arial"/>
        <w:szCs w:val="20"/>
        <w:lang w:eastAsia="de-DE"/>
      </w:rPr>
    </w:pPr>
  </w:p>
  <w:p w14:paraId="0639190D" w14:textId="44F04BE8" w:rsidR="00B54BD1" w:rsidRPr="00564329" w:rsidRDefault="006126A5" w:rsidP="00564329">
    <w:pPr>
      <w:rPr>
        <w:rFonts w:cs="Arial"/>
        <w:szCs w:val="20"/>
        <w:lang w:eastAsia="de-DE"/>
      </w:rPr>
    </w:pPr>
    <w:r>
      <w:rPr>
        <w:rFonts w:cs="Arial"/>
        <w:noProof/>
        <w:szCs w:val="20"/>
        <w:lang w:eastAsia="de-DE"/>
      </w:rPr>
      <mc:AlternateContent>
        <mc:Choice Requires="wps">
          <w:drawing>
            <wp:anchor distT="0" distB="0" distL="114300" distR="114300" simplePos="0" relativeHeight="251657216" behindDoc="0" locked="1" layoutInCell="0" allowOverlap="1" wp14:anchorId="51C100CA" wp14:editId="7FBE5C85">
              <wp:simplePos x="0" y="0"/>
              <wp:positionH relativeFrom="column">
                <wp:posOffset>3204210</wp:posOffset>
              </wp:positionH>
              <wp:positionV relativeFrom="page">
                <wp:posOffset>547370</wp:posOffset>
              </wp:positionV>
              <wp:extent cx="3347720" cy="1332230"/>
              <wp:effectExtent l="3810" t="4445"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7720" cy="1332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CA73F" w14:textId="77777777" w:rsidR="00B54BD1" w:rsidRPr="006778A3" w:rsidRDefault="00B54BD1" w:rsidP="006778A3">
                          <w:pPr>
                            <w:rPr>
                              <w:rStyle w:val="Seitenzahl"/>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100CA" id="Text Box 1" o:spid="_x0000_s1030" type="#_x0000_t202" style="position:absolute;margin-left:252.3pt;margin-top:43.1pt;width:263.6pt;height:104.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" o:allowincell="f" filled="f" stroked="f">
              <v:textbox>
                <w:txbxContent>
                  <w:p w14:paraId="7A5CA73F" w14:textId="77777777" w:rsidR="00B54BD1" w:rsidRPr="006778A3" w:rsidRDefault="00B54BD1" w:rsidP="006778A3">
                    <w:pPr>
                      <w:rPr>
                        <w:rStyle w:val="Seitenzahl"/>
                        <w:szCs w:val="16"/>
                      </w:rPr>
                    </w:pPr>
                  </w:p>
                </w:txbxContent>
              </v:textbox>
              <w10:wrap anchory="page"/>
              <w10:anchorlock/>
            </v:shape>
          </w:pict>
        </mc:Fallback>
      </mc:AlternateContent>
    </w:r>
  </w:p>
  <w:p w14:paraId="5782B368" w14:textId="77777777" w:rsidR="00B54BD1" w:rsidRPr="00564329" w:rsidRDefault="00B54BD1" w:rsidP="00564329">
    <w:pPr>
      <w:rPr>
        <w:rFonts w:cs="Arial"/>
        <w:szCs w:val="20"/>
        <w:lang w:eastAsia="de-DE"/>
      </w:rPr>
    </w:pPr>
  </w:p>
  <w:p w14:paraId="4C2972A6" w14:textId="77777777" w:rsidR="00B54BD1" w:rsidRDefault="00B54B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A3B3" w14:textId="7F4FA488" w:rsidR="005233EC" w:rsidRPr="00C9715A" w:rsidRDefault="005233EC" w:rsidP="005233EC">
    <w:pPr>
      <w:pStyle w:val="Kopfzeile"/>
      <w:ind w:left="6372" w:firstLine="858"/>
      <w:jc w:val="both"/>
      <w:rPr>
        <w:rFonts w:ascii="AOK Buenos Aires SemiBold" w:hAnsi="AOK Buenos Aires SemiBold" w:cs="Arial"/>
        <w:color w:val="005E3F"/>
        <w:sz w:val="22"/>
      </w:rPr>
    </w:pPr>
    <w:r w:rsidRPr="00C9715A">
      <w:rPr>
        <w:rFonts w:ascii="AOK Buenos Aires SemiBold" w:hAnsi="AOK Buenos Aires SemiBold"/>
        <w:noProof/>
      </w:rPr>
      <w:drawing>
        <wp:anchor distT="0" distB="0" distL="114300" distR="114300" simplePos="0" relativeHeight="251660288" behindDoc="0" locked="0" layoutInCell="1" allowOverlap="1" wp14:anchorId="03F5F02D" wp14:editId="42A99897">
          <wp:simplePos x="0" y="0"/>
          <wp:positionH relativeFrom="column">
            <wp:posOffset>9525</wp:posOffset>
          </wp:positionH>
          <wp:positionV relativeFrom="paragraph">
            <wp:posOffset>-38100</wp:posOffset>
          </wp:positionV>
          <wp:extent cx="1440815" cy="445770"/>
          <wp:effectExtent l="0" t="0" r="698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815" cy="445770"/>
                  </a:xfrm>
                  <a:prstGeom prst="rect">
                    <a:avLst/>
                  </a:prstGeom>
                  <a:noFill/>
                </pic:spPr>
              </pic:pic>
            </a:graphicData>
          </a:graphic>
          <wp14:sizeRelH relativeFrom="margin">
            <wp14:pctWidth>0</wp14:pctWidth>
          </wp14:sizeRelH>
          <wp14:sizeRelV relativeFrom="margin">
            <wp14:pctHeight>0</wp14:pctHeight>
          </wp14:sizeRelV>
        </wp:anchor>
      </w:drawing>
    </w:r>
    <w:r w:rsidRPr="00C9715A">
      <w:rPr>
        <w:rFonts w:ascii="AOK Buenos Aires SemiBold" w:hAnsi="AOK Buenos Aires SemiBold" w:cs="Arial"/>
        <w:color w:val="005E3F"/>
        <w:sz w:val="22"/>
      </w:rPr>
      <w:t>AOK Hessen</w:t>
    </w:r>
    <w:r w:rsidRPr="00C9715A">
      <w:rPr>
        <w:rFonts w:ascii="AOK Buenos Aires SemiBold" w:hAnsi="AOK Buenos Aires SemiBold" w:cs="Arial"/>
        <w:color w:val="005E3F"/>
        <w:sz w:val="22"/>
      </w:rPr>
      <w:tab/>
    </w:r>
  </w:p>
  <w:p w14:paraId="1293CA18" w14:textId="77777777" w:rsidR="005233EC" w:rsidRPr="00C9715A" w:rsidRDefault="005233EC" w:rsidP="00C9715A">
    <w:pPr>
      <w:pStyle w:val="Kopfzeile"/>
      <w:tabs>
        <w:tab w:val="clear" w:pos="4536"/>
        <w:tab w:val="right" w:pos="7000"/>
      </w:tabs>
      <w:ind w:left="6300" w:firstLine="930"/>
      <w:rPr>
        <w:rFonts w:ascii="AOK Buenos Aires SemiBold" w:hAnsi="AOK Buenos Aires SemiBold" w:cs="Arial"/>
        <w:color w:val="005E3F"/>
        <w:sz w:val="22"/>
      </w:rPr>
    </w:pPr>
    <w:r w:rsidRPr="00C9715A">
      <w:rPr>
        <w:rFonts w:ascii="AOK Buenos Aires SemiBold" w:hAnsi="AOK Buenos Aires SemiBold" w:cs="Arial"/>
        <w:color w:val="005E3F"/>
        <w:sz w:val="22"/>
      </w:rPr>
      <w:t>Die Gesundheitskasse.</w:t>
    </w:r>
  </w:p>
  <w:p w14:paraId="4ABCB9CF" w14:textId="77777777" w:rsidR="005233EC" w:rsidRPr="00C9715A" w:rsidRDefault="005233EC" w:rsidP="005233EC">
    <w:pPr>
      <w:pStyle w:val="Kopfzeile"/>
      <w:tabs>
        <w:tab w:val="left" w:pos="2785"/>
      </w:tabs>
      <w:rPr>
        <w:rFonts w:ascii="AOK Buenos Aires SemiBold" w:hAnsi="AOK Buenos Aires SemiBold"/>
      </w:rPr>
    </w:pPr>
  </w:p>
  <w:p w14:paraId="453111CA" w14:textId="77777777" w:rsidR="005233EC" w:rsidRDefault="005233EC" w:rsidP="005233EC">
    <w:pPr>
      <w:pStyle w:val="Kopfzeile"/>
    </w:pPr>
  </w:p>
  <w:p w14:paraId="26B5F659" w14:textId="77777777" w:rsidR="000C652F" w:rsidRPr="005233EC" w:rsidRDefault="000C652F" w:rsidP="005233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B6392"/>
    <w:multiLevelType w:val="hybridMultilevel"/>
    <w:tmpl w:val="258CE068"/>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87C5F42"/>
    <w:multiLevelType w:val="hybridMultilevel"/>
    <w:tmpl w:val="7542D766"/>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43359195">
    <w:abstractNumId w:val="1"/>
  </w:num>
  <w:num w:numId="2" w16cid:durableId="1788891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1" w:cryptProviderType="rsaAES" w:cryptAlgorithmClass="hash" w:cryptAlgorithmType="typeAny" w:cryptAlgorithmSid="14" w:cryptSpinCount="100000" w:hash="KKXmOd7SxflLeGZn4PsO3yKUe7UNxKvXhv9AQPm73tT81ynyYhgivTRxLqkVlrcIs2FSs0WY3z0zIPczBwEFJQ==" w:salt="TJsMJTyFC4dYCuSvMC4k1A=="/>
  <w:defaultTabStop w:val="708"/>
  <w:autoHyphenation/>
  <w:hyphenationZone w:val="4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329"/>
    <w:rsid w:val="000105A8"/>
    <w:rsid w:val="00012260"/>
    <w:rsid w:val="000131E3"/>
    <w:rsid w:val="000157CE"/>
    <w:rsid w:val="00015A2F"/>
    <w:rsid w:val="00024616"/>
    <w:rsid w:val="00032FE9"/>
    <w:rsid w:val="00033BBF"/>
    <w:rsid w:val="0004164C"/>
    <w:rsid w:val="0004432D"/>
    <w:rsid w:val="00051BED"/>
    <w:rsid w:val="00054780"/>
    <w:rsid w:val="0005672F"/>
    <w:rsid w:val="000603DF"/>
    <w:rsid w:val="00065F93"/>
    <w:rsid w:val="0007013E"/>
    <w:rsid w:val="00081B4B"/>
    <w:rsid w:val="00082377"/>
    <w:rsid w:val="00084BA1"/>
    <w:rsid w:val="00086420"/>
    <w:rsid w:val="00086C2D"/>
    <w:rsid w:val="0009790C"/>
    <w:rsid w:val="000A0727"/>
    <w:rsid w:val="000A1B63"/>
    <w:rsid w:val="000A5CE8"/>
    <w:rsid w:val="000B07D4"/>
    <w:rsid w:val="000B3E24"/>
    <w:rsid w:val="000C4F3D"/>
    <w:rsid w:val="000C60E1"/>
    <w:rsid w:val="000C652F"/>
    <w:rsid w:val="000C73D0"/>
    <w:rsid w:val="000D4C67"/>
    <w:rsid w:val="000E4C9C"/>
    <w:rsid w:val="000F4898"/>
    <w:rsid w:val="000F6DE3"/>
    <w:rsid w:val="000F73CD"/>
    <w:rsid w:val="00100701"/>
    <w:rsid w:val="00101498"/>
    <w:rsid w:val="00106FC8"/>
    <w:rsid w:val="001074B2"/>
    <w:rsid w:val="00110A6F"/>
    <w:rsid w:val="00115B67"/>
    <w:rsid w:val="0011754B"/>
    <w:rsid w:val="00123776"/>
    <w:rsid w:val="00124C96"/>
    <w:rsid w:val="001251C6"/>
    <w:rsid w:val="00125437"/>
    <w:rsid w:val="00125CFE"/>
    <w:rsid w:val="00127624"/>
    <w:rsid w:val="00131F63"/>
    <w:rsid w:val="001536E5"/>
    <w:rsid w:val="001550B3"/>
    <w:rsid w:val="0015639D"/>
    <w:rsid w:val="0015776A"/>
    <w:rsid w:val="00165998"/>
    <w:rsid w:val="001903BA"/>
    <w:rsid w:val="00194482"/>
    <w:rsid w:val="001A209E"/>
    <w:rsid w:val="001A50E6"/>
    <w:rsid w:val="001A5B0A"/>
    <w:rsid w:val="001A7D4D"/>
    <w:rsid w:val="001C035A"/>
    <w:rsid w:val="001C218B"/>
    <w:rsid w:val="001C279D"/>
    <w:rsid w:val="001C28E5"/>
    <w:rsid w:val="001D4449"/>
    <w:rsid w:val="001D7F75"/>
    <w:rsid w:val="001E6288"/>
    <w:rsid w:val="001F3300"/>
    <w:rsid w:val="001F5778"/>
    <w:rsid w:val="00201DB0"/>
    <w:rsid w:val="00206849"/>
    <w:rsid w:val="00207363"/>
    <w:rsid w:val="002102AE"/>
    <w:rsid w:val="0021183C"/>
    <w:rsid w:val="002146DB"/>
    <w:rsid w:val="00216001"/>
    <w:rsid w:val="00231946"/>
    <w:rsid w:val="00231CCA"/>
    <w:rsid w:val="002439A6"/>
    <w:rsid w:val="00251762"/>
    <w:rsid w:val="00261BBC"/>
    <w:rsid w:val="00266545"/>
    <w:rsid w:val="0028412C"/>
    <w:rsid w:val="002867E8"/>
    <w:rsid w:val="00290AD7"/>
    <w:rsid w:val="002A018D"/>
    <w:rsid w:val="002A079B"/>
    <w:rsid w:val="002B4E02"/>
    <w:rsid w:val="002C31FA"/>
    <w:rsid w:val="002C6731"/>
    <w:rsid w:val="002C72A9"/>
    <w:rsid w:val="002D04D8"/>
    <w:rsid w:val="002D15B3"/>
    <w:rsid w:val="002D3B36"/>
    <w:rsid w:val="002D7223"/>
    <w:rsid w:val="002E1713"/>
    <w:rsid w:val="002E2ECE"/>
    <w:rsid w:val="002E36DA"/>
    <w:rsid w:val="002E5B06"/>
    <w:rsid w:val="002E66D0"/>
    <w:rsid w:val="002F2E2C"/>
    <w:rsid w:val="00301C83"/>
    <w:rsid w:val="0030335D"/>
    <w:rsid w:val="00313730"/>
    <w:rsid w:val="00314C61"/>
    <w:rsid w:val="00316B3D"/>
    <w:rsid w:val="00323743"/>
    <w:rsid w:val="00327DDE"/>
    <w:rsid w:val="00332090"/>
    <w:rsid w:val="00343B47"/>
    <w:rsid w:val="00345772"/>
    <w:rsid w:val="003554A9"/>
    <w:rsid w:val="00366DE7"/>
    <w:rsid w:val="00382BBC"/>
    <w:rsid w:val="003971A8"/>
    <w:rsid w:val="003A095C"/>
    <w:rsid w:val="003A1326"/>
    <w:rsid w:val="003A66B1"/>
    <w:rsid w:val="003B0144"/>
    <w:rsid w:val="003B715A"/>
    <w:rsid w:val="003B748A"/>
    <w:rsid w:val="003D135B"/>
    <w:rsid w:val="003E46BF"/>
    <w:rsid w:val="003E4DD2"/>
    <w:rsid w:val="003F302B"/>
    <w:rsid w:val="003F3D9D"/>
    <w:rsid w:val="00403144"/>
    <w:rsid w:val="0041152C"/>
    <w:rsid w:val="0042553C"/>
    <w:rsid w:val="004257FC"/>
    <w:rsid w:val="004333CB"/>
    <w:rsid w:val="00441156"/>
    <w:rsid w:val="004501DB"/>
    <w:rsid w:val="0045247F"/>
    <w:rsid w:val="00464C8E"/>
    <w:rsid w:val="0047027C"/>
    <w:rsid w:val="0047141A"/>
    <w:rsid w:val="00475026"/>
    <w:rsid w:val="004766DD"/>
    <w:rsid w:val="0048643E"/>
    <w:rsid w:val="00487E43"/>
    <w:rsid w:val="004A0FA9"/>
    <w:rsid w:val="004A5559"/>
    <w:rsid w:val="004B7277"/>
    <w:rsid w:val="004B76C0"/>
    <w:rsid w:val="004B77C9"/>
    <w:rsid w:val="004C0C9F"/>
    <w:rsid w:val="004C1F9A"/>
    <w:rsid w:val="004C48F9"/>
    <w:rsid w:val="004C7C70"/>
    <w:rsid w:val="004E7140"/>
    <w:rsid w:val="004F3963"/>
    <w:rsid w:val="004F3C70"/>
    <w:rsid w:val="00506018"/>
    <w:rsid w:val="005154DE"/>
    <w:rsid w:val="005233EC"/>
    <w:rsid w:val="0052586D"/>
    <w:rsid w:val="0053199F"/>
    <w:rsid w:val="005348F7"/>
    <w:rsid w:val="00536051"/>
    <w:rsid w:val="00540D13"/>
    <w:rsid w:val="0055381A"/>
    <w:rsid w:val="0055466C"/>
    <w:rsid w:val="00554943"/>
    <w:rsid w:val="00564329"/>
    <w:rsid w:val="00570E33"/>
    <w:rsid w:val="005801F5"/>
    <w:rsid w:val="00584A42"/>
    <w:rsid w:val="005A03B2"/>
    <w:rsid w:val="005A04E4"/>
    <w:rsid w:val="005A51AE"/>
    <w:rsid w:val="005A5C6B"/>
    <w:rsid w:val="005B192A"/>
    <w:rsid w:val="005B3F3F"/>
    <w:rsid w:val="005B74C5"/>
    <w:rsid w:val="005D6887"/>
    <w:rsid w:val="005E6DD5"/>
    <w:rsid w:val="005F51A3"/>
    <w:rsid w:val="005F7274"/>
    <w:rsid w:val="00601894"/>
    <w:rsid w:val="0060473B"/>
    <w:rsid w:val="006126A5"/>
    <w:rsid w:val="00623AFE"/>
    <w:rsid w:val="00625697"/>
    <w:rsid w:val="006332EF"/>
    <w:rsid w:val="00633844"/>
    <w:rsid w:val="006350B1"/>
    <w:rsid w:val="006431E8"/>
    <w:rsid w:val="00650072"/>
    <w:rsid w:val="00653156"/>
    <w:rsid w:val="00655B4F"/>
    <w:rsid w:val="0066125F"/>
    <w:rsid w:val="00661A46"/>
    <w:rsid w:val="00661C9F"/>
    <w:rsid w:val="006621E1"/>
    <w:rsid w:val="006676E2"/>
    <w:rsid w:val="00667C94"/>
    <w:rsid w:val="006778A3"/>
    <w:rsid w:val="00684606"/>
    <w:rsid w:val="006847AE"/>
    <w:rsid w:val="00692AB9"/>
    <w:rsid w:val="006935EC"/>
    <w:rsid w:val="006946C5"/>
    <w:rsid w:val="006A035C"/>
    <w:rsid w:val="006A06BE"/>
    <w:rsid w:val="006A21A0"/>
    <w:rsid w:val="006A4D06"/>
    <w:rsid w:val="006A57A9"/>
    <w:rsid w:val="006A64A5"/>
    <w:rsid w:val="006B106F"/>
    <w:rsid w:val="006B1945"/>
    <w:rsid w:val="006B1E19"/>
    <w:rsid w:val="006C091D"/>
    <w:rsid w:val="006C1A9E"/>
    <w:rsid w:val="006C2AB9"/>
    <w:rsid w:val="006C41B1"/>
    <w:rsid w:val="006D4513"/>
    <w:rsid w:val="006D49A5"/>
    <w:rsid w:val="006D67FA"/>
    <w:rsid w:val="006F260E"/>
    <w:rsid w:val="006F7A9F"/>
    <w:rsid w:val="007059E0"/>
    <w:rsid w:val="00710667"/>
    <w:rsid w:val="0071511B"/>
    <w:rsid w:val="00717EB0"/>
    <w:rsid w:val="00720F1A"/>
    <w:rsid w:val="00723634"/>
    <w:rsid w:val="00724324"/>
    <w:rsid w:val="0073637A"/>
    <w:rsid w:val="00747122"/>
    <w:rsid w:val="00752B8B"/>
    <w:rsid w:val="00754A60"/>
    <w:rsid w:val="00757931"/>
    <w:rsid w:val="0076478E"/>
    <w:rsid w:val="007647EA"/>
    <w:rsid w:val="00771D54"/>
    <w:rsid w:val="00772291"/>
    <w:rsid w:val="0077430E"/>
    <w:rsid w:val="00782933"/>
    <w:rsid w:val="00783D2B"/>
    <w:rsid w:val="00784FE3"/>
    <w:rsid w:val="00787670"/>
    <w:rsid w:val="007906D7"/>
    <w:rsid w:val="00791173"/>
    <w:rsid w:val="00792D61"/>
    <w:rsid w:val="00793291"/>
    <w:rsid w:val="007934E5"/>
    <w:rsid w:val="007A0A89"/>
    <w:rsid w:val="007A387F"/>
    <w:rsid w:val="007B5261"/>
    <w:rsid w:val="007C4A50"/>
    <w:rsid w:val="007C5ED3"/>
    <w:rsid w:val="007C7119"/>
    <w:rsid w:val="007E0A90"/>
    <w:rsid w:val="007E7850"/>
    <w:rsid w:val="007F1261"/>
    <w:rsid w:val="007F7353"/>
    <w:rsid w:val="00815645"/>
    <w:rsid w:val="00822589"/>
    <w:rsid w:val="008250B0"/>
    <w:rsid w:val="00830E9A"/>
    <w:rsid w:val="008354B6"/>
    <w:rsid w:val="008358B8"/>
    <w:rsid w:val="00842053"/>
    <w:rsid w:val="0084627C"/>
    <w:rsid w:val="00850A59"/>
    <w:rsid w:val="00854656"/>
    <w:rsid w:val="008612AD"/>
    <w:rsid w:val="00864BF6"/>
    <w:rsid w:val="00864EED"/>
    <w:rsid w:val="00874799"/>
    <w:rsid w:val="0087676C"/>
    <w:rsid w:val="00880B48"/>
    <w:rsid w:val="008868F9"/>
    <w:rsid w:val="00890459"/>
    <w:rsid w:val="0089579E"/>
    <w:rsid w:val="008974EC"/>
    <w:rsid w:val="00897836"/>
    <w:rsid w:val="008D072B"/>
    <w:rsid w:val="008D297A"/>
    <w:rsid w:val="008D6856"/>
    <w:rsid w:val="008D7953"/>
    <w:rsid w:val="008E1FBF"/>
    <w:rsid w:val="008F09C9"/>
    <w:rsid w:val="008F6623"/>
    <w:rsid w:val="00902113"/>
    <w:rsid w:val="009076A2"/>
    <w:rsid w:val="00912B07"/>
    <w:rsid w:val="009164F9"/>
    <w:rsid w:val="0091701E"/>
    <w:rsid w:val="009218AD"/>
    <w:rsid w:val="00934CE0"/>
    <w:rsid w:val="00945C62"/>
    <w:rsid w:val="009510DB"/>
    <w:rsid w:val="009512C5"/>
    <w:rsid w:val="0097474A"/>
    <w:rsid w:val="00976F04"/>
    <w:rsid w:val="00993674"/>
    <w:rsid w:val="00994294"/>
    <w:rsid w:val="009A290B"/>
    <w:rsid w:val="009A44BA"/>
    <w:rsid w:val="009B2D06"/>
    <w:rsid w:val="009B3ACB"/>
    <w:rsid w:val="009B6E38"/>
    <w:rsid w:val="009C0781"/>
    <w:rsid w:val="009C276C"/>
    <w:rsid w:val="009C7EDE"/>
    <w:rsid w:val="009E7844"/>
    <w:rsid w:val="009F64CF"/>
    <w:rsid w:val="00A0046C"/>
    <w:rsid w:val="00A0058C"/>
    <w:rsid w:val="00A07BBE"/>
    <w:rsid w:val="00A13711"/>
    <w:rsid w:val="00A149A1"/>
    <w:rsid w:val="00A221BD"/>
    <w:rsid w:val="00A244EC"/>
    <w:rsid w:val="00A24A97"/>
    <w:rsid w:val="00A26D9A"/>
    <w:rsid w:val="00A4158C"/>
    <w:rsid w:val="00A50756"/>
    <w:rsid w:val="00A51B11"/>
    <w:rsid w:val="00A53D63"/>
    <w:rsid w:val="00A57473"/>
    <w:rsid w:val="00A57650"/>
    <w:rsid w:val="00A773FB"/>
    <w:rsid w:val="00A84F95"/>
    <w:rsid w:val="00A915C5"/>
    <w:rsid w:val="00A93AAC"/>
    <w:rsid w:val="00A976DA"/>
    <w:rsid w:val="00AA1DCC"/>
    <w:rsid w:val="00AB16B2"/>
    <w:rsid w:val="00AB271B"/>
    <w:rsid w:val="00AC4BCB"/>
    <w:rsid w:val="00AD6020"/>
    <w:rsid w:val="00AE266E"/>
    <w:rsid w:val="00AE4ED8"/>
    <w:rsid w:val="00AF1C0F"/>
    <w:rsid w:val="00AF3DF0"/>
    <w:rsid w:val="00AF6685"/>
    <w:rsid w:val="00AF7F97"/>
    <w:rsid w:val="00B04BC3"/>
    <w:rsid w:val="00B12E1A"/>
    <w:rsid w:val="00B12F03"/>
    <w:rsid w:val="00B1437A"/>
    <w:rsid w:val="00B20985"/>
    <w:rsid w:val="00B2528A"/>
    <w:rsid w:val="00B41977"/>
    <w:rsid w:val="00B445A7"/>
    <w:rsid w:val="00B50567"/>
    <w:rsid w:val="00B52E90"/>
    <w:rsid w:val="00B54BD1"/>
    <w:rsid w:val="00B57CBA"/>
    <w:rsid w:val="00B61B17"/>
    <w:rsid w:val="00B776C8"/>
    <w:rsid w:val="00B81D14"/>
    <w:rsid w:val="00B8293A"/>
    <w:rsid w:val="00B860C8"/>
    <w:rsid w:val="00B922D9"/>
    <w:rsid w:val="00B9522D"/>
    <w:rsid w:val="00BA0558"/>
    <w:rsid w:val="00BA0AA1"/>
    <w:rsid w:val="00BA1AB7"/>
    <w:rsid w:val="00BA3360"/>
    <w:rsid w:val="00BB73E3"/>
    <w:rsid w:val="00BD40AA"/>
    <w:rsid w:val="00BD4261"/>
    <w:rsid w:val="00BD5439"/>
    <w:rsid w:val="00BD78DA"/>
    <w:rsid w:val="00BE0EDC"/>
    <w:rsid w:val="00C01CA0"/>
    <w:rsid w:val="00C075AE"/>
    <w:rsid w:val="00C11C79"/>
    <w:rsid w:val="00C14800"/>
    <w:rsid w:val="00C23012"/>
    <w:rsid w:val="00C2419E"/>
    <w:rsid w:val="00C31A6B"/>
    <w:rsid w:val="00C41678"/>
    <w:rsid w:val="00C41A0A"/>
    <w:rsid w:val="00C43624"/>
    <w:rsid w:val="00C4441D"/>
    <w:rsid w:val="00C52825"/>
    <w:rsid w:val="00C73534"/>
    <w:rsid w:val="00C757D2"/>
    <w:rsid w:val="00C870CE"/>
    <w:rsid w:val="00C91A6D"/>
    <w:rsid w:val="00C9715A"/>
    <w:rsid w:val="00CA18EC"/>
    <w:rsid w:val="00CB215F"/>
    <w:rsid w:val="00CB36B5"/>
    <w:rsid w:val="00CB4093"/>
    <w:rsid w:val="00CB623F"/>
    <w:rsid w:val="00CC2E74"/>
    <w:rsid w:val="00CC7D8A"/>
    <w:rsid w:val="00CD04F3"/>
    <w:rsid w:val="00CD0EA6"/>
    <w:rsid w:val="00CD4372"/>
    <w:rsid w:val="00CD4F6D"/>
    <w:rsid w:val="00CE06B3"/>
    <w:rsid w:val="00CE5B9E"/>
    <w:rsid w:val="00CE6236"/>
    <w:rsid w:val="00CF0BA2"/>
    <w:rsid w:val="00CF42A1"/>
    <w:rsid w:val="00D020CE"/>
    <w:rsid w:val="00D06CB2"/>
    <w:rsid w:val="00D1602B"/>
    <w:rsid w:val="00D201E3"/>
    <w:rsid w:val="00D22840"/>
    <w:rsid w:val="00D3383F"/>
    <w:rsid w:val="00D36DFC"/>
    <w:rsid w:val="00D4638C"/>
    <w:rsid w:val="00D53295"/>
    <w:rsid w:val="00D54641"/>
    <w:rsid w:val="00D64A82"/>
    <w:rsid w:val="00D713C8"/>
    <w:rsid w:val="00D75124"/>
    <w:rsid w:val="00D80D4C"/>
    <w:rsid w:val="00D81C94"/>
    <w:rsid w:val="00D84A2E"/>
    <w:rsid w:val="00D93D2D"/>
    <w:rsid w:val="00DB218E"/>
    <w:rsid w:val="00DB409A"/>
    <w:rsid w:val="00DB4C52"/>
    <w:rsid w:val="00DC131C"/>
    <w:rsid w:val="00DC16E9"/>
    <w:rsid w:val="00DC40F0"/>
    <w:rsid w:val="00DC5192"/>
    <w:rsid w:val="00DC7C73"/>
    <w:rsid w:val="00DD1A26"/>
    <w:rsid w:val="00DD5AAB"/>
    <w:rsid w:val="00DE5348"/>
    <w:rsid w:val="00DE6E8C"/>
    <w:rsid w:val="00DE7781"/>
    <w:rsid w:val="00DF317F"/>
    <w:rsid w:val="00E04109"/>
    <w:rsid w:val="00E04F3D"/>
    <w:rsid w:val="00E1273E"/>
    <w:rsid w:val="00E1787C"/>
    <w:rsid w:val="00E27E7E"/>
    <w:rsid w:val="00E312F3"/>
    <w:rsid w:val="00E3531A"/>
    <w:rsid w:val="00E362AD"/>
    <w:rsid w:val="00E40CC6"/>
    <w:rsid w:val="00E45AC4"/>
    <w:rsid w:val="00E46993"/>
    <w:rsid w:val="00E510BA"/>
    <w:rsid w:val="00E525E5"/>
    <w:rsid w:val="00E53D2B"/>
    <w:rsid w:val="00E6204E"/>
    <w:rsid w:val="00E70448"/>
    <w:rsid w:val="00E77711"/>
    <w:rsid w:val="00E8677F"/>
    <w:rsid w:val="00EA2F4C"/>
    <w:rsid w:val="00EA3C4D"/>
    <w:rsid w:val="00EA433C"/>
    <w:rsid w:val="00EA6C2C"/>
    <w:rsid w:val="00EB1B69"/>
    <w:rsid w:val="00EB3162"/>
    <w:rsid w:val="00EC7C4E"/>
    <w:rsid w:val="00ED24C0"/>
    <w:rsid w:val="00EF13DE"/>
    <w:rsid w:val="00EF6638"/>
    <w:rsid w:val="00F157AA"/>
    <w:rsid w:val="00F15D70"/>
    <w:rsid w:val="00F17CCE"/>
    <w:rsid w:val="00F20060"/>
    <w:rsid w:val="00F261FA"/>
    <w:rsid w:val="00F274E2"/>
    <w:rsid w:val="00F30266"/>
    <w:rsid w:val="00F31DE7"/>
    <w:rsid w:val="00F3449A"/>
    <w:rsid w:val="00F37363"/>
    <w:rsid w:val="00F41483"/>
    <w:rsid w:val="00F4476B"/>
    <w:rsid w:val="00F5284A"/>
    <w:rsid w:val="00F548CE"/>
    <w:rsid w:val="00F56466"/>
    <w:rsid w:val="00F57DA7"/>
    <w:rsid w:val="00F67C57"/>
    <w:rsid w:val="00F737ED"/>
    <w:rsid w:val="00F865E9"/>
    <w:rsid w:val="00F90E52"/>
    <w:rsid w:val="00F90FC8"/>
    <w:rsid w:val="00F97CEE"/>
    <w:rsid w:val="00FA2980"/>
    <w:rsid w:val="00FA5DEA"/>
    <w:rsid w:val="00FB029B"/>
    <w:rsid w:val="00FB49F5"/>
    <w:rsid w:val="00FC2D31"/>
    <w:rsid w:val="00FC4C65"/>
    <w:rsid w:val="00FC4ED0"/>
    <w:rsid w:val="00FD1411"/>
    <w:rsid w:val="00FD1E2D"/>
    <w:rsid w:val="00FF09E3"/>
    <w:rsid w:val="00FF56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92036"/>
  <w15:docId w15:val="{9FD544CA-5A58-401F-91CC-A838965F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3156"/>
    <w:rPr>
      <w:szCs w:val="22"/>
      <w:lang w:eastAsia="en-US"/>
    </w:rPr>
  </w:style>
  <w:style w:type="paragraph" w:styleId="berschrift1">
    <w:name w:val="heading 1"/>
    <w:basedOn w:val="Standard"/>
    <w:next w:val="Standard"/>
    <w:link w:val="berschrift1Zchn"/>
    <w:uiPriority w:val="9"/>
    <w:qFormat/>
    <w:rsid w:val="00623AFE"/>
    <w:pPr>
      <w:keepNext/>
      <w:keepLines/>
      <w:spacing w:before="480"/>
      <w:outlineLvl w:val="0"/>
    </w:pPr>
    <w:rPr>
      <w:rFonts w:eastAsia="Times New Roman"/>
      <w:b/>
      <w:bCs/>
      <w:sz w:val="16"/>
      <w:szCs w:val="28"/>
    </w:rPr>
  </w:style>
  <w:style w:type="paragraph" w:styleId="berschrift2">
    <w:name w:val="heading 2"/>
    <w:basedOn w:val="Standard"/>
    <w:next w:val="Standard"/>
    <w:link w:val="berschrift2Zchn"/>
    <w:uiPriority w:val="9"/>
    <w:semiHidden/>
    <w:unhideWhenUsed/>
    <w:qFormat/>
    <w:rsid w:val="00623AFE"/>
    <w:pPr>
      <w:keepNext/>
      <w:keepLines/>
      <w:spacing w:before="200"/>
      <w:outlineLvl w:val="1"/>
    </w:pPr>
    <w:rPr>
      <w:rFonts w:eastAsia="Times New Roman"/>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23AFE"/>
    <w:rPr>
      <w:rFonts w:ascii="Arial" w:eastAsia="Times New Roman" w:hAnsi="Arial" w:cs="Times New Roman"/>
      <w:b/>
      <w:bCs/>
      <w:sz w:val="16"/>
      <w:szCs w:val="28"/>
    </w:rPr>
  </w:style>
  <w:style w:type="character" w:customStyle="1" w:styleId="berschrift2Zchn">
    <w:name w:val="Überschrift 2 Zchn"/>
    <w:basedOn w:val="Absatz-Standardschriftart"/>
    <w:link w:val="berschrift2"/>
    <w:uiPriority w:val="9"/>
    <w:semiHidden/>
    <w:rsid w:val="00623AFE"/>
    <w:rPr>
      <w:rFonts w:ascii="Arial" w:eastAsia="Times New Roman" w:hAnsi="Arial" w:cs="Times New Roman"/>
      <w:b/>
      <w:bCs/>
      <w:sz w:val="26"/>
      <w:szCs w:val="26"/>
    </w:rPr>
  </w:style>
  <w:style w:type="paragraph" w:styleId="Kopfzeile">
    <w:name w:val="header"/>
    <w:basedOn w:val="Standard"/>
    <w:link w:val="KopfzeileZchn"/>
    <w:uiPriority w:val="99"/>
    <w:unhideWhenUsed/>
    <w:rsid w:val="00564329"/>
    <w:pPr>
      <w:tabs>
        <w:tab w:val="center" w:pos="4536"/>
        <w:tab w:val="right" w:pos="9072"/>
      </w:tabs>
    </w:pPr>
  </w:style>
  <w:style w:type="character" w:customStyle="1" w:styleId="KopfzeileZchn">
    <w:name w:val="Kopfzeile Zchn"/>
    <w:basedOn w:val="Absatz-Standardschriftart"/>
    <w:link w:val="Kopfzeile"/>
    <w:uiPriority w:val="99"/>
    <w:rsid w:val="00564329"/>
    <w:rPr>
      <w:rFonts w:ascii="Arial" w:hAnsi="Arial"/>
      <w:sz w:val="20"/>
    </w:rPr>
  </w:style>
  <w:style w:type="paragraph" w:styleId="Fuzeile">
    <w:name w:val="footer"/>
    <w:basedOn w:val="Standard"/>
    <w:link w:val="FuzeileZchn"/>
    <w:uiPriority w:val="99"/>
    <w:unhideWhenUsed/>
    <w:rsid w:val="00564329"/>
    <w:pPr>
      <w:tabs>
        <w:tab w:val="center" w:pos="4536"/>
        <w:tab w:val="right" w:pos="9072"/>
      </w:tabs>
    </w:pPr>
  </w:style>
  <w:style w:type="character" w:customStyle="1" w:styleId="FuzeileZchn">
    <w:name w:val="Fußzeile Zchn"/>
    <w:basedOn w:val="Absatz-Standardschriftart"/>
    <w:link w:val="Fuzeile"/>
    <w:uiPriority w:val="99"/>
    <w:rsid w:val="00564329"/>
    <w:rPr>
      <w:rFonts w:ascii="Arial" w:hAnsi="Arial"/>
      <w:sz w:val="20"/>
    </w:rPr>
  </w:style>
  <w:style w:type="character" w:styleId="Seitenzahl">
    <w:name w:val="page number"/>
    <w:basedOn w:val="Absatz-Standardschriftart"/>
    <w:uiPriority w:val="99"/>
    <w:rsid w:val="00564329"/>
  </w:style>
  <w:style w:type="paragraph" w:styleId="Sprechblasentext">
    <w:name w:val="Balloon Text"/>
    <w:basedOn w:val="Standard"/>
    <w:link w:val="SprechblasentextZchn"/>
    <w:uiPriority w:val="99"/>
    <w:semiHidden/>
    <w:unhideWhenUsed/>
    <w:rsid w:val="005B3F3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3F3F"/>
    <w:rPr>
      <w:rFonts w:ascii="Tahoma" w:hAnsi="Tahoma" w:cs="Tahoma"/>
      <w:sz w:val="16"/>
      <w:szCs w:val="16"/>
    </w:rPr>
  </w:style>
  <w:style w:type="character" w:customStyle="1" w:styleId="th-tx">
    <w:name w:val="th-tx"/>
    <w:basedOn w:val="Absatz-Standardschriftart"/>
    <w:rsid w:val="00106FC8"/>
  </w:style>
  <w:style w:type="character" w:styleId="Hyperlink">
    <w:name w:val="Hyperlink"/>
    <w:basedOn w:val="Absatz-Standardschriftart"/>
    <w:uiPriority w:val="99"/>
    <w:unhideWhenUsed/>
    <w:rsid w:val="00E70448"/>
    <w:rPr>
      <w:color w:val="0000FF"/>
      <w:u w:val="single"/>
    </w:rPr>
  </w:style>
  <w:style w:type="paragraph" w:styleId="NurText">
    <w:name w:val="Plain Text"/>
    <w:basedOn w:val="Standard"/>
    <w:link w:val="NurTextZchn"/>
    <w:uiPriority w:val="99"/>
    <w:semiHidden/>
    <w:unhideWhenUsed/>
    <w:rsid w:val="00AE4ED8"/>
    <w:rPr>
      <w:rFonts w:ascii="Consolas" w:eastAsia="Times New Roman" w:hAnsi="Consolas"/>
      <w:sz w:val="21"/>
      <w:szCs w:val="21"/>
      <w:lang w:eastAsia="de-DE"/>
    </w:rPr>
  </w:style>
  <w:style w:type="character" w:customStyle="1" w:styleId="NurTextZchn">
    <w:name w:val="Nur Text Zchn"/>
    <w:basedOn w:val="Absatz-Standardschriftart"/>
    <w:link w:val="NurText"/>
    <w:uiPriority w:val="99"/>
    <w:semiHidden/>
    <w:rsid w:val="00AE4ED8"/>
    <w:rPr>
      <w:rFonts w:ascii="Consolas" w:eastAsia="Times New Roman" w:hAnsi="Consolas" w:cs="Times New Roman"/>
      <w:sz w:val="21"/>
      <w:szCs w:val="21"/>
      <w:lang w:eastAsia="de-DE"/>
    </w:rPr>
  </w:style>
  <w:style w:type="paragraph" w:customStyle="1" w:styleId="Brief">
    <w:name w:val="Brief"/>
    <w:basedOn w:val="Standard"/>
    <w:rsid w:val="00A57650"/>
    <w:rPr>
      <w:rFonts w:eastAsia="Times New Roman" w:cs="Arial"/>
      <w:sz w:val="22"/>
      <w:lang w:eastAsia="de-DE"/>
    </w:rPr>
  </w:style>
  <w:style w:type="paragraph" w:styleId="Textkrper2">
    <w:name w:val="Body Text 2"/>
    <w:basedOn w:val="Standard"/>
    <w:link w:val="Textkrper2Zchn"/>
    <w:semiHidden/>
    <w:rsid w:val="007647EA"/>
    <w:pPr>
      <w:jc w:val="both"/>
    </w:pPr>
    <w:rPr>
      <w:rFonts w:eastAsia="Times New Roman"/>
      <w:sz w:val="22"/>
      <w:szCs w:val="20"/>
      <w:lang w:eastAsia="de-DE"/>
    </w:rPr>
  </w:style>
  <w:style w:type="character" w:customStyle="1" w:styleId="Textkrper2Zchn">
    <w:name w:val="Textkörper 2 Zchn"/>
    <w:basedOn w:val="Absatz-Standardschriftart"/>
    <w:link w:val="Textkrper2"/>
    <w:semiHidden/>
    <w:rsid w:val="007647EA"/>
    <w:rPr>
      <w:rFonts w:eastAsia="Times New Roman"/>
      <w:sz w:val="22"/>
    </w:rPr>
  </w:style>
  <w:style w:type="paragraph" w:styleId="Listenabsatz">
    <w:name w:val="List Paragraph"/>
    <w:basedOn w:val="Standard"/>
    <w:uiPriority w:val="34"/>
    <w:qFormat/>
    <w:rsid w:val="007647EA"/>
    <w:pPr>
      <w:ind w:left="720"/>
      <w:contextualSpacing/>
    </w:pPr>
    <w:rPr>
      <w:rFonts w:ascii="Times New Roman" w:eastAsia="Times New Roman" w:hAnsi="Times New Roman"/>
      <w:sz w:val="24"/>
      <w:szCs w:val="24"/>
      <w:lang w:eastAsia="de-DE"/>
    </w:rPr>
  </w:style>
  <w:style w:type="character" w:styleId="Kommentarzeichen">
    <w:name w:val="annotation reference"/>
    <w:basedOn w:val="Absatz-Standardschriftart"/>
    <w:uiPriority w:val="99"/>
    <w:semiHidden/>
    <w:unhideWhenUsed/>
    <w:rsid w:val="007647EA"/>
    <w:rPr>
      <w:sz w:val="16"/>
      <w:szCs w:val="16"/>
    </w:rPr>
  </w:style>
  <w:style w:type="paragraph" w:styleId="Kommentartext">
    <w:name w:val="annotation text"/>
    <w:basedOn w:val="Standard"/>
    <w:link w:val="KommentartextZchn"/>
    <w:uiPriority w:val="99"/>
    <w:unhideWhenUsed/>
    <w:rsid w:val="007647EA"/>
    <w:rPr>
      <w:rFonts w:eastAsia="Times New Roman"/>
      <w:szCs w:val="20"/>
      <w:lang w:eastAsia="de-DE"/>
    </w:rPr>
  </w:style>
  <w:style w:type="character" w:customStyle="1" w:styleId="KommentartextZchn">
    <w:name w:val="Kommentartext Zchn"/>
    <w:basedOn w:val="Absatz-Standardschriftart"/>
    <w:link w:val="Kommentartext"/>
    <w:uiPriority w:val="99"/>
    <w:rsid w:val="007647EA"/>
    <w:rPr>
      <w:rFonts w:eastAsia="Times New Roman"/>
    </w:rPr>
  </w:style>
  <w:style w:type="paragraph" w:styleId="Textkrper-Zeileneinzug">
    <w:name w:val="Body Text Indent"/>
    <w:basedOn w:val="Standard"/>
    <w:link w:val="Textkrper-ZeileneinzugZchn"/>
    <w:uiPriority w:val="99"/>
    <w:semiHidden/>
    <w:unhideWhenUsed/>
    <w:rsid w:val="007647EA"/>
    <w:pPr>
      <w:spacing w:after="120"/>
      <w:ind w:left="283"/>
    </w:pPr>
    <w:rPr>
      <w:rFonts w:eastAsia="Times New Roman"/>
      <w:sz w:val="22"/>
      <w:szCs w:val="20"/>
      <w:lang w:eastAsia="de-DE"/>
    </w:rPr>
  </w:style>
  <w:style w:type="character" w:customStyle="1" w:styleId="Textkrper-ZeileneinzugZchn">
    <w:name w:val="Textkörper-Zeileneinzug Zchn"/>
    <w:basedOn w:val="Absatz-Standardschriftart"/>
    <w:link w:val="Textkrper-Zeileneinzug"/>
    <w:uiPriority w:val="99"/>
    <w:semiHidden/>
    <w:rsid w:val="007647EA"/>
    <w:rPr>
      <w:rFonts w:eastAsia="Times New Roman"/>
      <w:sz w:val="22"/>
    </w:rPr>
  </w:style>
  <w:style w:type="paragraph" w:styleId="berarbeitung">
    <w:name w:val="Revision"/>
    <w:hidden/>
    <w:uiPriority w:val="99"/>
    <w:semiHidden/>
    <w:rsid w:val="00C757D2"/>
    <w:rPr>
      <w:szCs w:val="22"/>
      <w:lang w:eastAsia="en-US"/>
    </w:rPr>
  </w:style>
  <w:style w:type="paragraph" w:styleId="Kommentarthema">
    <w:name w:val="annotation subject"/>
    <w:basedOn w:val="Kommentartext"/>
    <w:next w:val="Kommentartext"/>
    <w:link w:val="KommentarthemaZchn"/>
    <w:uiPriority w:val="99"/>
    <w:semiHidden/>
    <w:unhideWhenUsed/>
    <w:rsid w:val="00B860C8"/>
    <w:rPr>
      <w:rFonts w:eastAsia="Arial"/>
      <w:b/>
      <w:bCs/>
      <w:lang w:eastAsia="en-US"/>
    </w:rPr>
  </w:style>
  <w:style w:type="character" w:customStyle="1" w:styleId="KommentarthemaZchn">
    <w:name w:val="Kommentarthema Zchn"/>
    <w:basedOn w:val="KommentartextZchn"/>
    <w:link w:val="Kommentarthema"/>
    <w:uiPriority w:val="99"/>
    <w:semiHidden/>
    <w:rsid w:val="00B860C8"/>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02342">
      <w:bodyDiv w:val="1"/>
      <w:marLeft w:val="0"/>
      <w:marRight w:val="0"/>
      <w:marTop w:val="0"/>
      <w:marBottom w:val="0"/>
      <w:divBdr>
        <w:top w:val="none" w:sz="0" w:space="0" w:color="auto"/>
        <w:left w:val="none" w:sz="0" w:space="0" w:color="auto"/>
        <w:bottom w:val="none" w:sz="0" w:space="0" w:color="auto"/>
        <w:right w:val="none" w:sz="0" w:space="0" w:color="auto"/>
      </w:divBdr>
    </w:div>
    <w:div w:id="321004024">
      <w:bodyDiv w:val="1"/>
      <w:marLeft w:val="0"/>
      <w:marRight w:val="0"/>
      <w:marTop w:val="0"/>
      <w:marBottom w:val="0"/>
      <w:divBdr>
        <w:top w:val="none" w:sz="0" w:space="0" w:color="auto"/>
        <w:left w:val="none" w:sz="0" w:space="0" w:color="auto"/>
        <w:bottom w:val="none" w:sz="0" w:space="0" w:color="auto"/>
        <w:right w:val="none" w:sz="0" w:space="0" w:color="auto"/>
      </w:divBdr>
    </w:div>
    <w:div w:id="537551372">
      <w:bodyDiv w:val="1"/>
      <w:marLeft w:val="0"/>
      <w:marRight w:val="0"/>
      <w:marTop w:val="0"/>
      <w:marBottom w:val="0"/>
      <w:divBdr>
        <w:top w:val="none" w:sz="0" w:space="0" w:color="auto"/>
        <w:left w:val="none" w:sz="0" w:space="0" w:color="auto"/>
        <w:bottom w:val="none" w:sz="0" w:space="0" w:color="auto"/>
        <w:right w:val="none" w:sz="0" w:space="0" w:color="auto"/>
      </w:divBdr>
    </w:div>
    <w:div w:id="614561664">
      <w:bodyDiv w:val="1"/>
      <w:marLeft w:val="0"/>
      <w:marRight w:val="0"/>
      <w:marTop w:val="0"/>
      <w:marBottom w:val="0"/>
      <w:divBdr>
        <w:top w:val="none" w:sz="0" w:space="0" w:color="auto"/>
        <w:left w:val="none" w:sz="0" w:space="0" w:color="auto"/>
        <w:bottom w:val="none" w:sz="0" w:space="0" w:color="auto"/>
        <w:right w:val="none" w:sz="0" w:space="0" w:color="auto"/>
      </w:divBdr>
    </w:div>
    <w:div w:id="628173369">
      <w:bodyDiv w:val="1"/>
      <w:marLeft w:val="0"/>
      <w:marRight w:val="0"/>
      <w:marTop w:val="0"/>
      <w:marBottom w:val="0"/>
      <w:divBdr>
        <w:top w:val="none" w:sz="0" w:space="0" w:color="auto"/>
        <w:left w:val="none" w:sz="0" w:space="0" w:color="auto"/>
        <w:bottom w:val="none" w:sz="0" w:space="0" w:color="auto"/>
        <w:right w:val="none" w:sz="0" w:space="0" w:color="auto"/>
      </w:divBdr>
    </w:div>
    <w:div w:id="1200900283">
      <w:bodyDiv w:val="1"/>
      <w:marLeft w:val="0"/>
      <w:marRight w:val="0"/>
      <w:marTop w:val="0"/>
      <w:marBottom w:val="0"/>
      <w:divBdr>
        <w:top w:val="none" w:sz="0" w:space="0" w:color="auto"/>
        <w:left w:val="none" w:sz="0" w:space="0" w:color="auto"/>
        <w:bottom w:val="none" w:sz="0" w:space="0" w:color="auto"/>
        <w:right w:val="none" w:sz="0" w:space="0" w:color="auto"/>
      </w:divBdr>
    </w:div>
    <w:div w:id="1445924908">
      <w:bodyDiv w:val="1"/>
      <w:marLeft w:val="0"/>
      <w:marRight w:val="0"/>
      <w:marTop w:val="0"/>
      <w:marBottom w:val="0"/>
      <w:divBdr>
        <w:top w:val="none" w:sz="0" w:space="0" w:color="auto"/>
        <w:left w:val="none" w:sz="0" w:space="0" w:color="auto"/>
        <w:bottom w:val="none" w:sz="0" w:space="0" w:color="auto"/>
        <w:right w:val="none" w:sz="0" w:space="0" w:color="auto"/>
      </w:divBdr>
    </w:div>
    <w:div w:id="171384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ROGRAMME\AOKText\AOKTextPLUS.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5E92F1-9EBD-4A7F-885B-D3A5E7E6B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25A39D-5219-45F6-BAEE-B11D280DAF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70AF3A-15A5-4FF0-8514-E54C2964EACA}">
  <ds:schemaRefs>
    <ds:schemaRef ds:uri="http://schemas.openxmlformats.org/officeDocument/2006/bibliography"/>
  </ds:schemaRefs>
</ds:datastoreItem>
</file>

<file path=customXml/itemProps4.xml><?xml version="1.0" encoding="utf-8"?>
<ds:datastoreItem xmlns:ds="http://schemas.openxmlformats.org/officeDocument/2006/customXml" ds:itemID="{22931FFA-5A40-4DF8-98D6-8B9895C553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AOKTextPLUS.dotm</Template>
  <TotalTime>0</TotalTime>
  <Pages>2</Pages>
  <Words>287</Words>
  <Characters>1809</Characters>
  <Application>Microsoft Office Word</Application>
  <DocSecurity>8</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AOK</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Schmidt, Maria [HE] KGM, 49705</dc:creator>
  <cp:lastModifiedBy>Müller, Thorsten [HE] SRG-SAV, 32119</cp:lastModifiedBy>
  <cp:revision>38</cp:revision>
  <cp:lastPrinted>2022-10-17T09:00:00Z</cp:lastPrinted>
  <dcterms:created xsi:type="dcterms:W3CDTF">2023-05-11T13:03:00Z</dcterms:created>
  <dcterms:modified xsi:type="dcterms:W3CDTF">2026-07-09T08:29:00Z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Ver">
    <vt:lpwstr>00</vt:lpwstr>
  </property>
  <property fmtid="{D5CDD505-2E9C-101B-9397-08002B2CF9AE}" pid="3" name="APSys">
    <vt:lpwstr>3</vt:lpwstr>
  </property>
  <property fmtid="{D5CDD505-2E9C-101B-9397-08002B2CF9AE}" pid="4" name="APSubSys">
    <vt:lpwstr>9999</vt:lpwstr>
  </property>
  <property fmtid="{D5CDD505-2E9C-101B-9397-08002B2CF9AE}" pid="5" name="APDokkurz">
    <vt:lpwstr>ALL105</vt:lpwstr>
  </property>
  <property fmtid="{D5CDD505-2E9C-101B-9397-08002B2CF9AE}" pid="6" name="APErstTag">
    <vt:lpwstr>29.01.2015</vt:lpwstr>
  </property>
  <property fmtid="{D5CDD505-2E9C-101B-9397-08002B2CF9AE}" pid="7" name="APZus">
    <vt:lpwstr>00</vt:lpwstr>
  </property>
  <property fmtid="{D5CDD505-2E9C-101B-9397-08002B2CF9AE}" pid="8" name="APBeiSteu">
    <vt:lpwstr>0000</vt:lpwstr>
  </property>
  <property fmtid="{D5CDD505-2E9C-101B-9397-08002B2CF9AE}" pid="9" name="APAusSteu">
    <vt:lpwstr>0</vt:lpwstr>
  </property>
  <property fmtid="{D5CDD505-2E9C-101B-9397-08002B2CF9AE}" pid="10" name="APVerarb">
    <vt:lpwstr>00000000</vt:lpwstr>
  </property>
  <property fmtid="{D5CDD505-2E9C-101B-9397-08002B2CF9AE}" pid="11" name="APPostv">
    <vt:lpwstr>0</vt:lpwstr>
  </property>
  <property fmtid="{D5CDD505-2E9C-101B-9397-08002B2CF9AE}" pid="12" name="APEmpfArt">
    <vt:lpwstr>9</vt:lpwstr>
  </property>
  <property fmtid="{D5CDD505-2E9C-101B-9397-08002B2CF9AE}" pid="13" name="APEmpfNr">
    <vt:lpwstr>12345678</vt:lpwstr>
  </property>
  <property fmtid="{D5CDD505-2E9C-101B-9397-08002B2CF9AE}" pid="14" name="APPlz">
    <vt:lpwstr/>
  </property>
  <property fmtid="{D5CDD505-2E9C-101B-9397-08002B2CF9AE}" pid="15" name="APOrt">
    <vt:lpwstr/>
  </property>
  <property fmtid="{D5CDD505-2E9C-101B-9397-08002B2CF9AE}" pid="16" name="APLand">
    <vt:lpwstr/>
  </property>
  <property fmtid="{D5CDD505-2E9C-101B-9397-08002B2CF9AE}" pid="17" name="APName1">
    <vt:lpwstr/>
  </property>
  <property fmtid="{D5CDD505-2E9C-101B-9397-08002B2CF9AE}" pid="18" name="APName2">
    <vt:lpwstr/>
  </property>
  <property fmtid="{D5CDD505-2E9C-101B-9397-08002B2CF9AE}" pid="19" name="APName3">
    <vt:lpwstr/>
  </property>
  <property fmtid="{D5CDD505-2E9C-101B-9397-08002B2CF9AE}" pid="20" name="APStr1">
    <vt:lpwstr/>
  </property>
  <property fmtid="{D5CDD505-2E9C-101B-9397-08002B2CF9AE}" pid="21" name="APStr2">
    <vt:lpwstr/>
  </property>
  <property fmtid="{D5CDD505-2E9C-101B-9397-08002B2CF9AE}" pid="22" name="APEMailAdr">
    <vt:lpwstr/>
  </property>
  <property fmtid="{D5CDD505-2E9C-101B-9397-08002B2CF9AE}" pid="23" name="APFaxNr">
    <vt:lpwstr/>
  </property>
  <property fmtid="{D5CDD505-2E9C-101B-9397-08002B2CF9AE}" pid="24" name="ARDokKlasse">
    <vt:lpwstr>01</vt:lpwstr>
  </property>
  <property fmtid="{D5CDD505-2E9C-101B-9397-08002B2CF9AE}" pid="25" name="ARErsteller">
    <vt:lpwstr>H627845</vt:lpwstr>
  </property>
  <property fmtid="{D5CDD505-2E9C-101B-9397-08002B2CF9AE}" pid="26" name="ARUnterzeichner">
    <vt:lpwstr/>
  </property>
  <property fmtid="{D5CDD505-2E9C-101B-9397-08002B2CF9AE}" pid="27" name="ARMandant">
    <vt:lpwstr>02</vt:lpwstr>
  </property>
  <property fmtid="{D5CDD505-2E9C-101B-9397-08002B2CF9AE}" pid="28" name="ARXML01a">
    <vt:lpwstr>&lt;Tag Name="Neue Indexklasse" Alias="he_app_zy_doc01"/&gt;</vt:lpwstr>
  </property>
  <property fmtid="{D5CDD505-2E9C-101B-9397-08002B2CF9AE}" pid="29" name="ARXML01b">
    <vt:lpwstr/>
  </property>
  <property fmtid="{D5CDD505-2E9C-101B-9397-08002B2CF9AE}" pid="30" name="ARXML01c">
    <vt:lpwstr/>
  </property>
  <property fmtid="{D5CDD505-2E9C-101B-9397-08002B2CF9AE}" pid="31" name="ARXML02a">
    <vt:lpwstr>&lt;Tag Name="Neuer Attributwert" Alias="he_druck_dt" Wert="29.01.2015"/&gt;</vt:lpwstr>
  </property>
  <property fmtid="{D5CDD505-2E9C-101B-9397-08002B2CF9AE}" pid="32" name="ARXML02b">
    <vt:lpwstr/>
  </property>
  <property fmtid="{D5CDD505-2E9C-101B-9397-08002B2CF9AE}" pid="33" name="ARXML02c">
    <vt:lpwstr/>
  </property>
  <property fmtid="{D5CDD505-2E9C-101B-9397-08002B2CF9AE}" pid="34" name="ARXML03a">
    <vt:lpwstr>&lt;Tag Name="Neuer Attributwert" Alias="he_doctyp_app" Wert="Leeres Formular für B</vt:lpwstr>
  </property>
  <property fmtid="{D5CDD505-2E9C-101B-9397-08002B2CF9AE}" pid="35" name="ARXML03b">
    <vt:lpwstr>riefe"/&gt;</vt:lpwstr>
  </property>
  <property fmtid="{D5CDD505-2E9C-101B-9397-08002B2CF9AE}" pid="36" name="ARXML03c">
    <vt:lpwstr/>
  </property>
  <property fmtid="{D5CDD505-2E9C-101B-9397-08002B2CF9AE}" pid="37" name="ARXML04a">
    <vt:lpwstr>&lt;Tag Name="Neuer Attributwert" Alias="he_brief_nr" Wert="ALL105"/&gt;</vt:lpwstr>
  </property>
  <property fmtid="{D5CDD505-2E9C-101B-9397-08002B2CF9AE}" pid="38" name="ARXML04b">
    <vt:lpwstr/>
  </property>
  <property fmtid="{D5CDD505-2E9C-101B-9397-08002B2CF9AE}" pid="39" name="ARXML04c">
    <vt:lpwstr/>
  </property>
  <property fmtid="{D5CDD505-2E9C-101B-9397-08002B2CF9AE}" pid="40" name="ARXML05a">
    <vt:lpwstr/>
  </property>
  <property fmtid="{D5CDD505-2E9C-101B-9397-08002B2CF9AE}" pid="41" name="ARXML11a">
    <vt:lpwstr>&lt;Tag Name="Neuer Attributwert" Alias="he_ma_kz" Wert="0"/&gt;</vt:lpwstr>
  </property>
  <property fmtid="{D5CDD505-2E9C-101B-9397-08002B2CF9AE}" pid="42" name="ARXML12a">
    <vt:lpwstr/>
  </property>
  <property fmtid="{D5CDD505-2E9C-101B-9397-08002B2CF9AE}" pid="43" name="ARXML06a">
    <vt:lpwstr>&lt;Tag Name="Neuer Attributwert" Alias="he_loesch_dt" Wert="30.04.2015"/&gt;</vt:lpwstr>
  </property>
  <property fmtid="{D5CDD505-2E9C-101B-9397-08002B2CF9AE}" pid="44" name="ARXML06b">
    <vt:lpwstr/>
  </property>
  <property fmtid="{D5CDD505-2E9C-101B-9397-08002B2CF9AE}" pid="45" name="ARXML06c">
    <vt:lpwstr/>
  </property>
  <property fmtid="{D5CDD505-2E9C-101B-9397-08002B2CF9AE}" pid="46" name="ARXML07a">
    <vt:lpwstr>&lt;Tag Name="Neuer Attributwert" Alias="he_kv_nr_10" Wert=""/&gt;</vt:lpwstr>
  </property>
  <property fmtid="{D5CDD505-2E9C-101B-9397-08002B2CF9AE}" pid="47" name="ARXML07b">
    <vt:lpwstr/>
  </property>
  <property fmtid="{D5CDD505-2E9C-101B-9397-08002B2CF9AE}" pid="48" name="ARXML07c">
    <vt:lpwstr/>
  </property>
  <property fmtid="{D5CDD505-2E9C-101B-9397-08002B2CF9AE}" pid="49" name="ARXML08a">
    <vt:lpwstr/>
  </property>
  <property fmtid="{D5CDD505-2E9C-101B-9397-08002B2CF9AE}" pid="50" name="ARXML08b">
    <vt:lpwstr/>
  </property>
  <property fmtid="{D5CDD505-2E9C-101B-9397-08002B2CF9AE}" pid="51" name="ARXML08c">
    <vt:lpwstr/>
  </property>
  <property fmtid="{D5CDD505-2E9C-101B-9397-08002B2CF9AE}" pid="52" name="ARXML09a">
    <vt:lpwstr/>
  </property>
  <property fmtid="{D5CDD505-2E9C-101B-9397-08002B2CF9AE}" pid="53" name="ARXML09b">
    <vt:lpwstr/>
  </property>
  <property fmtid="{D5CDD505-2E9C-101B-9397-08002B2CF9AE}" pid="54" name="ARXML09c">
    <vt:lpwstr/>
  </property>
  <property fmtid="{D5CDD505-2E9C-101B-9397-08002B2CF9AE}" pid="55" name="ARXML10a">
    <vt:lpwstr/>
  </property>
  <property fmtid="{D5CDD505-2E9C-101B-9397-08002B2CF9AE}" pid="56" name="ARXML10b">
    <vt:lpwstr/>
  </property>
  <property fmtid="{D5CDD505-2E9C-101B-9397-08002B2CF9AE}" pid="57" name="ARXML10c">
    <vt:lpwstr/>
  </property>
  <property fmtid="{D5CDD505-2E9C-101B-9397-08002B2CF9AE}" pid="58" name="APDruSteu">
    <vt:lpwstr>GSWSX</vt:lpwstr>
  </property>
  <property fmtid="{D5CDD505-2E9C-101B-9397-08002B2CF9AE}" pid="59" name="ARDatName">
    <vt:lpwstr>hes_te2015012907734_d1.rtf</vt:lpwstr>
  </property>
  <property fmtid="{D5CDD505-2E9C-101B-9397-08002B2CF9AE}" pid="60" name="ARProzessID">
    <vt:lpwstr>hes_te2015012907734</vt:lpwstr>
  </property>
  <property fmtid="{D5CDD505-2E9C-101B-9397-08002B2CF9AE}" pid="61" name="DokBezeichnung">
    <vt:lpwstr>Leeres Formular für Briefe</vt:lpwstr>
  </property>
  <property fmtid="{D5CDD505-2E9C-101B-9397-08002B2CF9AE}" pid="62" name="EmpfaengerNr">
    <vt:lpwstr>12345678</vt:lpwstr>
  </property>
  <property fmtid="{D5CDD505-2E9C-101B-9397-08002B2CF9AE}" pid="63" name="FormularNr">
    <vt:lpwstr>000</vt:lpwstr>
  </property>
  <property fmtid="{D5CDD505-2E9C-101B-9397-08002B2CF9AE}" pid="64" name="GStellenNr">
    <vt:lpwstr>H627845</vt:lpwstr>
  </property>
  <property fmtid="{D5CDD505-2E9C-101B-9397-08002B2CF9AE}" pid="65" name="IntegKreis">
    <vt:lpwstr>1520</vt:lpwstr>
  </property>
  <property fmtid="{D5CDD505-2E9C-101B-9397-08002B2CF9AE}" pid="66" name="KassenNr">
    <vt:lpwstr>1314</vt:lpwstr>
  </property>
  <property fmtid="{D5CDD505-2E9C-101B-9397-08002B2CF9AE}" pid="67" name="ListenArt">
    <vt:lpwstr>12345</vt:lpwstr>
  </property>
  <property fmtid="{D5CDD505-2E9C-101B-9397-08002B2CF9AE}" pid="68" name="MT">
    <vt:lpwstr>BR</vt:lpwstr>
  </property>
  <property fmtid="{D5CDD505-2E9C-101B-9397-08002B2CF9AE}" pid="69" name="Nachricht">
    <vt:lpwstr>Brief</vt:lpwstr>
  </property>
  <property fmtid="{D5CDD505-2E9C-101B-9397-08002B2CF9AE}" pid="70" name="PageOrientation">
    <vt:lpwstr>H</vt:lpwstr>
  </property>
  <property fmtid="{D5CDD505-2E9C-101B-9397-08002B2CF9AE}" pid="71" name="ProjectVersion">
    <vt:lpwstr>1.0</vt:lpwstr>
  </property>
  <property fmtid="{D5CDD505-2E9C-101B-9397-08002B2CF9AE}" pid="72" name="Quelle">
    <vt:lpwstr>100</vt:lpwstr>
  </property>
  <property fmtid="{D5CDD505-2E9C-101B-9397-08002B2CF9AE}" pid="73" name="SachBearbNr">
    <vt:lpwstr>H627845</vt:lpwstr>
  </property>
  <property fmtid="{D5CDD505-2E9C-101B-9397-08002B2CF9AE}" pid="74" name="SatzNr">
    <vt:lpwstr>1</vt:lpwstr>
  </property>
  <property fmtid="{D5CDD505-2E9C-101B-9397-08002B2CF9AE}" pid="75" name="MD1">
    <vt:lpwstr/>
  </property>
  <property fmtid="{D5CDD505-2E9C-101B-9397-08002B2CF9AE}" pid="76" name="MD2">
    <vt:lpwstr/>
  </property>
  <property fmtid="{D5CDD505-2E9C-101B-9397-08002B2CF9AE}" pid="77" name="MD3">
    <vt:lpwstr/>
  </property>
  <property fmtid="{D5CDD505-2E9C-101B-9397-08002B2CF9AE}" pid="78" name="MD4">
    <vt:lpwstr/>
  </property>
  <property fmtid="{D5CDD505-2E9C-101B-9397-08002B2CF9AE}" pid="79" name="SpoolNr">
    <vt:lpwstr/>
  </property>
  <property fmtid="{D5CDD505-2E9C-101B-9397-08002B2CF9AE}" pid="80" name="APVersand">
    <vt:lpwstr>1</vt:lpwstr>
  </property>
  <property fmtid="{D5CDD505-2E9C-101B-9397-08002B2CF9AE}" pid="81" name="APFormat">
    <vt:lpwstr>2</vt:lpwstr>
  </property>
  <property fmtid="{D5CDD505-2E9C-101B-9397-08002B2CF9AE}" pid="82" name="ContentTypeId">
    <vt:lpwstr>0x010100E7403DC059807F4993B4C49BCD5A8625</vt:lpwstr>
  </property>
</Properties>
</file>