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76CDA" w14:textId="77777777" w:rsidR="003F489F" w:rsidRDefault="003F489F"/>
    <w:tbl>
      <w:tblPr>
        <w:tblW w:w="0" w:type="auto"/>
        <w:tblInd w:w="70" w:type="dxa"/>
        <w:tblBorders>
          <w:top w:val="none" w:sz="0" w:space="0" w:color="000000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7"/>
        <w:gridCol w:w="146"/>
      </w:tblGrid>
      <w:tr w:rsidR="00B50BFA" w:rsidRPr="0006078B" w14:paraId="250B61B3" w14:textId="77777777" w:rsidTr="00504ABA">
        <w:trPr>
          <w:trHeight w:val="244"/>
        </w:trPr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7F498F" w14:textId="19208187" w:rsidR="00B50BFA" w:rsidRPr="0006078B" w:rsidRDefault="003D59EE" w:rsidP="00674AF5">
            <w:pPr>
              <w:spacing w:before="0" w:after="0" w:line="276" w:lineRule="auto"/>
            </w:pPr>
            <w:r w:rsidRPr="003D59EE">
              <w:t>TMF e.V.</w:t>
            </w:r>
          </w:p>
          <w:p w14:paraId="4E35AF6A" w14:textId="6A1CC354" w:rsidR="00B50BFA" w:rsidRPr="0006078B" w:rsidRDefault="003D59EE" w:rsidP="00674AF5">
            <w:pPr>
              <w:spacing w:before="0" w:after="0" w:line="276" w:lineRule="auto"/>
            </w:pPr>
            <w:r w:rsidRPr="003D59EE">
              <w:t>Koordinationsstelle der Medizininformatik-Initiative</w:t>
            </w:r>
          </w:p>
          <w:p w14:paraId="7C9765BF" w14:textId="7B183316" w:rsidR="00E40CD0" w:rsidRPr="0006078B" w:rsidRDefault="00E40CD0" w:rsidP="00674AF5">
            <w:pPr>
              <w:spacing w:before="0" w:after="0" w:line="276" w:lineRule="auto"/>
            </w:pPr>
            <w:r w:rsidRPr="0006078B">
              <w:t>Charlottenstraße 42</w:t>
            </w:r>
          </w:p>
          <w:p w14:paraId="57275456" w14:textId="77777777" w:rsidR="00E40CD0" w:rsidRPr="0006078B" w:rsidRDefault="00E40CD0" w:rsidP="00674AF5">
            <w:pPr>
              <w:spacing w:before="0" w:after="0" w:line="276" w:lineRule="auto"/>
            </w:pPr>
            <w:r w:rsidRPr="0006078B">
              <w:t>10117 Berlin</w:t>
            </w:r>
          </w:p>
        </w:tc>
        <w:tc>
          <w:tcPr>
            <w:tcW w:w="0" w:type="auto"/>
            <w:tcBorders>
              <w:top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2C5D7D" w14:textId="6037FA8C" w:rsidR="00B50BFA" w:rsidRPr="0006078B" w:rsidRDefault="00B50BFA" w:rsidP="00C7637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</w:tr>
    </w:tbl>
    <w:p w14:paraId="0804CED8" w14:textId="77777777" w:rsidR="00881FF3" w:rsidRDefault="00881FF3" w:rsidP="00120BD1">
      <w:pPr>
        <w:jc w:val="center"/>
        <w:rPr>
          <w:b/>
          <w:sz w:val="24"/>
        </w:rPr>
      </w:pPr>
    </w:p>
    <w:p w14:paraId="72E017CB" w14:textId="1BB84A3D" w:rsidR="001139D2" w:rsidRPr="0006078B" w:rsidRDefault="007545FC" w:rsidP="00120BD1">
      <w:pPr>
        <w:jc w:val="center"/>
        <w:rPr>
          <w:b/>
          <w:sz w:val="24"/>
        </w:rPr>
      </w:pPr>
      <w:r w:rsidRPr="0006078B">
        <w:rPr>
          <w:b/>
          <w:sz w:val="24"/>
        </w:rPr>
        <w:t>Angebot</w:t>
      </w:r>
    </w:p>
    <w:p w14:paraId="508F4625" w14:textId="77777777" w:rsidR="00120BD1" w:rsidRPr="0006078B" w:rsidRDefault="00120BD1" w:rsidP="00120BD1"/>
    <w:p w14:paraId="2DDC758D" w14:textId="7E6B0FF9" w:rsidR="00AB55C4" w:rsidRDefault="3238242D" w:rsidP="00AB55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bCs/>
        </w:rPr>
      </w:pPr>
      <w:r>
        <w:t xml:space="preserve">zum Vergabeverfahren </w:t>
      </w:r>
      <w:r w:rsidRPr="12B92FDF">
        <w:rPr>
          <w:b/>
          <w:bCs/>
        </w:rPr>
        <w:t>D081</w:t>
      </w:r>
      <w:r w:rsidR="00B05C8B">
        <w:rPr>
          <w:b/>
          <w:bCs/>
        </w:rPr>
        <w:t>3</w:t>
      </w:r>
      <w:r w:rsidR="000A276A">
        <w:rPr>
          <w:b/>
          <w:bCs/>
        </w:rPr>
        <w:t>5</w:t>
      </w:r>
    </w:p>
    <w:p w14:paraId="7E629FEC" w14:textId="77777777" w:rsidR="0082741D" w:rsidRPr="0006078B" w:rsidRDefault="0082741D" w:rsidP="00AB55C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</w:p>
    <w:p w14:paraId="6CF3E5BF" w14:textId="61CBE0D8" w:rsidR="00B05C8B" w:rsidRDefault="000A700F" w:rsidP="12B92FDF">
      <w:pPr>
        <w:rPr>
          <w:rFonts w:eastAsia="Arial"/>
          <w:b/>
          <w:bCs/>
          <w:color w:val="000000" w:themeColor="text1"/>
        </w:rPr>
      </w:pPr>
      <w:r>
        <w:rPr>
          <w:rFonts w:eastAsia="Arial"/>
          <w:b/>
          <w:bCs/>
          <w:color w:val="000000" w:themeColor="text1"/>
        </w:rPr>
        <w:t>„</w:t>
      </w:r>
      <w:r w:rsidR="00A35B56" w:rsidRPr="00A35B56">
        <w:rPr>
          <w:rFonts w:eastAsia="Arial"/>
          <w:b/>
          <w:bCs/>
          <w:color w:val="000000" w:themeColor="text1"/>
        </w:rPr>
        <w:t>Erweiterung der Antragsformulare und Projektverwaltungsprozesse des Deutschen Forschungsdatenportals für Gesundheit (FDPG) auf weitere Datenquellen</w:t>
      </w:r>
      <w:r>
        <w:rPr>
          <w:rFonts w:eastAsia="Arial"/>
          <w:b/>
          <w:bCs/>
          <w:color w:val="000000" w:themeColor="text1"/>
        </w:rPr>
        <w:t>“</w:t>
      </w:r>
    </w:p>
    <w:p w14:paraId="30FDF0A9" w14:textId="77777777" w:rsidR="000A700F" w:rsidRPr="0006078B" w:rsidRDefault="000A700F" w:rsidP="12B92FDF">
      <w:pPr>
        <w:rPr>
          <w:b/>
          <w:bCs/>
        </w:rPr>
      </w:pPr>
    </w:p>
    <w:p w14:paraId="348A4F45" w14:textId="28351B5B" w:rsidR="00E40CD0" w:rsidRPr="0006078B" w:rsidRDefault="00501B05" w:rsidP="006E3939">
      <w:pPr>
        <w:pStyle w:val="berschrift3"/>
        <w:rPr>
          <w:lang w:val="de-DE"/>
        </w:rPr>
      </w:pPr>
      <w:r w:rsidRPr="0006078B">
        <w:rPr>
          <w:lang w:val="de-DE"/>
        </w:rPr>
        <w:t xml:space="preserve">Allgemeine Angaben zum </w:t>
      </w:r>
      <w:r w:rsidR="00C9553F" w:rsidRPr="0006078B">
        <w:rPr>
          <w:lang w:val="de-DE"/>
        </w:rPr>
        <w:t>Bieter</w:t>
      </w:r>
      <w:r w:rsidRPr="0006078B">
        <w:rPr>
          <w:lang w:val="de-DE"/>
        </w:rPr>
        <w:t>/B</w:t>
      </w:r>
      <w:r w:rsidR="00C9553F" w:rsidRPr="0006078B">
        <w:rPr>
          <w:lang w:val="de-DE"/>
        </w:rPr>
        <w:t>ieter</w:t>
      </w:r>
      <w:r w:rsidRPr="0006078B">
        <w:rPr>
          <w:lang w:val="de-DE"/>
        </w:rPr>
        <w:t>gemeinschaft</w:t>
      </w:r>
      <w:r w:rsidR="00016448">
        <w:rPr>
          <w:lang w:val="de-DE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85"/>
        <w:gridCol w:w="4659"/>
      </w:tblGrid>
      <w:tr w:rsidR="00AB55C4" w:rsidRPr="0006078B" w14:paraId="414AAB89" w14:textId="77777777" w:rsidTr="00501B05">
        <w:tc>
          <w:tcPr>
            <w:tcW w:w="4747" w:type="dxa"/>
          </w:tcPr>
          <w:p w14:paraId="70DF0660" w14:textId="1C677FBD" w:rsidR="00AB55C4" w:rsidRPr="0006078B" w:rsidRDefault="00AB55C4" w:rsidP="00501B05">
            <w:bookmarkStart w:id="0" w:name="_Hlk63868428"/>
            <w:r w:rsidRPr="0006078B">
              <w:t>Datum</w:t>
            </w:r>
          </w:p>
        </w:tc>
        <w:tc>
          <w:tcPr>
            <w:tcW w:w="4747" w:type="dxa"/>
          </w:tcPr>
          <w:p w14:paraId="370476B4" w14:textId="33CC300A" w:rsidR="00AB55C4" w:rsidRPr="0006078B" w:rsidRDefault="003D3BD0" w:rsidP="00501B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lang w:eastAsia="en-US"/>
              </w:rPr>
            </w:pPr>
            <w:r>
              <w:rPr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lang w:eastAsia="en-US"/>
              </w:rPr>
              <w:instrText xml:space="preserve"> FORMTEXT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 w:rsidR="009360C8">
              <w:rPr>
                <w:lang w:eastAsia="en-US"/>
              </w:rPr>
              <w:t> </w:t>
            </w:r>
            <w:r w:rsidR="009360C8">
              <w:rPr>
                <w:lang w:eastAsia="en-US"/>
              </w:rPr>
              <w:t> </w:t>
            </w:r>
            <w:r w:rsidR="009360C8">
              <w:rPr>
                <w:lang w:eastAsia="en-US"/>
              </w:rPr>
              <w:t> </w:t>
            </w:r>
            <w:r w:rsidR="009360C8">
              <w:rPr>
                <w:lang w:eastAsia="en-US"/>
              </w:rPr>
              <w:t> </w:t>
            </w:r>
            <w:r w:rsidR="009360C8">
              <w:rPr>
                <w:lang w:eastAsia="en-US"/>
              </w:rPr>
              <w:t> </w:t>
            </w:r>
            <w:r>
              <w:rPr>
                <w:lang w:eastAsia="en-US"/>
              </w:rPr>
              <w:fldChar w:fldCharType="end"/>
            </w:r>
            <w:bookmarkEnd w:id="1"/>
          </w:p>
        </w:tc>
      </w:tr>
      <w:bookmarkEnd w:id="0"/>
      <w:tr w:rsidR="00501B05" w:rsidRPr="0006078B" w14:paraId="4B272A48" w14:textId="77777777" w:rsidTr="00501B05">
        <w:tc>
          <w:tcPr>
            <w:tcW w:w="4747" w:type="dxa"/>
          </w:tcPr>
          <w:p w14:paraId="390FE807" w14:textId="3DCA8FB2" w:rsidR="00501B05" w:rsidRPr="0006078B" w:rsidRDefault="00501B05" w:rsidP="00501B05">
            <w:r w:rsidRPr="0006078B">
              <w:t xml:space="preserve">Name </w:t>
            </w:r>
            <w:r w:rsidR="000F3BBE" w:rsidRPr="0006078B">
              <w:t xml:space="preserve">des </w:t>
            </w:r>
            <w:r w:rsidR="00C9553F" w:rsidRPr="0006078B">
              <w:t>Bieter</w:t>
            </w:r>
            <w:r w:rsidR="00AB55C4" w:rsidRPr="0006078B">
              <w:t>s</w:t>
            </w:r>
            <w:r w:rsidRPr="0006078B">
              <w:t xml:space="preserve"> bzw. </w:t>
            </w:r>
            <w:r w:rsidR="000F3BBE" w:rsidRPr="0006078B">
              <w:t xml:space="preserve">der </w:t>
            </w:r>
            <w:r w:rsidRPr="0006078B">
              <w:t>B</w:t>
            </w:r>
            <w:r w:rsidR="00C9553F" w:rsidRPr="0006078B">
              <w:t>ieter</w:t>
            </w:r>
            <w:r w:rsidRPr="0006078B">
              <w:t>gemeinschaft</w:t>
            </w:r>
          </w:p>
        </w:tc>
        <w:tc>
          <w:tcPr>
            <w:tcW w:w="4747" w:type="dxa"/>
          </w:tcPr>
          <w:p w14:paraId="324525D7" w14:textId="77777777" w:rsidR="00501B05" w:rsidRPr="0006078B" w:rsidRDefault="00501B05" w:rsidP="00501B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lang w:eastAsia="en-US"/>
              </w:rPr>
            </w:pPr>
          </w:p>
          <w:p w14:paraId="21C98605" w14:textId="78D428CE" w:rsidR="00513BB8" w:rsidRPr="0006078B" w:rsidRDefault="003D3BD0" w:rsidP="004520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lang w:eastAsia="en-US"/>
              </w:rPr>
            </w:pPr>
            <w:r>
              <w:rPr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eastAsia="en-US"/>
              </w:rPr>
              <w:instrText xml:space="preserve"> FORMTEXT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fldChar w:fldCharType="end"/>
            </w:r>
          </w:p>
        </w:tc>
      </w:tr>
      <w:tr w:rsidR="00501B05" w:rsidRPr="0006078B" w14:paraId="2BF09E36" w14:textId="77777777" w:rsidTr="00501B05">
        <w:tc>
          <w:tcPr>
            <w:tcW w:w="4747" w:type="dxa"/>
          </w:tcPr>
          <w:p w14:paraId="79D3C4D5" w14:textId="151A3144" w:rsidR="003D1CE9" w:rsidRPr="0006078B" w:rsidRDefault="00501B05" w:rsidP="00501B05">
            <w:pPr>
              <w:rPr>
                <w:lang w:eastAsia="en-US"/>
              </w:rPr>
            </w:pPr>
            <w:r w:rsidRPr="0006078B">
              <w:t>Straße</w:t>
            </w:r>
          </w:p>
          <w:p w14:paraId="388DFC66" w14:textId="3FE6E2D1" w:rsidR="00501B05" w:rsidRPr="0006078B" w:rsidRDefault="00AB55C4" w:rsidP="00501B05">
            <w:pPr>
              <w:rPr>
                <w:lang w:eastAsia="en-US"/>
              </w:rPr>
            </w:pPr>
            <w:r w:rsidRPr="0006078B">
              <w:rPr>
                <w:lang w:eastAsia="en-US"/>
              </w:rPr>
              <w:t>PLZ</w:t>
            </w:r>
            <w:r w:rsidR="00501B05" w:rsidRPr="0006078B">
              <w:rPr>
                <w:lang w:eastAsia="en-US"/>
              </w:rPr>
              <w:t xml:space="preserve"> und Ort</w:t>
            </w:r>
          </w:p>
          <w:p w14:paraId="3A18B2A4" w14:textId="77777777" w:rsidR="00501B05" w:rsidRPr="0006078B" w:rsidRDefault="00501B05" w:rsidP="00501B05">
            <w:r w:rsidRPr="0006078B">
              <w:rPr>
                <w:lang w:eastAsia="en-US"/>
              </w:rPr>
              <w:t>Land</w:t>
            </w:r>
          </w:p>
        </w:tc>
        <w:tc>
          <w:tcPr>
            <w:tcW w:w="4747" w:type="dxa"/>
          </w:tcPr>
          <w:p w14:paraId="495914E4" w14:textId="123D5987" w:rsidR="00501B05" w:rsidRPr="0006078B" w:rsidRDefault="003D3BD0" w:rsidP="00501B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lang w:eastAsia="en-US"/>
              </w:rPr>
            </w:pPr>
            <w:r>
              <w:rPr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eastAsia="en-US"/>
              </w:rPr>
              <w:instrText xml:space="preserve"> FORMTEXT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lang w:eastAsia="en-US"/>
              </w:rPr>
              <w:fldChar w:fldCharType="end"/>
            </w:r>
          </w:p>
          <w:p w14:paraId="10EE9419" w14:textId="029943DA" w:rsidR="003D1CE9" w:rsidRPr="0006078B" w:rsidRDefault="003D3BD0" w:rsidP="004520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lang w:eastAsia="en-US"/>
              </w:rPr>
            </w:pPr>
            <w:r>
              <w:rPr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eastAsia="en-US"/>
              </w:rPr>
              <w:instrText xml:space="preserve"> FORMTEXT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lang w:eastAsia="en-US"/>
              </w:rPr>
              <w:fldChar w:fldCharType="end"/>
            </w:r>
          </w:p>
          <w:p w14:paraId="608A1265" w14:textId="07203E51" w:rsidR="003D1CE9" w:rsidRPr="0006078B" w:rsidRDefault="003D3BD0" w:rsidP="004520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lang w:eastAsia="en-US"/>
              </w:rPr>
            </w:pPr>
            <w:r>
              <w:rPr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eastAsia="en-US"/>
              </w:rPr>
              <w:instrText xml:space="preserve"> FORMTEXT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lang w:eastAsia="en-US"/>
              </w:rPr>
              <w:fldChar w:fldCharType="end"/>
            </w:r>
          </w:p>
        </w:tc>
      </w:tr>
      <w:tr w:rsidR="004B7EFC" w:rsidRPr="0006078B" w14:paraId="6F451C54" w14:textId="77777777" w:rsidTr="00501B05">
        <w:tc>
          <w:tcPr>
            <w:tcW w:w="4747" w:type="dxa"/>
          </w:tcPr>
          <w:p w14:paraId="48F23836" w14:textId="77777777" w:rsidR="004B7EFC" w:rsidRPr="0006078B" w:rsidRDefault="004B7EFC" w:rsidP="00501B05">
            <w:r w:rsidRPr="0006078B">
              <w:t>Ansprechpartner</w:t>
            </w:r>
          </w:p>
        </w:tc>
        <w:tc>
          <w:tcPr>
            <w:tcW w:w="4747" w:type="dxa"/>
          </w:tcPr>
          <w:p w14:paraId="0F634B1C" w14:textId="1E3599E0" w:rsidR="004B7EFC" w:rsidRPr="0006078B" w:rsidRDefault="00452072" w:rsidP="00501B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lang w:eastAsia="en-US"/>
              </w:rPr>
            </w:pPr>
            <w:r w:rsidRPr="0006078B">
              <w:rPr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078B">
              <w:rPr>
                <w:lang w:eastAsia="en-US"/>
              </w:rPr>
              <w:instrText xml:space="preserve"> FORMTEXT </w:instrText>
            </w:r>
            <w:r w:rsidRPr="0006078B">
              <w:rPr>
                <w:lang w:eastAsia="en-US"/>
              </w:rPr>
            </w:r>
            <w:r w:rsidRPr="0006078B"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 w:rsidRPr="0006078B">
              <w:rPr>
                <w:lang w:eastAsia="en-US"/>
              </w:rPr>
              <w:fldChar w:fldCharType="end"/>
            </w:r>
          </w:p>
        </w:tc>
      </w:tr>
      <w:tr w:rsidR="00501B05" w:rsidRPr="0006078B" w14:paraId="15E6BC35" w14:textId="77777777" w:rsidTr="00501B05">
        <w:tc>
          <w:tcPr>
            <w:tcW w:w="4747" w:type="dxa"/>
          </w:tcPr>
          <w:p w14:paraId="495CB455" w14:textId="23AAA19F" w:rsidR="00501B05" w:rsidRPr="0006078B" w:rsidRDefault="00501B05" w:rsidP="00501B05">
            <w:r w:rsidRPr="0006078B">
              <w:t>Telefon/Fax</w:t>
            </w:r>
          </w:p>
        </w:tc>
        <w:tc>
          <w:tcPr>
            <w:tcW w:w="4747" w:type="dxa"/>
          </w:tcPr>
          <w:p w14:paraId="047EF76D" w14:textId="095CE22C" w:rsidR="00501B05" w:rsidRPr="0006078B" w:rsidRDefault="00452072" w:rsidP="00501B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lang w:eastAsia="en-US"/>
              </w:rPr>
            </w:pPr>
            <w:r w:rsidRPr="0006078B">
              <w:rPr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078B">
              <w:rPr>
                <w:lang w:eastAsia="en-US"/>
              </w:rPr>
              <w:instrText xml:space="preserve"> FORMTEXT </w:instrText>
            </w:r>
            <w:r w:rsidRPr="0006078B">
              <w:rPr>
                <w:lang w:eastAsia="en-US"/>
              </w:rPr>
            </w:r>
            <w:r w:rsidRPr="0006078B"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 w:rsidRPr="0006078B">
              <w:rPr>
                <w:lang w:eastAsia="en-US"/>
              </w:rPr>
              <w:fldChar w:fldCharType="end"/>
            </w:r>
          </w:p>
        </w:tc>
      </w:tr>
      <w:tr w:rsidR="00501B05" w:rsidRPr="0006078B" w14:paraId="323A02AF" w14:textId="77777777" w:rsidTr="00501B05">
        <w:tc>
          <w:tcPr>
            <w:tcW w:w="4747" w:type="dxa"/>
          </w:tcPr>
          <w:p w14:paraId="4FCF0C27" w14:textId="77777777" w:rsidR="00501B05" w:rsidRPr="0006078B" w:rsidRDefault="00501B05" w:rsidP="00501B05">
            <w:r w:rsidRPr="0006078B">
              <w:t>E-Mail</w:t>
            </w:r>
          </w:p>
        </w:tc>
        <w:tc>
          <w:tcPr>
            <w:tcW w:w="4747" w:type="dxa"/>
          </w:tcPr>
          <w:p w14:paraId="55121845" w14:textId="4B5D6383" w:rsidR="00501B05" w:rsidRPr="0006078B" w:rsidRDefault="00452072" w:rsidP="004520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lang w:eastAsia="en-US"/>
              </w:rPr>
            </w:pPr>
            <w:r w:rsidRPr="0006078B">
              <w:rPr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078B">
              <w:rPr>
                <w:lang w:eastAsia="en-US"/>
              </w:rPr>
              <w:instrText xml:space="preserve"> FORMTEXT </w:instrText>
            </w:r>
            <w:r w:rsidRPr="0006078B">
              <w:rPr>
                <w:lang w:eastAsia="en-US"/>
              </w:rPr>
            </w:r>
            <w:r w:rsidRPr="0006078B"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 w:rsidRPr="0006078B">
              <w:rPr>
                <w:lang w:eastAsia="en-US"/>
              </w:rPr>
              <w:fldChar w:fldCharType="end"/>
            </w:r>
          </w:p>
        </w:tc>
      </w:tr>
      <w:tr w:rsidR="00501B05" w:rsidRPr="0006078B" w14:paraId="5507CDF5" w14:textId="77777777" w:rsidTr="00501B05">
        <w:tc>
          <w:tcPr>
            <w:tcW w:w="4747" w:type="dxa"/>
          </w:tcPr>
          <w:p w14:paraId="7685B176" w14:textId="097A2F40" w:rsidR="00501B05" w:rsidRPr="0006078B" w:rsidRDefault="00501B05" w:rsidP="00501B05">
            <w:bookmarkStart w:id="2" w:name="_Hlk63787514"/>
            <w:r w:rsidRPr="0006078B">
              <w:t>Rechtsform des Unternehmens/der Unternehmen</w:t>
            </w:r>
          </w:p>
        </w:tc>
        <w:tc>
          <w:tcPr>
            <w:tcW w:w="4747" w:type="dxa"/>
          </w:tcPr>
          <w:p w14:paraId="01F5FD6C" w14:textId="58BF74E6" w:rsidR="00501B05" w:rsidRPr="0006078B" w:rsidRDefault="00452072" w:rsidP="00501B0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lang w:eastAsia="en-US"/>
              </w:rPr>
            </w:pPr>
            <w:r w:rsidRPr="0006078B">
              <w:rPr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078B">
              <w:rPr>
                <w:lang w:eastAsia="en-US"/>
              </w:rPr>
              <w:instrText xml:space="preserve"> FORMTEXT </w:instrText>
            </w:r>
            <w:r w:rsidRPr="0006078B">
              <w:rPr>
                <w:lang w:eastAsia="en-US"/>
              </w:rPr>
            </w:r>
            <w:r w:rsidRPr="0006078B"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 w:rsidRPr="0006078B">
              <w:rPr>
                <w:lang w:eastAsia="en-US"/>
              </w:rPr>
              <w:fldChar w:fldCharType="end"/>
            </w:r>
          </w:p>
        </w:tc>
      </w:tr>
      <w:tr w:rsidR="00501B05" w:rsidRPr="0006078B" w14:paraId="6BE04488" w14:textId="77777777" w:rsidTr="00501B05">
        <w:tc>
          <w:tcPr>
            <w:tcW w:w="4747" w:type="dxa"/>
          </w:tcPr>
          <w:p w14:paraId="277512EA" w14:textId="0428381F" w:rsidR="00501B05" w:rsidRPr="0006078B" w:rsidRDefault="00D0575E" w:rsidP="00501B05">
            <w:r w:rsidRPr="0006078B">
              <w:t>B</w:t>
            </w:r>
            <w:r w:rsidR="00501B05" w:rsidRPr="0006078B">
              <w:t>evollmächtigter Vertreter</w:t>
            </w:r>
          </w:p>
        </w:tc>
        <w:tc>
          <w:tcPr>
            <w:tcW w:w="4747" w:type="dxa"/>
          </w:tcPr>
          <w:p w14:paraId="51635C7F" w14:textId="43F4935D" w:rsidR="00501B05" w:rsidRPr="0006078B" w:rsidRDefault="00452072" w:rsidP="004520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lang w:eastAsia="en-US"/>
              </w:rPr>
            </w:pPr>
            <w:r w:rsidRPr="0006078B">
              <w:rPr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078B">
              <w:rPr>
                <w:lang w:eastAsia="en-US"/>
              </w:rPr>
              <w:instrText xml:space="preserve"> FORMTEXT </w:instrText>
            </w:r>
            <w:r w:rsidRPr="0006078B">
              <w:rPr>
                <w:lang w:eastAsia="en-US"/>
              </w:rPr>
            </w:r>
            <w:r w:rsidRPr="0006078B"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>
              <w:rPr>
                <w:lang w:eastAsia="en-US"/>
              </w:rPr>
              <w:t> </w:t>
            </w:r>
            <w:r w:rsidRPr="0006078B">
              <w:rPr>
                <w:lang w:eastAsia="en-US"/>
              </w:rPr>
              <w:fldChar w:fldCharType="end"/>
            </w:r>
          </w:p>
        </w:tc>
      </w:tr>
      <w:bookmarkEnd w:id="2"/>
    </w:tbl>
    <w:p w14:paraId="15B211CA" w14:textId="6A6CCD7F" w:rsidR="00C9553F" w:rsidRPr="0006078B" w:rsidRDefault="00C9553F" w:rsidP="00C9553F">
      <w:pPr>
        <w:pStyle w:val="KeinLeerraum"/>
      </w:pPr>
    </w:p>
    <w:p w14:paraId="6B6139F0" w14:textId="77777777" w:rsidR="00C9553F" w:rsidRPr="0006078B" w:rsidRDefault="00C9553F" w:rsidP="00C9553F">
      <w:pPr>
        <w:pStyle w:val="KeinLeerraum"/>
      </w:pPr>
      <w:r w:rsidRPr="0006078B">
        <w:t>Sehr geehrte Damen und Herren,</w:t>
      </w:r>
    </w:p>
    <w:p w14:paraId="3C33F3BD" w14:textId="273AEEFB" w:rsidR="0007313C" w:rsidRPr="0006078B" w:rsidRDefault="00C9553F" w:rsidP="00C9553F">
      <w:pPr>
        <w:pStyle w:val="KeinLeerraum"/>
      </w:pPr>
      <w:r w:rsidRPr="0006078B">
        <w:t>wir bieten die Ausführung der beschriebenen Leistung</w:t>
      </w:r>
      <w:r w:rsidR="000668F3" w:rsidRPr="0006078B">
        <w:t>en</w:t>
      </w:r>
      <w:r w:rsidRPr="0006078B">
        <w:t xml:space="preserve"> zu den gemäß </w:t>
      </w:r>
      <w:r w:rsidR="00520405" w:rsidRPr="0006078B">
        <w:t>Leistungsbeschreibung</w:t>
      </w:r>
      <w:r w:rsidR="000668F3" w:rsidRPr="0006078B">
        <w:t xml:space="preserve">, </w:t>
      </w:r>
      <w:r w:rsidRPr="0006078B">
        <w:t xml:space="preserve">Preisblatt </w:t>
      </w:r>
      <w:r w:rsidR="000668F3" w:rsidRPr="0006078B">
        <w:t>und den dazugehörigen Anlagen</w:t>
      </w:r>
      <w:r w:rsidR="002A04E9">
        <w:t>, wie nachfolgend, angegeben</w:t>
      </w:r>
      <w:r w:rsidR="000668F3" w:rsidRPr="0006078B">
        <w:t xml:space="preserve"> </w:t>
      </w:r>
      <w:r w:rsidR="0007313C" w:rsidRPr="0006078B">
        <w:t xml:space="preserve">angegebenen Konditionen </w:t>
      </w:r>
      <w:r w:rsidRPr="0006078B">
        <w:t>an.</w:t>
      </w:r>
    </w:p>
    <w:p w14:paraId="09210DCA" w14:textId="77777777" w:rsidR="0007313C" w:rsidRPr="0006078B" w:rsidRDefault="0007313C" w:rsidP="00C9553F">
      <w:pPr>
        <w:pStyle w:val="KeinLeerraum"/>
      </w:pPr>
    </w:p>
    <w:p w14:paraId="0BF897F0" w14:textId="650B4260" w:rsidR="00C9553F" w:rsidRPr="0006078B" w:rsidRDefault="0006078B" w:rsidP="00C9553F">
      <w:pPr>
        <w:pStyle w:val="KeinLeerraum"/>
      </w:pPr>
      <w:r>
        <w:t>Unsere</w:t>
      </w:r>
      <w:r w:rsidR="00C9553F">
        <w:t xml:space="preserve"> </w:t>
      </w:r>
      <w:r w:rsidR="00172994">
        <w:t>B</w:t>
      </w:r>
      <w:r w:rsidR="00C9553F">
        <w:t xml:space="preserve">indefrist gilt </w:t>
      </w:r>
      <w:r>
        <w:t xml:space="preserve">verbindlich </w:t>
      </w:r>
      <w:r w:rsidR="00C9553F">
        <w:t>bis zum</w:t>
      </w:r>
      <w:r w:rsidR="003D1CE9">
        <w:t xml:space="preserve"> </w:t>
      </w:r>
      <w:r w:rsidR="00227123">
        <w:rPr>
          <w:b/>
          <w:bCs/>
        </w:rPr>
        <w:t>16</w:t>
      </w:r>
      <w:r w:rsidR="00B05C8B">
        <w:rPr>
          <w:b/>
          <w:bCs/>
        </w:rPr>
        <w:t>.</w:t>
      </w:r>
      <w:r w:rsidR="000F405E">
        <w:rPr>
          <w:b/>
          <w:bCs/>
        </w:rPr>
        <w:t>0</w:t>
      </w:r>
      <w:r w:rsidR="00227123">
        <w:rPr>
          <w:b/>
          <w:bCs/>
        </w:rPr>
        <w:t>8</w:t>
      </w:r>
      <w:r w:rsidR="00B05C8B">
        <w:rPr>
          <w:b/>
          <w:bCs/>
        </w:rPr>
        <w:t>.202</w:t>
      </w:r>
      <w:r w:rsidR="000F405E">
        <w:rPr>
          <w:b/>
          <w:bCs/>
        </w:rPr>
        <w:t>6</w:t>
      </w:r>
      <w:r w:rsidR="00034989" w:rsidRPr="23A66DF2">
        <w:rPr>
          <w:b/>
          <w:bCs/>
        </w:rPr>
        <w:t>.</w:t>
      </w:r>
    </w:p>
    <w:p w14:paraId="218D431C" w14:textId="5947B70C" w:rsidR="00120BD1" w:rsidRPr="0006078B" w:rsidRDefault="00120B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autoSpaceDE/>
        <w:autoSpaceDN/>
        <w:adjustRightInd/>
        <w:spacing w:before="0" w:after="200" w:line="276" w:lineRule="auto"/>
        <w:rPr>
          <w:rFonts w:eastAsiaTheme="minorHAnsi" w:cstheme="minorBidi"/>
          <w:color w:val="auto"/>
          <w:szCs w:val="22"/>
          <w:lang w:eastAsia="en-US"/>
        </w:rPr>
      </w:pPr>
      <w:r w:rsidRPr="0006078B">
        <w:br w:type="page"/>
      </w:r>
    </w:p>
    <w:p w14:paraId="4CE48EFB" w14:textId="1A2E7ED3" w:rsidR="00C9553F" w:rsidRPr="0006078B" w:rsidRDefault="00C9553F" w:rsidP="006E3939">
      <w:pPr>
        <w:pStyle w:val="berschrift3"/>
        <w:rPr>
          <w:lang w:val="de-DE"/>
        </w:rPr>
      </w:pPr>
      <w:r w:rsidRPr="0006078B">
        <w:rPr>
          <w:lang w:val="de-DE"/>
        </w:rPr>
        <w:lastRenderedPageBreak/>
        <w:t>Inhalt des Angebot</w:t>
      </w:r>
      <w:r w:rsidR="0006078B" w:rsidRPr="0006078B">
        <w:rPr>
          <w:lang w:val="de-DE"/>
        </w:rPr>
        <w:t>e</w:t>
      </w:r>
      <w:r w:rsidRPr="0006078B">
        <w:rPr>
          <w:lang w:val="de-DE"/>
        </w:rPr>
        <w:t>s:</w:t>
      </w:r>
    </w:p>
    <w:p w14:paraId="774E05FA" w14:textId="77777777" w:rsidR="00C9553F" w:rsidRPr="0006078B" w:rsidRDefault="00C9553F" w:rsidP="00C9553F">
      <w:pPr>
        <w:pStyle w:val="KeinLeerraum"/>
      </w:pPr>
      <w:r w:rsidRPr="0006078B">
        <w:t>Das Angebot umfasst alle nachstehenden Erklärungen und Dokumente in der angegebenen Reihenfolge: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14"/>
      </w:tblGrid>
      <w:tr w:rsidR="00795618" w:rsidRPr="0006078B" w14:paraId="663A065A" w14:textId="77777777" w:rsidTr="028D2BFA">
        <w:trPr>
          <w:trHeight w:val="283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87A15" w14:textId="77777777" w:rsidR="000C1FF6" w:rsidRPr="0006078B" w:rsidRDefault="000C1FF6" w:rsidP="000C1FF6">
            <w:pPr>
              <w:tabs>
                <w:tab w:val="left" w:pos="349"/>
              </w:tabs>
              <w:spacing w:before="0" w:after="0" w:line="360" w:lineRule="auto"/>
              <w:ind w:left="349"/>
              <w:textAlignment w:val="baseline"/>
              <w:rPr>
                <w:bCs/>
              </w:rPr>
            </w:pPr>
          </w:p>
          <w:p w14:paraId="21FB5A3F" w14:textId="2A0BF690" w:rsidR="00F32547" w:rsidRPr="00F32547" w:rsidRDefault="00F32547" w:rsidP="00F325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autoSpaceDE/>
              <w:autoSpaceDN/>
              <w:adjustRightInd/>
              <w:spacing w:before="0" w:after="0" w:line="360" w:lineRule="auto"/>
              <w:ind w:left="851" w:hanging="425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10"/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instrText xml:space="preserve"> FORMCHECKBOX </w:instrText>
            </w:r>
            <w:r w:rsidR="00197E3B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r>
            <w:r w:rsidR="00197E3B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fldChar w:fldCharType="separate"/>
            </w: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fldChar w:fldCharType="end"/>
            </w:r>
            <w:bookmarkEnd w:id="3"/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ab/>
            </w:r>
            <w:r w:rsidR="00CD7754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C1_</w:t>
            </w: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Angebotsschreiben</w:t>
            </w:r>
            <w:r w:rsidR="00CD7754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_</w:t>
            </w: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des</w:t>
            </w:r>
            <w:r w:rsidR="00CD7754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_</w:t>
            </w: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Bieters</w:t>
            </w:r>
            <w:r w:rsidR="00CD7754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 xml:space="preserve"> (dieses Dokument)</w:t>
            </w:r>
          </w:p>
          <w:p w14:paraId="46050ADB" w14:textId="6FE70FB9" w:rsidR="00024A17" w:rsidRDefault="00024A17" w:rsidP="00024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 w:line="360" w:lineRule="auto"/>
              <w:ind w:left="851" w:hanging="425"/>
              <w:jc w:val="both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instrText xml:space="preserve"> FORMCHECKBOX </w:instrText>
            </w:r>
            <w:r w:rsidR="00197E3B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r>
            <w:r w:rsidR="00197E3B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fldChar w:fldCharType="separate"/>
            </w: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fldChar w:fldCharType="end"/>
            </w: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ab/>
            </w:r>
            <w:r w:rsidR="00CD7754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C2_</w:t>
            </w: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Preisblatt</w:t>
            </w:r>
          </w:p>
          <w:p w14:paraId="189AB127" w14:textId="23DA87D1" w:rsidR="00024A17" w:rsidRPr="00F32547" w:rsidRDefault="00024A17" w:rsidP="00024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 w:line="360" w:lineRule="auto"/>
              <w:ind w:left="851" w:hanging="425"/>
              <w:jc w:val="both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instrText xml:space="preserve"> FORMCHECKBOX </w:instrText>
            </w:r>
            <w:r w:rsidR="00197E3B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r>
            <w:r w:rsidR="00197E3B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fldChar w:fldCharType="separate"/>
            </w: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fldChar w:fldCharType="end"/>
            </w: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ab/>
            </w:r>
            <w:r w:rsidR="00CD7754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C3_</w:t>
            </w: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P</w:t>
            </w:r>
            <w:r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erson</w:t>
            </w:r>
            <w:r w:rsidR="00CD7754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al</w:t>
            </w:r>
            <w:r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profile</w:t>
            </w:r>
          </w:p>
          <w:p w14:paraId="42C1F190" w14:textId="02B0A8AC" w:rsidR="00F32547" w:rsidRDefault="00F32547" w:rsidP="00F325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 w:line="360" w:lineRule="auto"/>
              <w:ind w:left="851" w:hanging="425"/>
              <w:jc w:val="both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11"/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instrText xml:space="preserve"> FORMCHECKBOX </w:instrText>
            </w:r>
            <w:r w:rsidR="00197E3B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r>
            <w:r w:rsidR="00197E3B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fldChar w:fldCharType="separate"/>
            </w: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fldChar w:fldCharType="end"/>
            </w:r>
            <w:bookmarkEnd w:id="4"/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ab/>
            </w:r>
            <w:r w:rsidR="00CD7754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C4_</w:t>
            </w:r>
            <w:r w:rsidR="00024A1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Formblatt</w:t>
            </w:r>
            <w:r w:rsidR="00CD7754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-</w:t>
            </w: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Eignungskriterien</w:t>
            </w:r>
            <w:r w:rsidR="00CD7754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-</w:t>
            </w:r>
            <w:r w:rsidR="00024A1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Referenzen</w:t>
            </w:r>
          </w:p>
          <w:p w14:paraId="4E45751F" w14:textId="14379630" w:rsidR="00024A17" w:rsidRPr="00CD7754" w:rsidRDefault="00024A17" w:rsidP="00024A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 w:line="360" w:lineRule="auto"/>
              <w:ind w:left="851" w:hanging="425"/>
              <w:jc w:val="both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instrText xml:space="preserve"> FORMCHECKBOX </w:instrText>
            </w:r>
            <w:r w:rsidR="00197E3B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r>
            <w:r w:rsidR="00197E3B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fldChar w:fldCharType="separate"/>
            </w: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fldChar w:fldCharType="end"/>
            </w:r>
            <w:r w:rsidRPr="00F3254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ab/>
            </w:r>
            <w:r w:rsidR="00CD7754" w:rsidRPr="00CD7754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B3.2_</w:t>
            </w:r>
            <w:r w:rsidRPr="00CD7754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Katalog B-Kriterien</w:t>
            </w:r>
          </w:p>
          <w:p w14:paraId="2BC659D8" w14:textId="77777777" w:rsidR="00CD7754" w:rsidRPr="00CD7754" w:rsidRDefault="00CD7754" w:rsidP="00CD7754">
            <w:pPr>
              <w:ind w:left="851" w:hanging="425"/>
              <w:jc w:val="both"/>
              <w:rPr>
                <w:rFonts w:asciiTheme="minorHAnsi" w:hAnsiTheme="minorHAnsi" w:cstheme="minorHAnsi"/>
                <w:color w:val="auto"/>
                <w:sz w:val="22"/>
                <w:lang w:eastAsia="en-US"/>
              </w:rPr>
            </w:pPr>
            <w:r w:rsidRPr="00CD7754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7754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="00197E3B">
              <w:rPr>
                <w:rFonts w:asciiTheme="minorHAnsi" w:hAnsiTheme="minorHAnsi" w:cstheme="minorHAnsi"/>
                <w:sz w:val="22"/>
              </w:rPr>
            </w:r>
            <w:r w:rsidR="00197E3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CD7754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CD7754">
              <w:rPr>
                <w:rFonts w:asciiTheme="minorHAnsi" w:hAnsiTheme="minorHAnsi" w:cstheme="minorHAnsi"/>
                <w:sz w:val="22"/>
              </w:rPr>
              <w:tab/>
              <w:t>C5_Bietererklärung_GWB</w:t>
            </w:r>
          </w:p>
          <w:p w14:paraId="737175A1" w14:textId="77777777" w:rsidR="00CD7754" w:rsidRPr="00CD7754" w:rsidRDefault="00CD7754" w:rsidP="00CD7754">
            <w:pPr>
              <w:ind w:left="851"/>
              <w:jc w:val="both"/>
              <w:rPr>
                <w:rFonts w:asciiTheme="minorHAnsi" w:hAnsiTheme="minorHAnsi" w:cstheme="minorHAnsi"/>
                <w:sz w:val="22"/>
              </w:rPr>
            </w:pPr>
            <w:r w:rsidRPr="00CD7754">
              <w:rPr>
                <w:rFonts w:asciiTheme="minorHAnsi" w:hAnsiTheme="minorHAnsi" w:cstheme="minorHAnsi"/>
                <w:sz w:val="22"/>
              </w:rPr>
              <w:t>oder Europäische Eigenerklärung (EEE</w:t>
            </w:r>
            <w:proofErr w:type="gramStart"/>
            <w:r w:rsidRPr="00CD7754">
              <w:rPr>
                <w:rFonts w:asciiTheme="minorHAnsi" w:hAnsiTheme="minorHAnsi" w:cstheme="minorHAnsi"/>
                <w:sz w:val="22"/>
              </w:rPr>
              <w:t>)</w:t>
            </w:r>
            <w:proofErr w:type="gramEnd"/>
            <w:r w:rsidRPr="00CD7754">
              <w:rPr>
                <w:rFonts w:asciiTheme="minorHAnsi" w:hAnsiTheme="minorHAnsi" w:cstheme="minorHAnsi"/>
                <w:sz w:val="22"/>
              </w:rPr>
              <w:t xml:space="preserve"> wenn beim Bieter vorhanden</w:t>
            </w:r>
          </w:p>
          <w:p w14:paraId="62BA8A3C" w14:textId="77777777" w:rsidR="00CD7754" w:rsidRPr="00CD7754" w:rsidRDefault="00CD7754" w:rsidP="00CD7754">
            <w:pPr>
              <w:ind w:left="1133" w:hanging="425"/>
              <w:jc w:val="both"/>
              <w:rPr>
                <w:rFonts w:asciiTheme="minorHAnsi" w:hAnsiTheme="minorHAnsi" w:cstheme="minorHAnsi"/>
              </w:rPr>
            </w:pPr>
            <w:r w:rsidRPr="00CD7754">
              <w:rPr>
                <w:rFonts w:asciiTheme="minorHAnsi" w:hAnsiTheme="minorHAnsi" w:cstheme="minorHAnsi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7754">
              <w:rPr>
                <w:rFonts w:asciiTheme="minorHAnsi" w:hAnsiTheme="minorHAnsi" w:cstheme="minorHAnsi"/>
              </w:rPr>
              <w:instrText xml:space="preserve"> FORMCHECKBOX </w:instrText>
            </w:r>
            <w:r w:rsidR="00197E3B">
              <w:rPr>
                <w:rFonts w:asciiTheme="minorHAnsi" w:hAnsiTheme="minorHAnsi" w:cstheme="minorHAnsi"/>
              </w:rPr>
            </w:r>
            <w:r w:rsidR="00197E3B">
              <w:rPr>
                <w:rFonts w:asciiTheme="minorHAnsi" w:hAnsiTheme="minorHAnsi" w:cstheme="minorHAnsi"/>
              </w:rPr>
              <w:fldChar w:fldCharType="separate"/>
            </w:r>
            <w:r w:rsidRPr="00CD7754">
              <w:rPr>
                <w:rFonts w:asciiTheme="minorHAnsi" w:hAnsiTheme="minorHAnsi" w:cstheme="minorHAnsi"/>
              </w:rPr>
              <w:fldChar w:fldCharType="end"/>
            </w:r>
            <w:r w:rsidRPr="00CD7754">
              <w:rPr>
                <w:rFonts w:asciiTheme="minorHAnsi" w:hAnsiTheme="minorHAnsi" w:cstheme="minorHAnsi"/>
              </w:rPr>
              <w:tab/>
              <w:t>C6_Bieter_Bewerbergemeinschaft (wenn zutreffend)</w:t>
            </w:r>
          </w:p>
          <w:p w14:paraId="29561D9A" w14:textId="77777777" w:rsidR="00CD7754" w:rsidRPr="00CD7754" w:rsidRDefault="00CD7754" w:rsidP="00CD7754">
            <w:pPr>
              <w:ind w:left="1133" w:hanging="425"/>
              <w:jc w:val="both"/>
              <w:rPr>
                <w:rFonts w:asciiTheme="minorHAnsi" w:hAnsiTheme="minorHAnsi" w:cstheme="minorHAnsi"/>
              </w:rPr>
            </w:pPr>
            <w:r w:rsidRPr="00CD7754">
              <w:rPr>
                <w:rFonts w:asciiTheme="minorHAnsi" w:hAnsiTheme="minorHAnsi" w:cstheme="minorHAnsi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7754">
              <w:rPr>
                <w:rFonts w:asciiTheme="minorHAnsi" w:hAnsiTheme="minorHAnsi" w:cstheme="minorHAnsi"/>
              </w:rPr>
              <w:instrText xml:space="preserve"> FORMCHECKBOX </w:instrText>
            </w:r>
            <w:r w:rsidR="00197E3B">
              <w:rPr>
                <w:rFonts w:asciiTheme="minorHAnsi" w:hAnsiTheme="minorHAnsi" w:cstheme="minorHAnsi"/>
              </w:rPr>
            </w:r>
            <w:r w:rsidR="00197E3B">
              <w:rPr>
                <w:rFonts w:asciiTheme="minorHAnsi" w:hAnsiTheme="minorHAnsi" w:cstheme="minorHAnsi"/>
              </w:rPr>
              <w:fldChar w:fldCharType="separate"/>
            </w:r>
            <w:r w:rsidRPr="00CD7754">
              <w:rPr>
                <w:rFonts w:asciiTheme="minorHAnsi" w:hAnsiTheme="minorHAnsi" w:cstheme="minorHAnsi"/>
              </w:rPr>
              <w:fldChar w:fldCharType="end"/>
            </w:r>
            <w:r w:rsidRPr="00CD7754">
              <w:rPr>
                <w:rFonts w:asciiTheme="minorHAnsi" w:hAnsiTheme="minorHAnsi" w:cstheme="minorHAnsi"/>
              </w:rPr>
              <w:tab/>
              <w:t>C7_Unterauftragnehmer_Eignungsleihe (wenn zutreffend)</w:t>
            </w:r>
          </w:p>
          <w:p w14:paraId="67BA75CF" w14:textId="77777777" w:rsidR="00CD7754" w:rsidRPr="00CD7754" w:rsidRDefault="00CD7754" w:rsidP="00CD7754">
            <w:pPr>
              <w:ind w:left="1133" w:hanging="425"/>
              <w:jc w:val="both"/>
              <w:rPr>
                <w:rFonts w:asciiTheme="minorHAnsi" w:hAnsiTheme="minorHAnsi" w:cstheme="minorHAnsi"/>
              </w:rPr>
            </w:pPr>
            <w:r w:rsidRPr="00CD7754">
              <w:rPr>
                <w:rFonts w:asciiTheme="minorHAnsi" w:hAnsiTheme="minorHAnsi" w:cstheme="minorHAnsi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7754">
              <w:rPr>
                <w:rFonts w:asciiTheme="minorHAnsi" w:hAnsiTheme="minorHAnsi" w:cstheme="minorHAnsi"/>
              </w:rPr>
              <w:instrText xml:space="preserve"> FORMCHECKBOX </w:instrText>
            </w:r>
            <w:r w:rsidR="00197E3B">
              <w:rPr>
                <w:rFonts w:asciiTheme="minorHAnsi" w:hAnsiTheme="minorHAnsi" w:cstheme="minorHAnsi"/>
              </w:rPr>
            </w:r>
            <w:r w:rsidR="00197E3B">
              <w:rPr>
                <w:rFonts w:asciiTheme="minorHAnsi" w:hAnsiTheme="minorHAnsi" w:cstheme="minorHAnsi"/>
              </w:rPr>
              <w:fldChar w:fldCharType="separate"/>
            </w:r>
            <w:r w:rsidRPr="00CD7754">
              <w:rPr>
                <w:rFonts w:asciiTheme="minorHAnsi" w:hAnsiTheme="minorHAnsi" w:cstheme="minorHAnsi"/>
              </w:rPr>
              <w:fldChar w:fldCharType="end"/>
            </w:r>
            <w:r w:rsidRPr="00CD7754">
              <w:rPr>
                <w:rFonts w:asciiTheme="minorHAnsi" w:hAnsiTheme="minorHAnsi" w:cstheme="minorHAnsi"/>
              </w:rPr>
              <w:tab/>
              <w:t>C8_Verpflichtungserklärung_anderer_Unternehmer (wenn zutreffend)</w:t>
            </w:r>
          </w:p>
          <w:p w14:paraId="7746705F" w14:textId="77777777" w:rsidR="00CD7754" w:rsidRPr="00CD7754" w:rsidRDefault="00CD7754" w:rsidP="00CD7754">
            <w:pPr>
              <w:ind w:left="1133" w:hanging="425"/>
              <w:jc w:val="both"/>
              <w:rPr>
                <w:rFonts w:asciiTheme="minorHAnsi" w:hAnsiTheme="minorHAnsi" w:cstheme="minorHAnsi"/>
              </w:rPr>
            </w:pPr>
            <w:r w:rsidRPr="00CD7754">
              <w:rPr>
                <w:rFonts w:asciiTheme="minorHAnsi" w:hAnsiTheme="minorHAnsi" w:cstheme="minorHAnsi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7754">
              <w:rPr>
                <w:rFonts w:asciiTheme="minorHAnsi" w:hAnsiTheme="minorHAnsi" w:cstheme="minorHAnsi"/>
              </w:rPr>
              <w:instrText xml:space="preserve"> FORMCHECKBOX </w:instrText>
            </w:r>
            <w:r w:rsidR="00197E3B">
              <w:rPr>
                <w:rFonts w:asciiTheme="minorHAnsi" w:hAnsiTheme="minorHAnsi" w:cstheme="minorHAnsi"/>
              </w:rPr>
            </w:r>
            <w:r w:rsidR="00197E3B">
              <w:rPr>
                <w:rFonts w:asciiTheme="minorHAnsi" w:hAnsiTheme="minorHAnsi" w:cstheme="minorHAnsi"/>
              </w:rPr>
              <w:fldChar w:fldCharType="separate"/>
            </w:r>
            <w:r w:rsidRPr="00CD7754">
              <w:rPr>
                <w:rFonts w:asciiTheme="minorHAnsi" w:hAnsiTheme="minorHAnsi" w:cstheme="minorHAnsi"/>
              </w:rPr>
              <w:fldChar w:fldCharType="end"/>
            </w:r>
            <w:r w:rsidRPr="00CD7754">
              <w:rPr>
                <w:rFonts w:asciiTheme="minorHAnsi" w:hAnsiTheme="minorHAnsi" w:cstheme="minorHAnsi"/>
              </w:rPr>
              <w:tab/>
              <w:t>C9_Erklärung zur Haftpflichtversicherung (wenn zutreffend)</w:t>
            </w:r>
          </w:p>
          <w:p w14:paraId="264F2BC8" w14:textId="156A6897" w:rsidR="0006078B" w:rsidRPr="0006078B" w:rsidRDefault="0006078B" w:rsidP="000C1FF6">
            <w:pPr>
              <w:tabs>
                <w:tab w:val="left" w:pos="349"/>
              </w:tabs>
              <w:spacing w:before="0" w:after="0" w:line="360" w:lineRule="auto"/>
              <w:ind w:left="349"/>
              <w:textAlignment w:val="baseline"/>
              <w:rPr>
                <w:bCs/>
              </w:rPr>
            </w:pPr>
            <w:r w:rsidRPr="00CD7754">
              <w:rPr>
                <w:rFonts w:asciiTheme="minorHAnsi" w:hAnsiTheme="minorHAnsi" w:cstheme="minorHAnsi"/>
                <w:bCs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7754">
              <w:rPr>
                <w:rFonts w:asciiTheme="minorHAnsi" w:hAnsiTheme="minorHAnsi" w:cstheme="minorHAnsi"/>
                <w:bCs/>
              </w:rPr>
              <w:instrText xml:space="preserve"> FORMCHECKBOX </w:instrText>
            </w:r>
            <w:r w:rsidR="00197E3B">
              <w:rPr>
                <w:rFonts w:asciiTheme="minorHAnsi" w:hAnsiTheme="minorHAnsi" w:cstheme="minorHAnsi"/>
                <w:bCs/>
              </w:rPr>
            </w:r>
            <w:r w:rsidR="00197E3B">
              <w:rPr>
                <w:rFonts w:asciiTheme="minorHAnsi" w:hAnsiTheme="minorHAnsi" w:cstheme="minorHAnsi"/>
                <w:bCs/>
              </w:rPr>
              <w:fldChar w:fldCharType="separate"/>
            </w:r>
            <w:r w:rsidRPr="00CD7754">
              <w:rPr>
                <w:rFonts w:asciiTheme="minorHAnsi" w:hAnsiTheme="minorHAnsi" w:cstheme="minorHAnsi"/>
                <w:bCs/>
              </w:rPr>
              <w:fldChar w:fldCharType="end"/>
            </w:r>
            <w:r w:rsidRPr="00CD7754">
              <w:rPr>
                <w:rFonts w:asciiTheme="minorHAnsi" w:hAnsiTheme="minorHAnsi" w:cstheme="minorHAnsi"/>
                <w:bCs/>
              </w:rPr>
              <w:tab/>
            </w:r>
            <w:r w:rsidR="00016448" w:rsidRPr="00CD7754">
              <w:rPr>
                <w:rFonts w:asciiTheme="minorHAnsi" w:hAnsiTheme="minorHAnsi" w:cstheme="minorHAnsi"/>
                <w:bCs/>
                <w:sz w:val="22"/>
              </w:rPr>
              <w:t>S</w:t>
            </w:r>
            <w:r w:rsidRPr="00CD7754">
              <w:rPr>
                <w:rFonts w:asciiTheme="minorHAnsi" w:hAnsiTheme="minorHAnsi" w:cstheme="minorHAnsi"/>
                <w:bCs/>
                <w:sz w:val="22"/>
              </w:rPr>
              <w:t>onstige Unterlagen (sofern</w:t>
            </w:r>
            <w:r w:rsidRPr="00CD7754">
              <w:rPr>
                <w:bCs/>
                <w:sz w:val="22"/>
              </w:rPr>
              <w:t xml:space="preserve"> </w:t>
            </w:r>
            <w:r w:rsidRPr="00CD7754">
              <w:rPr>
                <w:rFonts w:asciiTheme="minorHAnsi" w:hAnsiTheme="minorHAnsi" w:cstheme="minorHAnsi"/>
                <w:bCs/>
                <w:sz w:val="22"/>
              </w:rPr>
              <w:t>nach den Bewerbungsbedingungen zulässig)</w:t>
            </w:r>
          </w:p>
          <w:p w14:paraId="22C05A01" w14:textId="145282D6" w:rsidR="0006078B" w:rsidRPr="00CD7754" w:rsidRDefault="0006078B" w:rsidP="00452072">
            <w:pPr>
              <w:tabs>
                <w:tab w:val="left" w:pos="349"/>
              </w:tabs>
              <w:spacing w:before="0" w:after="0" w:line="360" w:lineRule="auto"/>
              <w:ind w:left="349"/>
              <w:textAlignment w:val="baseline"/>
              <w:rPr>
                <w:rFonts w:asciiTheme="minorHAnsi" w:hAnsiTheme="minorHAnsi" w:cstheme="minorHAnsi"/>
                <w:bCs/>
              </w:rPr>
            </w:pPr>
            <w:r w:rsidRPr="0006078B">
              <w:rPr>
                <w:lang w:eastAsia="en-US"/>
              </w:rPr>
              <w:tab/>
            </w:r>
            <w:r w:rsidR="00565B20" w:rsidRPr="00CD7754">
              <w:rPr>
                <w:rFonts w:asciiTheme="minorHAnsi" w:hAnsiTheme="minorHAnsi" w:cstheme="minorHAnsi"/>
                <w:sz w:val="22"/>
                <w:lang w:eastAsia="en-US"/>
              </w:rPr>
              <w:t>b</w:t>
            </w:r>
            <w:r w:rsidRPr="00CD7754">
              <w:rPr>
                <w:rFonts w:asciiTheme="minorHAnsi" w:hAnsiTheme="minorHAnsi" w:cstheme="minorHAnsi"/>
                <w:sz w:val="22"/>
                <w:lang w:eastAsia="en-US"/>
              </w:rPr>
              <w:t>itte bene</w:t>
            </w:r>
            <w:r w:rsidR="00565B20" w:rsidRPr="00CD7754">
              <w:rPr>
                <w:rFonts w:asciiTheme="minorHAnsi" w:hAnsiTheme="minorHAnsi" w:cstheme="minorHAnsi"/>
                <w:sz w:val="22"/>
                <w:lang w:eastAsia="en-US"/>
              </w:rPr>
              <w:t>n</w:t>
            </w:r>
            <w:r w:rsidRPr="00CD7754">
              <w:rPr>
                <w:rFonts w:asciiTheme="minorHAnsi" w:hAnsiTheme="minorHAnsi" w:cstheme="minorHAnsi"/>
                <w:sz w:val="22"/>
                <w:lang w:eastAsia="en-US"/>
              </w:rPr>
              <w:t xml:space="preserve">nen: </w:t>
            </w:r>
            <w:r w:rsidR="00452072" w:rsidRPr="00CD7754">
              <w:rPr>
                <w:rFonts w:asciiTheme="minorHAnsi" w:hAnsiTheme="minorHAnsi" w:cstheme="minorHAnsi"/>
                <w:sz w:val="22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2072" w:rsidRPr="00CD7754">
              <w:rPr>
                <w:rFonts w:asciiTheme="minorHAnsi" w:hAnsiTheme="minorHAnsi" w:cstheme="minorHAnsi"/>
                <w:sz w:val="22"/>
                <w:lang w:eastAsia="en-US"/>
              </w:rPr>
              <w:instrText xml:space="preserve"> FORMTEXT </w:instrText>
            </w:r>
            <w:r w:rsidR="00452072" w:rsidRPr="00CD7754">
              <w:rPr>
                <w:rFonts w:asciiTheme="minorHAnsi" w:hAnsiTheme="minorHAnsi" w:cstheme="minorHAnsi"/>
                <w:sz w:val="22"/>
                <w:lang w:eastAsia="en-US"/>
              </w:rPr>
            </w:r>
            <w:r w:rsidR="00452072" w:rsidRPr="00CD7754">
              <w:rPr>
                <w:rFonts w:asciiTheme="minorHAnsi" w:hAnsiTheme="minorHAnsi" w:cstheme="minorHAnsi"/>
                <w:sz w:val="22"/>
                <w:lang w:eastAsia="en-US"/>
              </w:rPr>
              <w:fldChar w:fldCharType="separate"/>
            </w:r>
            <w:r w:rsidR="003832DD" w:rsidRPr="00CD7754">
              <w:rPr>
                <w:rFonts w:asciiTheme="minorHAnsi" w:hAnsiTheme="minorHAnsi" w:cstheme="minorHAnsi"/>
                <w:sz w:val="22"/>
                <w:lang w:eastAsia="en-US"/>
              </w:rPr>
              <w:t> </w:t>
            </w:r>
            <w:r w:rsidR="003832DD" w:rsidRPr="00CD7754">
              <w:rPr>
                <w:rFonts w:asciiTheme="minorHAnsi" w:hAnsiTheme="minorHAnsi" w:cstheme="minorHAnsi"/>
                <w:sz w:val="22"/>
                <w:lang w:eastAsia="en-US"/>
              </w:rPr>
              <w:t> </w:t>
            </w:r>
            <w:r w:rsidR="003832DD" w:rsidRPr="00CD7754">
              <w:rPr>
                <w:rFonts w:asciiTheme="minorHAnsi" w:hAnsiTheme="minorHAnsi" w:cstheme="minorHAnsi"/>
                <w:sz w:val="22"/>
                <w:lang w:eastAsia="en-US"/>
              </w:rPr>
              <w:t> </w:t>
            </w:r>
            <w:r w:rsidR="003832DD" w:rsidRPr="00CD7754">
              <w:rPr>
                <w:rFonts w:asciiTheme="minorHAnsi" w:hAnsiTheme="minorHAnsi" w:cstheme="minorHAnsi"/>
                <w:sz w:val="22"/>
                <w:lang w:eastAsia="en-US"/>
              </w:rPr>
              <w:t> </w:t>
            </w:r>
            <w:r w:rsidR="003832DD" w:rsidRPr="00CD7754">
              <w:rPr>
                <w:rFonts w:asciiTheme="minorHAnsi" w:hAnsiTheme="minorHAnsi" w:cstheme="minorHAnsi"/>
                <w:sz w:val="22"/>
                <w:lang w:eastAsia="en-US"/>
              </w:rPr>
              <w:t> </w:t>
            </w:r>
            <w:r w:rsidR="00452072" w:rsidRPr="00CD7754">
              <w:rPr>
                <w:rFonts w:asciiTheme="minorHAnsi" w:hAnsiTheme="minorHAnsi" w:cstheme="minorHAnsi"/>
                <w:sz w:val="22"/>
                <w:lang w:eastAsia="en-US"/>
              </w:rPr>
              <w:fldChar w:fldCharType="end"/>
            </w:r>
          </w:p>
          <w:p w14:paraId="4DDFE0D2" w14:textId="68D04665" w:rsidR="00795618" w:rsidRPr="0006078B" w:rsidRDefault="00795618" w:rsidP="00B84D7B">
            <w:pPr>
              <w:tabs>
                <w:tab w:val="left" w:pos="349"/>
                <w:tab w:val="left" w:pos="2835"/>
              </w:tabs>
              <w:spacing w:before="0" w:after="0" w:line="220" w:lineRule="exact"/>
              <w:textAlignment w:val="baseline"/>
              <w:rPr>
                <w:bCs/>
              </w:rPr>
            </w:pPr>
          </w:p>
        </w:tc>
      </w:tr>
    </w:tbl>
    <w:p w14:paraId="1740ECC9" w14:textId="7DDBA3E3" w:rsidR="00565B20" w:rsidRDefault="00565B20" w:rsidP="002D742F"/>
    <w:p w14:paraId="18BFB9EF" w14:textId="77777777" w:rsidR="00E05295" w:rsidRDefault="00E05295" w:rsidP="00096535">
      <w:pPr>
        <w:ind w:left="360" w:hanging="36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091"/>
        <w:gridCol w:w="3253"/>
      </w:tblGrid>
      <w:tr w:rsidR="00565B20" w:rsidRPr="0006078B" w14:paraId="183852F6" w14:textId="77777777" w:rsidTr="00565B20">
        <w:tc>
          <w:tcPr>
            <w:tcW w:w="6091" w:type="dxa"/>
          </w:tcPr>
          <w:p w14:paraId="449D689F" w14:textId="52377D46" w:rsidR="00565B20" w:rsidRPr="0006078B" w:rsidRDefault="00565B20" w:rsidP="00DD1972">
            <w:bookmarkStart w:id="5" w:name="_Hlk64471114"/>
            <w:r>
              <w:t xml:space="preserve">Ort, </w:t>
            </w:r>
            <w:r w:rsidRPr="0006078B">
              <w:t>Datum</w:t>
            </w:r>
          </w:p>
        </w:tc>
        <w:tc>
          <w:tcPr>
            <w:tcW w:w="3253" w:type="dxa"/>
          </w:tcPr>
          <w:p w14:paraId="65C380FD" w14:textId="285CC6F9" w:rsidR="00565B20" w:rsidRPr="0006078B" w:rsidRDefault="003D3BD0" w:rsidP="00DD19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lang w:eastAsia="en-US"/>
              </w:rPr>
            </w:pPr>
            <w:r>
              <w:rPr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eastAsia="en-US"/>
              </w:rPr>
              <w:instrText xml:space="preserve"> FORMTEXT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lang w:eastAsia="en-US"/>
              </w:rPr>
              <w:fldChar w:fldCharType="end"/>
            </w:r>
            <w:r w:rsidR="00452072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eastAsia="en-US"/>
              </w:rPr>
              <w:instrText xml:space="preserve"> FORMTEXT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lang w:eastAsia="en-US"/>
              </w:rPr>
              <w:fldChar w:fldCharType="end"/>
            </w:r>
          </w:p>
        </w:tc>
      </w:tr>
      <w:bookmarkEnd w:id="5"/>
      <w:tr w:rsidR="00565B20" w:rsidRPr="0006078B" w14:paraId="50CABBC3" w14:textId="77777777" w:rsidTr="00565B20">
        <w:tc>
          <w:tcPr>
            <w:tcW w:w="6091" w:type="dxa"/>
          </w:tcPr>
          <w:p w14:paraId="38F82783" w14:textId="499DBED2" w:rsidR="00565B20" w:rsidRPr="0006078B" w:rsidRDefault="00565B20" w:rsidP="00565B20">
            <w:r w:rsidRPr="0006078B">
              <w:t>Vollständiger Name des Bieters/des bevollmächtigten Vertreters</w:t>
            </w:r>
          </w:p>
        </w:tc>
        <w:tc>
          <w:tcPr>
            <w:tcW w:w="3253" w:type="dxa"/>
          </w:tcPr>
          <w:p w14:paraId="2310A65B" w14:textId="651578B3" w:rsidR="00565B20" w:rsidRPr="0006078B" w:rsidRDefault="003D3BD0" w:rsidP="00452072">
            <w:pPr>
              <w:ind w:left="360" w:hanging="360"/>
              <w:rPr>
                <w:lang w:eastAsia="en-US"/>
              </w:rPr>
            </w:pPr>
            <w:r>
              <w:rPr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eastAsia="en-US"/>
              </w:rPr>
              <w:instrText xml:space="preserve"> FORMTEXT </w:instrText>
            </w:r>
            <w:r>
              <w:rPr>
                <w:lang w:eastAsia="en-US"/>
              </w:rPr>
            </w:r>
            <w:r>
              <w:rPr>
                <w:lang w:eastAsia="en-US"/>
              </w:rPr>
              <w:fldChar w:fldCharType="separate"/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noProof/>
                <w:lang w:eastAsia="en-US"/>
              </w:rPr>
              <w:t> </w:t>
            </w:r>
            <w:r>
              <w:rPr>
                <w:lang w:eastAsia="en-US"/>
              </w:rPr>
              <w:fldChar w:fldCharType="end"/>
            </w:r>
          </w:p>
        </w:tc>
      </w:tr>
    </w:tbl>
    <w:p w14:paraId="2D4BE4EA" w14:textId="77777777" w:rsidR="00565B20" w:rsidRPr="0006078B" w:rsidRDefault="00565B20">
      <w:pPr>
        <w:ind w:left="360" w:hanging="360"/>
      </w:pPr>
    </w:p>
    <w:sectPr w:rsidR="00565B20" w:rsidRPr="0006078B" w:rsidSect="00E0237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268" w:right="1418" w:bottom="1588" w:left="1134" w:header="709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D54E4" w14:textId="77777777" w:rsidR="00AE4A3E" w:rsidRDefault="00AE4A3E" w:rsidP="003D267C">
      <w:r>
        <w:separator/>
      </w:r>
    </w:p>
  </w:endnote>
  <w:endnote w:type="continuationSeparator" w:id="0">
    <w:p w14:paraId="25880359" w14:textId="77777777" w:rsidR="00AE4A3E" w:rsidRDefault="00AE4A3E" w:rsidP="003D2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3BC26" w14:textId="74CC9029" w:rsidR="00E22908" w:rsidRPr="00EE4400" w:rsidRDefault="00504ABA" w:rsidP="00F32547">
    <w:pPr>
      <w:pStyle w:val="Fuzeile"/>
      <w:tabs>
        <w:tab w:val="left" w:pos="3795"/>
      </w:tabs>
      <w:rPr>
        <w:sz w:val="14"/>
        <w:szCs w:val="14"/>
        <w:lang w:val="de-DE"/>
      </w:rPr>
    </w:pPr>
    <w:r>
      <w:t>C1_Angebotsschreiben_des_Bieters</w:t>
    </w:r>
    <w:r w:rsidR="00946F8E" w:rsidRPr="00EE4400">
      <w:rPr>
        <w:lang w:val="de-DE"/>
      </w:rPr>
      <w:tab/>
    </w:r>
    <w:r w:rsidR="00946F8E" w:rsidRPr="00EE4400">
      <w:rPr>
        <w:lang w:val="de-DE"/>
      </w:rPr>
      <w:tab/>
    </w:r>
    <w:r w:rsidR="00946F8E" w:rsidRPr="009C3401">
      <w:rPr>
        <w:sz w:val="14"/>
        <w:szCs w:val="14"/>
      </w:rPr>
      <w:fldChar w:fldCharType="begin"/>
    </w:r>
    <w:r w:rsidR="00946F8E" w:rsidRPr="00EE4400">
      <w:rPr>
        <w:sz w:val="14"/>
        <w:szCs w:val="14"/>
        <w:lang w:val="de-DE"/>
      </w:rPr>
      <w:instrText xml:space="preserve"> PAGE   \* MERGEFORMAT </w:instrText>
    </w:r>
    <w:r w:rsidR="00946F8E" w:rsidRPr="009C3401">
      <w:rPr>
        <w:sz w:val="14"/>
        <w:szCs w:val="14"/>
      </w:rPr>
      <w:fldChar w:fldCharType="separate"/>
    </w:r>
    <w:r w:rsidR="00E0237D">
      <w:rPr>
        <w:sz w:val="14"/>
        <w:szCs w:val="14"/>
        <w:lang w:val="de-DE"/>
      </w:rPr>
      <w:t>2</w:t>
    </w:r>
    <w:r w:rsidR="00946F8E" w:rsidRPr="009C3401">
      <w:rPr>
        <w:sz w:val="14"/>
        <w:szCs w:val="14"/>
      </w:rPr>
      <w:fldChar w:fldCharType="end"/>
    </w:r>
    <w:r w:rsidR="00946F8E" w:rsidRPr="00EE4400">
      <w:rPr>
        <w:sz w:val="14"/>
        <w:szCs w:val="14"/>
        <w:lang w:val="de-DE"/>
      </w:rPr>
      <w:t>/</w:t>
    </w:r>
    <w:r w:rsidR="00946F8E" w:rsidRPr="009C3401">
      <w:rPr>
        <w:sz w:val="14"/>
        <w:szCs w:val="14"/>
      </w:rPr>
      <w:fldChar w:fldCharType="begin"/>
    </w:r>
    <w:r w:rsidR="00946F8E" w:rsidRPr="00EE4400">
      <w:rPr>
        <w:sz w:val="14"/>
        <w:szCs w:val="14"/>
        <w:lang w:val="de-DE"/>
      </w:rPr>
      <w:instrText xml:space="preserve"> NUMPAGES  \* Arabic  \* MERGEFORMAT </w:instrText>
    </w:r>
    <w:r w:rsidR="00946F8E" w:rsidRPr="009C3401">
      <w:rPr>
        <w:sz w:val="14"/>
        <w:szCs w:val="14"/>
      </w:rPr>
      <w:fldChar w:fldCharType="separate"/>
    </w:r>
    <w:r w:rsidR="00E0237D">
      <w:rPr>
        <w:sz w:val="14"/>
        <w:szCs w:val="14"/>
        <w:lang w:val="de-DE"/>
      </w:rPr>
      <w:t>2</w:t>
    </w:r>
    <w:r w:rsidR="00946F8E" w:rsidRPr="009C3401"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6EEB8" w14:textId="36DB6974" w:rsidR="009C3401" w:rsidRPr="00EE4400" w:rsidRDefault="00197E3B" w:rsidP="003D267C">
    <w:pPr>
      <w:pStyle w:val="Fuzeile"/>
      <w:rPr>
        <w:sz w:val="14"/>
        <w:szCs w:val="14"/>
        <w:lang w:val="de-DE"/>
      </w:rPr>
    </w:pPr>
    <w:r>
      <w:fldChar w:fldCharType="begin"/>
    </w:r>
    <w:r>
      <w:instrText>FILENAME   \* MERGEFORMAT</w:instrText>
    </w:r>
    <w:r>
      <w:fldChar w:fldCharType="separate"/>
    </w:r>
    <w:r w:rsidR="00B50BFA">
      <w:t>Dokument2</w:t>
    </w:r>
    <w:r>
      <w:fldChar w:fldCharType="end"/>
    </w:r>
    <w:r w:rsidR="00946F8E" w:rsidRPr="00EE4400">
      <w:rPr>
        <w:lang w:val="de-DE"/>
      </w:rPr>
      <w:tab/>
    </w:r>
    <w:r w:rsidR="00EE4400">
      <w:fldChar w:fldCharType="begin"/>
    </w:r>
    <w:r w:rsidR="00EE4400">
      <w:instrText xml:space="preserve"> DATE  \@ "d.MM.yyyy"  \* MERGEFORMAT </w:instrText>
    </w:r>
    <w:r w:rsidR="00EE4400">
      <w:fldChar w:fldCharType="separate"/>
    </w:r>
    <w:r>
      <w:t>17.06.2026</w:t>
    </w:r>
    <w:r w:rsidR="00EE4400">
      <w:fldChar w:fldCharType="end"/>
    </w:r>
    <w:r w:rsidR="007F1AA4" w:rsidRPr="00EE4400">
      <w:rPr>
        <w:lang w:val="de-DE"/>
      </w:rPr>
      <w:tab/>
    </w:r>
    <w:r w:rsidR="007F1AA4" w:rsidRPr="009C3401">
      <w:rPr>
        <w:sz w:val="14"/>
        <w:szCs w:val="14"/>
      </w:rPr>
      <w:fldChar w:fldCharType="begin"/>
    </w:r>
    <w:r w:rsidR="007F1AA4" w:rsidRPr="00EE4400">
      <w:rPr>
        <w:sz w:val="14"/>
        <w:szCs w:val="14"/>
        <w:lang w:val="de-DE"/>
      </w:rPr>
      <w:instrText xml:space="preserve"> PAGE   \* MERGEFORMAT </w:instrText>
    </w:r>
    <w:r w:rsidR="007F1AA4" w:rsidRPr="009C3401">
      <w:rPr>
        <w:sz w:val="14"/>
        <w:szCs w:val="14"/>
      </w:rPr>
      <w:fldChar w:fldCharType="separate"/>
    </w:r>
    <w:r w:rsidR="00E0237D">
      <w:rPr>
        <w:sz w:val="14"/>
        <w:szCs w:val="14"/>
        <w:lang w:val="de-DE"/>
      </w:rPr>
      <w:t>1</w:t>
    </w:r>
    <w:r w:rsidR="007F1AA4" w:rsidRPr="009C3401">
      <w:rPr>
        <w:sz w:val="14"/>
        <w:szCs w:val="14"/>
      </w:rPr>
      <w:fldChar w:fldCharType="end"/>
    </w:r>
    <w:r w:rsidR="007F1AA4" w:rsidRPr="00EE4400">
      <w:rPr>
        <w:sz w:val="14"/>
        <w:szCs w:val="14"/>
        <w:lang w:val="de-DE"/>
      </w:rPr>
      <w:t>/</w:t>
    </w:r>
    <w:r w:rsidR="007F1AA4" w:rsidRPr="009C3401">
      <w:rPr>
        <w:sz w:val="14"/>
        <w:szCs w:val="14"/>
      </w:rPr>
      <w:fldChar w:fldCharType="begin"/>
    </w:r>
    <w:r w:rsidR="007F1AA4" w:rsidRPr="00EE4400">
      <w:rPr>
        <w:sz w:val="14"/>
        <w:szCs w:val="14"/>
        <w:lang w:val="de-DE"/>
      </w:rPr>
      <w:instrText xml:space="preserve"> NUMPAGES  \* Arabic  \* MERGEFORMAT </w:instrText>
    </w:r>
    <w:r w:rsidR="007F1AA4" w:rsidRPr="009C3401">
      <w:rPr>
        <w:sz w:val="14"/>
        <w:szCs w:val="14"/>
      </w:rPr>
      <w:fldChar w:fldCharType="separate"/>
    </w:r>
    <w:r w:rsidR="00E0237D">
      <w:rPr>
        <w:sz w:val="14"/>
        <w:szCs w:val="14"/>
        <w:lang w:val="de-DE"/>
      </w:rPr>
      <w:t>2</w:t>
    </w:r>
    <w:r w:rsidR="007F1AA4" w:rsidRPr="009C3401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1BB9B" w14:textId="77777777" w:rsidR="00AE4A3E" w:rsidRDefault="00AE4A3E" w:rsidP="003D267C">
      <w:r>
        <w:separator/>
      </w:r>
    </w:p>
  </w:footnote>
  <w:footnote w:type="continuationSeparator" w:id="0">
    <w:p w14:paraId="3F2083EC" w14:textId="77777777" w:rsidR="00AE4A3E" w:rsidRDefault="00AE4A3E" w:rsidP="003D2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9A363" w14:textId="77777777" w:rsidR="00F777E7" w:rsidRPr="004D00B2" w:rsidRDefault="00F777E7" w:rsidP="00F777E7">
    <w:pPr>
      <w:pStyle w:val="Kopfzeile"/>
    </w:pPr>
    <w:r>
      <w:rPr>
        <w:noProof/>
      </w:rPr>
      <w:drawing>
        <wp:inline distT="0" distB="0" distL="0" distR="0" wp14:anchorId="3C2DE142" wp14:editId="47278814">
          <wp:extent cx="1828894" cy="723937"/>
          <wp:effectExtent l="0" t="0" r="0" b="0"/>
          <wp:docPr id="27895463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8954635" name="Picture 2789546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94" cy="7239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4D00B2">
      <w:t xml:space="preserve"> &amp; Medizininformatik-Initiative</w:t>
    </w:r>
  </w:p>
  <w:p w14:paraId="0A25A71F" w14:textId="6188F81F" w:rsidR="00847766" w:rsidRDefault="00847766" w:rsidP="00FA66A0">
    <w:pPr>
      <w:pStyle w:val="Kopfzeile2"/>
    </w:pPr>
  </w:p>
  <w:p w14:paraId="5EA3AF60" w14:textId="0D5156C1" w:rsidR="00847766" w:rsidRPr="00FA66A0" w:rsidRDefault="00847766" w:rsidP="00FA66A0">
    <w:pPr>
      <w:pStyle w:val="Kopfzeile2"/>
    </w:pPr>
    <w:r>
      <w:t>Anlage C1</w:t>
    </w:r>
    <w:r>
      <w:tab/>
      <w:t>Vergabe: D081</w:t>
    </w:r>
    <w:r w:rsidR="00B05C8B">
      <w:t>3</w:t>
    </w:r>
    <w:r w:rsidR="00F777E7"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EAADE" w14:textId="77777777" w:rsidR="00F341D8" w:rsidRPr="004D00B2" w:rsidRDefault="00F341D8" w:rsidP="00F341D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6192" behindDoc="1" locked="0" layoutInCell="1" allowOverlap="1" wp14:anchorId="65602DD9" wp14:editId="35CBDAF7">
          <wp:simplePos x="0" y="0"/>
          <wp:positionH relativeFrom="margin">
            <wp:posOffset>4424045</wp:posOffset>
          </wp:positionH>
          <wp:positionV relativeFrom="margin">
            <wp:posOffset>-1106805</wp:posOffset>
          </wp:positionV>
          <wp:extent cx="1548130" cy="926465"/>
          <wp:effectExtent l="0" t="0" r="0" b="6985"/>
          <wp:wrapTight wrapText="bothSides">
            <wp:wrapPolygon edited="0">
              <wp:start x="0" y="0"/>
              <wp:lineTo x="0" y="21319"/>
              <wp:lineTo x="21263" y="21319"/>
              <wp:lineTo x="21263" y="0"/>
              <wp:lineTo x="0" y="0"/>
            </wp:wrapPolygon>
          </wp:wrapTight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MII_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130" cy="926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23A66DF2" w:rsidRPr="004D00B2">
      <w:t>Medizininformatik-Initiative</w:t>
    </w:r>
  </w:p>
  <w:p w14:paraId="0E7DC7EA" w14:textId="77777777" w:rsidR="00E77AF3" w:rsidRPr="00F341D8" w:rsidRDefault="00F341D8" w:rsidP="00F341D8">
    <w:pPr>
      <w:pStyle w:val="Kopfzeile2"/>
    </w:pPr>
    <w:proofErr w:type="gramStart"/>
    <w:r>
      <w:t xml:space="preserve">Begleitstruktur  </w:t>
    </w:r>
    <w:r w:rsidRPr="004D00B2">
      <w:t>−</w:t>
    </w:r>
    <w:proofErr w:type="gramEnd"/>
    <w:r w:rsidRPr="004D00B2">
      <w:t xml:space="preserve"> </w:t>
    </w:r>
    <w:r>
      <w:t xml:space="preserve"> </w:t>
    </w:r>
    <w:r w:rsidR="00FA66A0">
      <w:t>Koordinationsstelle</w:t>
    </w:r>
    <w:r>
      <w:t xml:space="preserve"> </w:t>
    </w:r>
    <w:r w:rsidRPr="004D00B2">
      <w:t>des Nationalen Steuerungsgremiums</w:t>
    </w:r>
  </w:p>
  <w:p w14:paraId="0A6B1781" w14:textId="77777777" w:rsidR="004D00B2" w:rsidRDefault="004D00B2" w:rsidP="004D00B2">
    <w:pPr>
      <w:pStyle w:val="Kopfzeile"/>
      <w:rPr>
        <w:b w:val="0"/>
        <w:sz w:val="14"/>
        <w:szCs w:val="14"/>
      </w:rPr>
    </w:pPr>
  </w:p>
  <w:p w14:paraId="49716BE1" w14:textId="77777777" w:rsidR="004D00B2" w:rsidRPr="004D00B2" w:rsidRDefault="004D00B2" w:rsidP="004D00B2">
    <w:pPr>
      <w:pStyle w:val="Kopfzeile"/>
      <w:rPr>
        <w:b w:val="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8245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6C3B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C01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722B6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569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D92FB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C01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746E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18C4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4E08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A170DC"/>
    <w:multiLevelType w:val="hybridMultilevel"/>
    <w:tmpl w:val="15F008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B04332"/>
    <w:multiLevelType w:val="hybridMultilevel"/>
    <w:tmpl w:val="795C42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7B139A"/>
    <w:multiLevelType w:val="hybridMultilevel"/>
    <w:tmpl w:val="3D0C5978"/>
    <w:lvl w:ilvl="0" w:tplc="040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0E48044F"/>
    <w:multiLevelType w:val="hybridMultilevel"/>
    <w:tmpl w:val="2EF0FD0C"/>
    <w:lvl w:ilvl="0" w:tplc="53C64E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1401CD"/>
    <w:multiLevelType w:val="hybridMultilevel"/>
    <w:tmpl w:val="249A8924"/>
    <w:lvl w:ilvl="0" w:tplc="9B1ABCCC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DA017E"/>
    <w:multiLevelType w:val="hybridMultilevel"/>
    <w:tmpl w:val="C4A2FE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24585"/>
    <w:multiLevelType w:val="hybridMultilevel"/>
    <w:tmpl w:val="BB9E12E2"/>
    <w:lvl w:ilvl="0" w:tplc="61E89DF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20ED2"/>
    <w:multiLevelType w:val="hybridMultilevel"/>
    <w:tmpl w:val="0BE24BDA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34625C0C"/>
    <w:multiLevelType w:val="hybridMultilevel"/>
    <w:tmpl w:val="F174B66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133902"/>
    <w:multiLevelType w:val="hybridMultilevel"/>
    <w:tmpl w:val="58C283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2695A"/>
    <w:multiLevelType w:val="hybridMultilevel"/>
    <w:tmpl w:val="C12AE20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39E0BF6"/>
    <w:multiLevelType w:val="hybridMultilevel"/>
    <w:tmpl w:val="1124E8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429EC"/>
    <w:multiLevelType w:val="hybridMultilevel"/>
    <w:tmpl w:val="B2AADA0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40B77"/>
    <w:multiLevelType w:val="hybridMultilevel"/>
    <w:tmpl w:val="22EE6E0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E425B7"/>
    <w:multiLevelType w:val="hybridMultilevel"/>
    <w:tmpl w:val="143464AA"/>
    <w:lvl w:ilvl="0" w:tplc="2CECDCDC">
      <w:start w:val="1"/>
      <w:numFmt w:val="bullet"/>
      <w:pStyle w:val="Listenabsatz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F782012"/>
    <w:multiLevelType w:val="hybridMultilevel"/>
    <w:tmpl w:val="2A72DD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283988">
    <w:abstractNumId w:val="9"/>
  </w:num>
  <w:num w:numId="2" w16cid:durableId="12072292">
    <w:abstractNumId w:val="7"/>
  </w:num>
  <w:num w:numId="3" w16cid:durableId="1709135979">
    <w:abstractNumId w:val="6"/>
  </w:num>
  <w:num w:numId="4" w16cid:durableId="2103337868">
    <w:abstractNumId w:val="5"/>
  </w:num>
  <w:num w:numId="5" w16cid:durableId="1766994077">
    <w:abstractNumId w:val="4"/>
  </w:num>
  <w:num w:numId="6" w16cid:durableId="616763419">
    <w:abstractNumId w:val="8"/>
  </w:num>
  <w:num w:numId="7" w16cid:durableId="1437869378">
    <w:abstractNumId w:val="3"/>
  </w:num>
  <w:num w:numId="8" w16cid:durableId="295379186">
    <w:abstractNumId w:val="2"/>
  </w:num>
  <w:num w:numId="9" w16cid:durableId="899511595">
    <w:abstractNumId w:val="1"/>
  </w:num>
  <w:num w:numId="10" w16cid:durableId="160047765">
    <w:abstractNumId w:val="0"/>
  </w:num>
  <w:num w:numId="11" w16cid:durableId="993796527">
    <w:abstractNumId w:val="24"/>
  </w:num>
  <w:num w:numId="12" w16cid:durableId="288510822">
    <w:abstractNumId w:val="20"/>
  </w:num>
  <w:num w:numId="13" w16cid:durableId="1398287448">
    <w:abstractNumId w:val="13"/>
  </w:num>
  <w:num w:numId="14" w16cid:durableId="1232427097">
    <w:abstractNumId w:val="10"/>
  </w:num>
  <w:num w:numId="15" w16cid:durableId="1725064381">
    <w:abstractNumId w:val="19"/>
  </w:num>
  <w:num w:numId="16" w16cid:durableId="521819310">
    <w:abstractNumId w:val="25"/>
  </w:num>
  <w:num w:numId="17" w16cid:durableId="203716938">
    <w:abstractNumId w:val="21"/>
  </w:num>
  <w:num w:numId="18" w16cid:durableId="1687749524">
    <w:abstractNumId w:val="22"/>
  </w:num>
  <w:num w:numId="19" w16cid:durableId="2069375922">
    <w:abstractNumId w:val="11"/>
  </w:num>
  <w:num w:numId="20" w16cid:durableId="351107806">
    <w:abstractNumId w:val="23"/>
  </w:num>
  <w:num w:numId="21" w16cid:durableId="1116022761">
    <w:abstractNumId w:val="17"/>
  </w:num>
  <w:num w:numId="22" w16cid:durableId="1021785050">
    <w:abstractNumId w:val="15"/>
  </w:num>
  <w:num w:numId="23" w16cid:durableId="2068799306">
    <w:abstractNumId w:val="14"/>
  </w:num>
  <w:num w:numId="24" w16cid:durableId="1360008121">
    <w:abstractNumId w:val="18"/>
  </w:num>
  <w:num w:numId="25" w16cid:durableId="108086206">
    <w:abstractNumId w:val="16"/>
  </w:num>
  <w:num w:numId="26" w16cid:durableId="197101087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/NKHynVqoWzN83EgyHcCFmX/G7qG9aCQjISSfny47ewAnxNmR6Oqz1zVTYuBExxd6H2OHMuQ53XFO1MIe755fg==" w:salt="4ElbJjQF+AaLx7Wi2PGEAA==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BFA"/>
    <w:rsid w:val="0000098C"/>
    <w:rsid w:val="00014577"/>
    <w:rsid w:val="00016448"/>
    <w:rsid w:val="000213E1"/>
    <w:rsid w:val="00024A17"/>
    <w:rsid w:val="00034989"/>
    <w:rsid w:val="00047730"/>
    <w:rsid w:val="00050D0C"/>
    <w:rsid w:val="0006078B"/>
    <w:rsid w:val="00062AE2"/>
    <w:rsid w:val="000668F3"/>
    <w:rsid w:val="0007099A"/>
    <w:rsid w:val="0007313C"/>
    <w:rsid w:val="00073AAF"/>
    <w:rsid w:val="00074EDC"/>
    <w:rsid w:val="00096535"/>
    <w:rsid w:val="000A276A"/>
    <w:rsid w:val="000A700F"/>
    <w:rsid w:val="000C1FF6"/>
    <w:rsid w:val="000C5068"/>
    <w:rsid w:val="000E59ED"/>
    <w:rsid w:val="000F3BBE"/>
    <w:rsid w:val="000F405E"/>
    <w:rsid w:val="001022AE"/>
    <w:rsid w:val="00107527"/>
    <w:rsid w:val="001139D2"/>
    <w:rsid w:val="00120BD1"/>
    <w:rsid w:val="00121FC0"/>
    <w:rsid w:val="001231A4"/>
    <w:rsid w:val="00130F95"/>
    <w:rsid w:val="001350ED"/>
    <w:rsid w:val="00172994"/>
    <w:rsid w:val="001770A9"/>
    <w:rsid w:val="001859FF"/>
    <w:rsid w:val="00197E3B"/>
    <w:rsid w:val="0022523B"/>
    <w:rsid w:val="00227123"/>
    <w:rsid w:val="002371A7"/>
    <w:rsid w:val="00244990"/>
    <w:rsid w:val="00296587"/>
    <w:rsid w:val="002A04E9"/>
    <w:rsid w:val="002B27D8"/>
    <w:rsid w:val="002C488C"/>
    <w:rsid w:val="002D01D5"/>
    <w:rsid w:val="002D5EDC"/>
    <w:rsid w:val="002D7075"/>
    <w:rsid w:val="002D742F"/>
    <w:rsid w:val="002E2E05"/>
    <w:rsid w:val="0037749A"/>
    <w:rsid w:val="003832DD"/>
    <w:rsid w:val="00392F16"/>
    <w:rsid w:val="003C26AC"/>
    <w:rsid w:val="003D1CE9"/>
    <w:rsid w:val="003D267C"/>
    <w:rsid w:val="003D3BD0"/>
    <w:rsid w:val="003D59EE"/>
    <w:rsid w:val="003E4C96"/>
    <w:rsid w:val="003F489F"/>
    <w:rsid w:val="003F4EA3"/>
    <w:rsid w:val="0040178F"/>
    <w:rsid w:val="00407D8B"/>
    <w:rsid w:val="0042335C"/>
    <w:rsid w:val="00444478"/>
    <w:rsid w:val="00452072"/>
    <w:rsid w:val="00480C2B"/>
    <w:rsid w:val="004B7EFC"/>
    <w:rsid w:val="004D00B2"/>
    <w:rsid w:val="00501B05"/>
    <w:rsid w:val="00504ABA"/>
    <w:rsid w:val="0050709C"/>
    <w:rsid w:val="00513BB8"/>
    <w:rsid w:val="00520405"/>
    <w:rsid w:val="00565962"/>
    <w:rsid w:val="00565B20"/>
    <w:rsid w:val="00575E17"/>
    <w:rsid w:val="00594021"/>
    <w:rsid w:val="00595BB2"/>
    <w:rsid w:val="005A1D86"/>
    <w:rsid w:val="005B19EE"/>
    <w:rsid w:val="005C1DA6"/>
    <w:rsid w:val="005E2FD9"/>
    <w:rsid w:val="00642365"/>
    <w:rsid w:val="0064625E"/>
    <w:rsid w:val="006655A6"/>
    <w:rsid w:val="00672532"/>
    <w:rsid w:val="00674AF5"/>
    <w:rsid w:val="006752B1"/>
    <w:rsid w:val="006760D1"/>
    <w:rsid w:val="00692FF6"/>
    <w:rsid w:val="00694E03"/>
    <w:rsid w:val="006C6D2A"/>
    <w:rsid w:val="006D28F3"/>
    <w:rsid w:val="006E3939"/>
    <w:rsid w:val="006E66B2"/>
    <w:rsid w:val="0071664B"/>
    <w:rsid w:val="00752183"/>
    <w:rsid w:val="007545FC"/>
    <w:rsid w:val="00755491"/>
    <w:rsid w:val="00775BBF"/>
    <w:rsid w:val="00795618"/>
    <w:rsid w:val="007A0592"/>
    <w:rsid w:val="007C6935"/>
    <w:rsid w:val="007D31A5"/>
    <w:rsid w:val="007D6153"/>
    <w:rsid w:val="007F1AA4"/>
    <w:rsid w:val="007F2C37"/>
    <w:rsid w:val="007F5734"/>
    <w:rsid w:val="00825B6B"/>
    <w:rsid w:val="0082741D"/>
    <w:rsid w:val="008276B2"/>
    <w:rsid w:val="00847152"/>
    <w:rsid w:val="00847766"/>
    <w:rsid w:val="00856DFB"/>
    <w:rsid w:val="00856F48"/>
    <w:rsid w:val="00857022"/>
    <w:rsid w:val="00862BE1"/>
    <w:rsid w:val="00873F78"/>
    <w:rsid w:val="00874E0E"/>
    <w:rsid w:val="00881FF3"/>
    <w:rsid w:val="00884B3D"/>
    <w:rsid w:val="00892B44"/>
    <w:rsid w:val="008B7BAB"/>
    <w:rsid w:val="008C429A"/>
    <w:rsid w:val="008C6B90"/>
    <w:rsid w:val="008D0D24"/>
    <w:rsid w:val="008E5846"/>
    <w:rsid w:val="0090458B"/>
    <w:rsid w:val="00906D0B"/>
    <w:rsid w:val="0090714F"/>
    <w:rsid w:val="009360C8"/>
    <w:rsid w:val="00946F8E"/>
    <w:rsid w:val="0095360A"/>
    <w:rsid w:val="00971CA5"/>
    <w:rsid w:val="0097282E"/>
    <w:rsid w:val="00982281"/>
    <w:rsid w:val="00985E83"/>
    <w:rsid w:val="009B27CB"/>
    <w:rsid w:val="009C3401"/>
    <w:rsid w:val="009D3BC1"/>
    <w:rsid w:val="009E2498"/>
    <w:rsid w:val="009F5A7E"/>
    <w:rsid w:val="00A35B56"/>
    <w:rsid w:val="00A4028F"/>
    <w:rsid w:val="00A4037D"/>
    <w:rsid w:val="00A57102"/>
    <w:rsid w:val="00A575B8"/>
    <w:rsid w:val="00A85C1B"/>
    <w:rsid w:val="00A94D05"/>
    <w:rsid w:val="00AB55C4"/>
    <w:rsid w:val="00AE32D8"/>
    <w:rsid w:val="00AE4A3E"/>
    <w:rsid w:val="00B009FD"/>
    <w:rsid w:val="00B05C8B"/>
    <w:rsid w:val="00B178CC"/>
    <w:rsid w:val="00B43AA3"/>
    <w:rsid w:val="00B46BF6"/>
    <w:rsid w:val="00B50BFA"/>
    <w:rsid w:val="00B53EEC"/>
    <w:rsid w:val="00B64FD9"/>
    <w:rsid w:val="00B65BE5"/>
    <w:rsid w:val="00B771E4"/>
    <w:rsid w:val="00B84D7B"/>
    <w:rsid w:val="00BB04B8"/>
    <w:rsid w:val="00BB32A7"/>
    <w:rsid w:val="00BF00DB"/>
    <w:rsid w:val="00C04285"/>
    <w:rsid w:val="00C31AB2"/>
    <w:rsid w:val="00C33A97"/>
    <w:rsid w:val="00C37FDA"/>
    <w:rsid w:val="00C5639B"/>
    <w:rsid w:val="00C61AFB"/>
    <w:rsid w:val="00C64D9F"/>
    <w:rsid w:val="00C7418D"/>
    <w:rsid w:val="00C81952"/>
    <w:rsid w:val="00C82FA5"/>
    <w:rsid w:val="00C83EF8"/>
    <w:rsid w:val="00C9553F"/>
    <w:rsid w:val="00CA0B41"/>
    <w:rsid w:val="00CA309A"/>
    <w:rsid w:val="00CA3857"/>
    <w:rsid w:val="00CA63E5"/>
    <w:rsid w:val="00CC2F56"/>
    <w:rsid w:val="00CD41FA"/>
    <w:rsid w:val="00CD7754"/>
    <w:rsid w:val="00CE253D"/>
    <w:rsid w:val="00CF2461"/>
    <w:rsid w:val="00CF35F8"/>
    <w:rsid w:val="00CF74CB"/>
    <w:rsid w:val="00D0575E"/>
    <w:rsid w:val="00D12834"/>
    <w:rsid w:val="00D42219"/>
    <w:rsid w:val="00D433FE"/>
    <w:rsid w:val="00D43CC0"/>
    <w:rsid w:val="00D721B7"/>
    <w:rsid w:val="00D914A9"/>
    <w:rsid w:val="00D97002"/>
    <w:rsid w:val="00DC3DE9"/>
    <w:rsid w:val="00DE1139"/>
    <w:rsid w:val="00DE70BC"/>
    <w:rsid w:val="00E0237D"/>
    <w:rsid w:val="00E05295"/>
    <w:rsid w:val="00E1269F"/>
    <w:rsid w:val="00E22908"/>
    <w:rsid w:val="00E22C3A"/>
    <w:rsid w:val="00E26BB2"/>
    <w:rsid w:val="00E32476"/>
    <w:rsid w:val="00E3261E"/>
    <w:rsid w:val="00E36111"/>
    <w:rsid w:val="00E40CD0"/>
    <w:rsid w:val="00E430C2"/>
    <w:rsid w:val="00E56AB2"/>
    <w:rsid w:val="00E75904"/>
    <w:rsid w:val="00E77AF3"/>
    <w:rsid w:val="00E914F4"/>
    <w:rsid w:val="00EB09C1"/>
    <w:rsid w:val="00EB40F5"/>
    <w:rsid w:val="00EE4400"/>
    <w:rsid w:val="00F1062C"/>
    <w:rsid w:val="00F13DE2"/>
    <w:rsid w:val="00F32547"/>
    <w:rsid w:val="00F341D8"/>
    <w:rsid w:val="00F54E8C"/>
    <w:rsid w:val="00F615E9"/>
    <w:rsid w:val="00F777E7"/>
    <w:rsid w:val="00F97BDC"/>
    <w:rsid w:val="00FA21DC"/>
    <w:rsid w:val="00FA66A0"/>
    <w:rsid w:val="00FB67B6"/>
    <w:rsid w:val="00FE0256"/>
    <w:rsid w:val="00FF1D1E"/>
    <w:rsid w:val="00FF2DBF"/>
    <w:rsid w:val="027E74ED"/>
    <w:rsid w:val="028D2BFA"/>
    <w:rsid w:val="04915F65"/>
    <w:rsid w:val="09AE5AD6"/>
    <w:rsid w:val="12B92FDF"/>
    <w:rsid w:val="23A66DF2"/>
    <w:rsid w:val="24542769"/>
    <w:rsid w:val="2D9EA8B3"/>
    <w:rsid w:val="3238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242916C"/>
  <w15:docId w15:val="{E2A76E59-B346-4206-9DB6-4E45C8B51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0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65B20"/>
    <w:pPr>
      <w:pBdr>
        <w:top w:val="nil"/>
        <w:left w:val="nil"/>
        <w:bottom w:val="nil"/>
        <w:right w:val="nil"/>
      </w:pBdr>
      <w:autoSpaceDE w:val="0"/>
      <w:autoSpaceDN w:val="0"/>
      <w:adjustRightInd w:val="0"/>
      <w:spacing w:before="120" w:after="120" w:line="240" w:lineRule="auto"/>
    </w:pPr>
    <w:rPr>
      <w:rFonts w:ascii="Arial" w:eastAsia="Times New Roman" w:hAnsi="Arial" w:cs="Arial"/>
      <w:color w:val="000000"/>
      <w:sz w:val="20"/>
      <w:szCs w:val="20"/>
      <w:u w:color="00000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22C3A"/>
    <w:pPr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22C3A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sz w:val="26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E3939"/>
    <w:pPr>
      <w:keepNext/>
      <w:keepLines/>
      <w:spacing w:before="200" w:line="276" w:lineRule="auto"/>
      <w:outlineLvl w:val="2"/>
    </w:pPr>
    <w:rPr>
      <w:rFonts w:eastAsiaTheme="majorEastAsia" w:cstheme="majorBidi"/>
      <w:b/>
      <w:bCs/>
      <w:lang w:val="en" w:eastAsia="en-US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946F8E"/>
    <w:pPr>
      <w:keepNext/>
      <w:keepLines/>
      <w:spacing w:after="200" w:line="276" w:lineRule="auto"/>
      <w:outlineLvl w:val="3"/>
    </w:pPr>
    <w:rPr>
      <w:rFonts w:eastAsiaTheme="majorEastAsia" w:cstheme="majorBidi"/>
      <w:b/>
      <w:bCs/>
      <w:iCs/>
      <w:sz w:val="24"/>
      <w:lang w:eastAsia="en-US"/>
    </w:rPr>
  </w:style>
  <w:style w:type="paragraph" w:styleId="berschrift5">
    <w:name w:val="heading 5"/>
    <w:basedOn w:val="Standard"/>
    <w:next w:val="Standard"/>
    <w:link w:val="berschrift5Zchn"/>
    <w:rsid w:val="00E77AF3"/>
    <w:pPr>
      <w:spacing w:before="240" w:after="60"/>
      <w:outlineLvl w:val="4"/>
    </w:pPr>
    <w:rPr>
      <w:b/>
      <w:bCs/>
      <w:i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57102"/>
    <w:rPr>
      <w:rFonts w:eastAsiaTheme="minorHAnsi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57102"/>
    <w:rPr>
      <w:rFonts w:ascii="Tahoma" w:hAnsi="Tahoma" w:cs="Tahoma"/>
      <w:sz w:val="16"/>
      <w:szCs w:val="16"/>
    </w:rPr>
  </w:style>
  <w:style w:type="paragraph" w:styleId="Kopfzeile">
    <w:name w:val="header"/>
    <w:link w:val="KopfzeileZchn"/>
    <w:uiPriority w:val="99"/>
    <w:unhideWhenUsed/>
    <w:qFormat/>
    <w:rsid w:val="004D00B2"/>
    <w:pPr>
      <w:tabs>
        <w:tab w:val="center" w:pos="4536"/>
        <w:tab w:val="right" w:pos="9356"/>
      </w:tabs>
      <w:spacing w:after="0" w:line="240" w:lineRule="auto"/>
    </w:pPr>
    <w:rPr>
      <w:b/>
      <w:spacing w:val="-14"/>
      <w:sz w:val="38"/>
      <w:szCs w:val="38"/>
    </w:rPr>
  </w:style>
  <w:style w:type="character" w:customStyle="1" w:styleId="KopfzeileZchn">
    <w:name w:val="Kopfzeile Zchn"/>
    <w:basedOn w:val="Absatz-Standardschriftart"/>
    <w:link w:val="Kopfzeile"/>
    <w:uiPriority w:val="99"/>
    <w:rsid w:val="004D00B2"/>
    <w:rPr>
      <w:b/>
      <w:spacing w:val="-14"/>
      <w:sz w:val="38"/>
      <w:szCs w:val="38"/>
    </w:rPr>
  </w:style>
  <w:style w:type="paragraph" w:styleId="Fuzeile">
    <w:name w:val="footer"/>
    <w:link w:val="FuzeileZchn"/>
    <w:uiPriority w:val="99"/>
    <w:unhideWhenUsed/>
    <w:qFormat/>
    <w:rsid w:val="00EE4400"/>
    <w:pPr>
      <w:tabs>
        <w:tab w:val="left" w:pos="3828"/>
        <w:tab w:val="right" w:pos="9072"/>
      </w:tabs>
      <w:spacing w:line="282" w:lineRule="auto"/>
    </w:pPr>
    <w:rPr>
      <w:rFonts w:eastAsia="Times New Roman" w:cs="Tahoma"/>
      <w:noProof/>
      <w:color w:val="A6A6A6" w:themeColor="background1" w:themeShade="A6"/>
      <w:sz w:val="15"/>
      <w:szCs w:val="15"/>
      <w:lang w:val="en-US"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EE4400"/>
    <w:rPr>
      <w:rFonts w:eastAsia="Times New Roman" w:cs="Tahoma"/>
      <w:noProof/>
      <w:color w:val="A6A6A6" w:themeColor="background1" w:themeShade="A6"/>
      <w:sz w:val="15"/>
      <w:szCs w:val="15"/>
      <w:lang w:val="en-US" w:eastAsia="de-DE"/>
    </w:rPr>
  </w:style>
  <w:style w:type="character" w:customStyle="1" w:styleId="berschrift5Zchn">
    <w:name w:val="Überschrift 5 Zchn"/>
    <w:basedOn w:val="Absatz-Standardschriftart"/>
    <w:link w:val="berschrift5"/>
    <w:rsid w:val="00E77AF3"/>
    <w:rPr>
      <w:rFonts w:ascii="Tahoma" w:eastAsia="Times New Roman" w:hAnsi="Tahoma" w:cs="Times New Roman"/>
      <w:b/>
      <w:bCs/>
      <w:iCs/>
      <w:sz w:val="20"/>
      <w:szCs w:val="26"/>
      <w:lang w:eastAsia="de-DE"/>
    </w:rPr>
  </w:style>
  <w:style w:type="paragraph" w:customStyle="1" w:styleId="Text">
    <w:name w:val="Text"/>
    <w:basedOn w:val="Standard"/>
    <w:rsid w:val="00672532"/>
  </w:style>
  <w:style w:type="character" w:styleId="Hyperlink">
    <w:name w:val="Hyperlink"/>
    <w:basedOn w:val="Absatz-Standardschriftart"/>
    <w:uiPriority w:val="99"/>
    <w:unhideWhenUsed/>
    <w:rsid w:val="00A85C1B"/>
    <w:rPr>
      <w:color w:val="0000FF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22C3A"/>
    <w:rPr>
      <w:rFonts w:eastAsia="Times New Roman" w:cs="Times New Roman"/>
      <w:b/>
      <w:sz w:val="28"/>
      <w:lang w:val="en-US"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22C3A"/>
    <w:rPr>
      <w:rFonts w:eastAsiaTheme="majorEastAsia" w:cstheme="majorBidi"/>
      <w:b/>
      <w:bCs/>
      <w:sz w:val="26"/>
      <w:szCs w:val="26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E3939"/>
    <w:rPr>
      <w:rFonts w:ascii="Arial" w:eastAsiaTheme="majorEastAsia" w:hAnsi="Arial" w:cstheme="majorBidi"/>
      <w:b/>
      <w:bCs/>
      <w:color w:val="000000"/>
      <w:sz w:val="20"/>
      <w:szCs w:val="20"/>
      <w:u w:color="000000"/>
      <w:lang w:val="en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46F8E"/>
    <w:rPr>
      <w:rFonts w:ascii="Tahoma" w:eastAsiaTheme="majorEastAsia" w:hAnsi="Tahoma" w:cstheme="majorBidi"/>
      <w:b/>
      <w:bCs/>
      <w:iCs/>
      <w:sz w:val="24"/>
    </w:rPr>
  </w:style>
  <w:style w:type="paragraph" w:styleId="Funotentext">
    <w:name w:val="footnote text"/>
    <w:basedOn w:val="Standard"/>
    <w:link w:val="FunotentextZchn"/>
    <w:uiPriority w:val="99"/>
    <w:unhideWhenUsed/>
    <w:qFormat/>
    <w:rsid w:val="004D00B2"/>
  </w:style>
  <w:style w:type="character" w:customStyle="1" w:styleId="FunotentextZchn">
    <w:name w:val="Fußnotentext Zchn"/>
    <w:basedOn w:val="Absatz-Standardschriftart"/>
    <w:link w:val="Funotentext"/>
    <w:uiPriority w:val="99"/>
    <w:rsid w:val="004D00B2"/>
    <w:rPr>
      <w:rFonts w:eastAsia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unhideWhenUsed/>
    <w:qFormat/>
    <w:rsid w:val="004D00B2"/>
    <w:rPr>
      <w:vertAlign w:val="superscript"/>
    </w:rPr>
  </w:style>
  <w:style w:type="paragraph" w:customStyle="1" w:styleId="Kopfzeile2">
    <w:name w:val="Kopfzeile 2"/>
    <w:basedOn w:val="Kopfzeile"/>
    <w:qFormat/>
    <w:rsid w:val="004D00B2"/>
    <w:pPr>
      <w:tabs>
        <w:tab w:val="clear" w:pos="9356"/>
        <w:tab w:val="right" w:pos="9072"/>
      </w:tabs>
    </w:pPr>
    <w:rPr>
      <w:b w:val="0"/>
      <w:sz w:val="22"/>
      <w:szCs w:val="22"/>
    </w:rPr>
  </w:style>
  <w:style w:type="paragraph" w:styleId="Listenabsatz">
    <w:name w:val="List Paragraph"/>
    <w:basedOn w:val="Standard"/>
    <w:uiPriority w:val="34"/>
    <w:qFormat/>
    <w:rsid w:val="0022523B"/>
    <w:pPr>
      <w:numPr>
        <w:numId w:val="11"/>
      </w:numPr>
      <w:ind w:left="714" w:hanging="357"/>
      <w:contextualSpacing/>
    </w:pPr>
  </w:style>
  <w:style w:type="paragraph" w:customStyle="1" w:styleId="H1">
    <w:name w:val="H1"/>
    <w:next w:val="Standard"/>
    <w:uiPriority w:val="99"/>
    <w:rsid w:val="00B50BFA"/>
    <w:pPr>
      <w:pBdr>
        <w:top w:val="nil"/>
        <w:left w:val="nil"/>
        <w:bottom w:val="nil"/>
        <w:right w:val="nil"/>
      </w:pBdr>
      <w:autoSpaceDE w:val="0"/>
      <w:autoSpaceDN w:val="0"/>
      <w:adjustRightInd w:val="0"/>
      <w:spacing w:before="240" w:after="120" w:line="240" w:lineRule="auto"/>
    </w:pPr>
    <w:rPr>
      <w:rFonts w:ascii="Arial" w:eastAsia="Times New Roman" w:hAnsi="Arial" w:cs="Arial"/>
      <w:b/>
      <w:bCs/>
      <w:color w:val="000000"/>
      <w:sz w:val="24"/>
      <w:szCs w:val="24"/>
      <w:u w:color="000000"/>
      <w:lang w:eastAsia="de-DE"/>
    </w:rPr>
  </w:style>
  <w:style w:type="paragraph" w:customStyle="1" w:styleId="H2">
    <w:name w:val="H2"/>
    <w:next w:val="Standard"/>
    <w:uiPriority w:val="99"/>
    <w:rsid w:val="00B50BFA"/>
    <w:pPr>
      <w:pBdr>
        <w:top w:val="nil"/>
        <w:left w:val="nil"/>
        <w:bottom w:val="nil"/>
        <w:right w:val="nil"/>
      </w:pBdr>
      <w:autoSpaceDE w:val="0"/>
      <w:autoSpaceDN w:val="0"/>
      <w:adjustRightInd w:val="0"/>
      <w:spacing w:before="180" w:after="120" w:line="240" w:lineRule="auto"/>
    </w:pPr>
    <w:rPr>
      <w:rFonts w:ascii="Arial" w:eastAsia="Times New Roman" w:hAnsi="Arial" w:cs="Arial"/>
      <w:b/>
      <w:bCs/>
      <w:color w:val="000000"/>
      <w:u w:color="000000"/>
      <w:lang w:eastAsia="de-DE"/>
    </w:rPr>
  </w:style>
  <w:style w:type="table" w:styleId="Tabellenraster">
    <w:name w:val="Table Grid"/>
    <w:basedOn w:val="NormaleTabelle"/>
    <w:uiPriority w:val="59"/>
    <w:rsid w:val="00501B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C9553F"/>
    <w:pPr>
      <w:spacing w:before="120" w:after="60"/>
      <w:jc w:val="both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22A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022AE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022AE"/>
    <w:rPr>
      <w:rFonts w:ascii="Arial" w:eastAsia="Times New Roman" w:hAnsi="Arial" w:cs="Arial"/>
      <w:color w:val="000000"/>
      <w:sz w:val="20"/>
      <w:szCs w:val="20"/>
      <w:u w:color="00000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22A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22AE"/>
    <w:rPr>
      <w:rFonts w:ascii="Arial" w:eastAsia="Times New Roman" w:hAnsi="Arial" w:cs="Arial"/>
      <w:b/>
      <w:bCs/>
      <w:color w:val="000000"/>
      <w:sz w:val="20"/>
      <w:szCs w:val="20"/>
      <w:u w:color="000000"/>
      <w:lang w:eastAsia="de-DE"/>
    </w:rPr>
  </w:style>
  <w:style w:type="paragraph" w:styleId="berarbeitung">
    <w:name w:val="Revision"/>
    <w:hidden/>
    <w:uiPriority w:val="99"/>
    <w:semiHidden/>
    <w:rsid w:val="00504ABA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u w:color="00000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7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gebhardt\Documents\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eit xmlns="b63cdcf7-47fa-43f6-87e5-23b415b5c413" xsi:nil="true"/>
    <lcf76f155ced4ddcb4097134ff3c332f xmlns="b63cdcf7-47fa-43f6-87e5-23b415b5c413">
      <Terms xmlns="http://schemas.microsoft.com/office/infopath/2007/PartnerControls"/>
    </lcf76f155ced4ddcb4097134ff3c332f>
    <TaxCatchAll xmlns="12535b08-222e-45d2-b6db-15019f1afee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1DC67C611DD5E4D81775F9F3E26A7B2" ma:contentTypeVersion="16" ma:contentTypeDescription="Ein neues Dokument erstellen." ma:contentTypeScope="" ma:versionID="65e04e14c3f75e1f60f4a8a5e12e07e1">
  <xsd:schema xmlns:xsd="http://www.w3.org/2001/XMLSchema" xmlns:xs="http://www.w3.org/2001/XMLSchema" xmlns:p="http://schemas.microsoft.com/office/2006/metadata/properties" xmlns:ns2="b63cdcf7-47fa-43f6-87e5-23b415b5c413" xmlns:ns3="12535b08-222e-45d2-b6db-15019f1afee6" targetNamespace="http://schemas.microsoft.com/office/2006/metadata/properties" ma:root="true" ma:fieldsID="787700276fccd83c9a619982dfd256c8" ns2:_="" ns3:_="">
    <xsd:import namespace="b63cdcf7-47fa-43f6-87e5-23b415b5c413"/>
    <xsd:import namespace="12535b08-222e-45d2-b6db-15019f1afe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Ze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3cdcf7-47fa-43f6-87e5-23b415b5c4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02992e8-d9f0-41e6-b50d-31ec800fc6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Zeit" ma:index="23" nillable="true" ma:displayName="Zeit" ma:format="DateOnly" ma:internalName="Zei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35b08-222e-45d2-b6db-15019f1afe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0f8e2b-93b9-4b9d-a61f-51b5e5109c54}" ma:internalName="TaxCatchAll" ma:showField="CatchAllData" ma:web="12535b08-222e-45d2-b6db-15019f1afe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25D2D5-9032-41AF-8EAC-CDA04E1A85C2}">
  <ds:schemaRefs>
    <ds:schemaRef ds:uri="http://schemas.microsoft.com/office/infopath/2007/PartnerControls"/>
    <ds:schemaRef ds:uri="http://schemas.microsoft.com/office/2006/documentManagement/types"/>
    <ds:schemaRef ds:uri="b63cdcf7-47fa-43f6-87e5-23b415b5c413"/>
    <ds:schemaRef ds:uri="http://www.w3.org/XML/1998/namespace"/>
    <ds:schemaRef ds:uri="http://purl.org/dc/dcmitype/"/>
    <ds:schemaRef ds:uri="http://schemas.openxmlformats.org/package/2006/metadata/core-properties"/>
    <ds:schemaRef ds:uri="http://purl.org/dc/elements/1.1/"/>
    <ds:schemaRef ds:uri="12535b08-222e-45d2-b6db-15019f1afee6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ED451BF-9315-4066-86BD-4FE0706CD6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5F8A0F-F9AC-4E03-AA24-3C68E24CAC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FCCF85-F47C-437F-9AFF-4A700B548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3cdcf7-47fa-43f6-87e5-23b415b5c413"/>
    <ds:schemaRef ds:uri="12535b08-222e-45d2-b6db-15019f1afe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Vorlage.dotx</Template>
  <TotalTime>0</TotalTime>
  <Pages>2</Pages>
  <Words>280</Words>
  <Characters>1769</Characters>
  <Application>Microsoft Office Word</Application>
  <DocSecurity>0</DocSecurity>
  <Lines>14</Lines>
  <Paragraphs>4</Paragraphs>
  <ScaleCrop>false</ScaleCrop>
  <Company>Microsoft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Gebhardt, Marie</dc:creator>
  <cp:lastModifiedBy>Marie Gebhardt</cp:lastModifiedBy>
  <cp:revision>70</cp:revision>
  <cp:lastPrinted>2016-09-12T12:01:00Z</cp:lastPrinted>
  <dcterms:created xsi:type="dcterms:W3CDTF">2021-02-09T17:34:00Z</dcterms:created>
  <dcterms:modified xsi:type="dcterms:W3CDTF">2026-06-17T07:17:00Z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0x010100B1DC67C611DD5E4D81775F9F3E26A7B2</vt:lpwstr>
  </property>
  <property fmtid="{D5CDD505-2E9C-101B-9397-08002B2CF9AE}" pid="3" name="MediaServiceImageTags">
    <vt:lpwstr/>
  </property>
</Properties>
</file>