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AC74" w14:textId="77777777" w:rsidR="00221B73" w:rsidRPr="0044303B" w:rsidRDefault="00221B73" w:rsidP="001A3599">
      <w:pPr>
        <w:pStyle w:val="KeinLeerraum"/>
        <w:jc w:val="both"/>
        <w:rPr>
          <w:sz w:val="16"/>
          <w:lang w:val="it-IT"/>
        </w:rPr>
      </w:pPr>
    </w:p>
    <w:p w14:paraId="711BCA4F" w14:textId="77C78EEA" w:rsidR="002952EC" w:rsidRPr="00631542" w:rsidRDefault="0063154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  <w:r w:rsidRPr="00631542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631542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631542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631542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31A629C8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7A481DE" w14:textId="77777777" w:rsidR="00631542" w:rsidRDefault="0063154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DB5E432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043B39C" w14:textId="53BA21E2" w:rsidR="004A02C6" w:rsidRPr="004A02C6" w:rsidRDefault="004A02C6" w:rsidP="004A02C6">
      <w:pPr>
        <w:spacing w:before="0" w:after="0"/>
        <w:jc w:val="left"/>
        <w:rPr>
          <w:rFonts w:ascii="Aptos" w:hAnsi="Aptos" w:cs="Aptos"/>
          <w:lang w:bidi="ar-SA"/>
        </w:rPr>
      </w:pPr>
      <w:r w:rsidRPr="004A02C6">
        <w:rPr>
          <w:rFonts w:ascii="Aptos" w:hAnsi="Aptos" w:cs="Aptos"/>
          <w:lang w:bidi="ar-SA"/>
        </w:rPr>
        <w:fldChar w:fldCharType="begin"/>
      </w:r>
      <w:r w:rsidRPr="004A02C6">
        <w:rPr>
          <w:rFonts w:ascii="Aptos" w:hAnsi="Aptos" w:cs="Aptos"/>
          <w:lang w:bidi="ar-SA"/>
        </w:rPr>
        <w:instrText xml:space="preserve"> INCLUDEPICTURE "cid:image006.png@01DCB044.76762070" \* MERGEFORMATINET </w:instrText>
      </w:r>
      <w:r w:rsidRPr="004A02C6">
        <w:rPr>
          <w:rFonts w:ascii="Aptos" w:hAnsi="Aptos" w:cs="Aptos"/>
          <w:lang w:bidi="ar-SA"/>
        </w:rPr>
        <w:fldChar w:fldCharType="separate"/>
      </w:r>
      <w:r w:rsidR="00191D1A">
        <w:rPr>
          <w:rFonts w:ascii="Aptos" w:hAnsi="Aptos" w:cs="Aptos"/>
          <w:lang w:bidi="ar-SA"/>
        </w:rPr>
        <w:fldChar w:fldCharType="begin"/>
      </w:r>
      <w:r w:rsidR="00191D1A">
        <w:rPr>
          <w:rFonts w:ascii="Aptos" w:hAnsi="Aptos" w:cs="Aptos"/>
          <w:lang w:bidi="ar-SA"/>
        </w:rPr>
        <w:instrText xml:space="preserve"> </w:instrText>
      </w:r>
      <w:r w:rsidR="00191D1A">
        <w:rPr>
          <w:rFonts w:ascii="Aptos" w:hAnsi="Aptos" w:cs="Aptos"/>
          <w:lang w:bidi="ar-SA"/>
        </w:rPr>
        <w:instrText>INCLUDEPICTURE  "cid:image006.png@01DCB044.76762070" \* MERGEFORMATINET</w:instrText>
      </w:r>
      <w:r w:rsidR="00191D1A">
        <w:rPr>
          <w:rFonts w:ascii="Aptos" w:hAnsi="Aptos" w:cs="Aptos"/>
          <w:lang w:bidi="ar-SA"/>
        </w:rPr>
        <w:instrText xml:space="preserve"> </w:instrText>
      </w:r>
      <w:r w:rsidR="00191D1A">
        <w:rPr>
          <w:rFonts w:ascii="Aptos" w:hAnsi="Aptos" w:cs="Aptos"/>
          <w:lang w:bidi="ar-SA"/>
        </w:rPr>
        <w:fldChar w:fldCharType="separate"/>
      </w:r>
      <w:r w:rsidR="00631542">
        <w:rPr>
          <w:rFonts w:ascii="Aptos" w:hAnsi="Aptos" w:cs="Aptos"/>
          <w:lang w:bidi="ar-SA"/>
        </w:rPr>
        <w:pict w14:anchorId="1CFE3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6" o:spid="_x0000_i1025" type="#_x0000_t75" style="width:482.25pt;height:450pt">
            <v:imagedata r:id="rId8" r:href="rId9"/>
          </v:shape>
        </w:pict>
      </w:r>
      <w:r w:rsidR="00191D1A">
        <w:rPr>
          <w:rFonts w:ascii="Aptos" w:hAnsi="Aptos" w:cs="Aptos"/>
          <w:lang w:bidi="ar-SA"/>
        </w:rPr>
        <w:fldChar w:fldCharType="end"/>
      </w:r>
      <w:r w:rsidRPr="004A02C6">
        <w:rPr>
          <w:rFonts w:ascii="Aptos" w:hAnsi="Aptos" w:cs="Aptos"/>
          <w:lang w:bidi="ar-SA"/>
        </w:rPr>
        <w:fldChar w:fldCharType="end"/>
      </w:r>
    </w:p>
    <w:p w14:paraId="1CDFBC04" w14:textId="2B0D48EE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17D6F4D8" w14:textId="66000D5B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23956530" w14:textId="79D48C97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44BE5DE1" w14:textId="5167CB2A" w:rsidR="002C7812" w:rsidRDefault="002C781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sectPr w:rsidR="002C7812" w:rsidSect="003835F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885BD" w14:textId="77777777" w:rsidR="00191D1A" w:rsidRDefault="00191D1A">
      <w:r>
        <w:separator/>
      </w:r>
    </w:p>
  </w:endnote>
  <w:endnote w:type="continuationSeparator" w:id="0">
    <w:p w14:paraId="2C93CDA5" w14:textId="77777777" w:rsidR="00191D1A" w:rsidRDefault="0019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59208" w14:textId="77777777" w:rsidR="00191D1A" w:rsidRDefault="00191D1A">
      <w:r>
        <w:separator/>
      </w:r>
    </w:p>
  </w:footnote>
  <w:footnote w:type="continuationSeparator" w:id="0">
    <w:p w14:paraId="4E4B2ECD" w14:textId="77777777" w:rsidR="00191D1A" w:rsidRDefault="00191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1DE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4A8A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D5"/>
    <w:rsid w:val="00115926"/>
    <w:rsid w:val="001208B4"/>
    <w:rsid w:val="0012394B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D1A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40F5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0A21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C7812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290A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02C6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154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55300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110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23CF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5128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4EB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6.png@01DCB044.76762070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1</Pages>
  <Words>30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3</cp:revision>
  <cp:lastPrinted>2026-03-09T11:12:00Z</cp:lastPrinted>
  <dcterms:created xsi:type="dcterms:W3CDTF">2026-03-14T10:29:00Z</dcterms:created>
  <dcterms:modified xsi:type="dcterms:W3CDTF">2026-04-26T18:34:00Z</dcterms:modified>
</cp:coreProperties>
</file>