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5DB05" w14:textId="77777777" w:rsidR="00AB63EF" w:rsidRDefault="00AB63EF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81B73A3" w14:textId="77777777" w:rsidR="002952EC" w:rsidRDefault="002952EC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FAE41AB" w14:textId="426B9EF7" w:rsidR="002A276D" w:rsidRDefault="00516900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  <w:r w:rsidRPr="00516900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516900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516900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516900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63623DC5" w14:textId="77777777" w:rsidR="00516900" w:rsidRDefault="00516900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165A27A" w14:textId="53103214" w:rsidR="00FF04EB" w:rsidRDefault="00E15D0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E15D06">
        <w:rPr>
          <w:rFonts w:asciiTheme="minorHAnsi" w:hAnsiTheme="minorHAnsi" w:cstheme="minorHAnsi"/>
          <w:snapToGrid w:val="0"/>
          <w:lang w:eastAsia="de-DE" w:bidi="ar-SA"/>
        </w:rPr>
        <w:t>Formblatt „Referenzleistung des Bewerbers“</w:t>
      </w:r>
    </w:p>
    <w:p w14:paraId="60E3701A" w14:textId="77777777" w:rsidR="00E15D06" w:rsidRDefault="00E15D0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428C5E76" w14:textId="77777777" w:rsidR="00E15D06" w:rsidRPr="00E15D06" w:rsidRDefault="00E15D06" w:rsidP="00E15D06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E15D06">
        <w:rPr>
          <w:rFonts w:asciiTheme="minorHAnsi" w:hAnsiTheme="minorHAnsi" w:cstheme="minorHAnsi"/>
          <w:snapToGrid w:val="0"/>
          <w:lang w:eastAsia="de-DE" w:bidi="ar-SA"/>
        </w:rPr>
        <w:t>ERKLÄRUNG IM VERHANDLUNGSVERFAHREN MIT TEILNAHMEWETTBEWERB</w:t>
      </w:r>
    </w:p>
    <w:p w14:paraId="40E2FD09" w14:textId="77777777" w:rsidR="00E15D06" w:rsidRDefault="00E15D0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7146778" w14:textId="102AAEA4" w:rsid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  <w:r w:rsidRPr="00E15D06">
        <w:rPr>
          <w:rFonts w:ascii="Aptos" w:hAnsi="Aptos" w:cs="Aptos"/>
          <w:lang w:bidi="ar-SA"/>
        </w:rPr>
        <w:t>Für jede vom Bewerber angeführte Referenz ist ein gesondert ausgefülltes Formblatt „Referenzleistung des Bewerbers“ nebst Anlagen mit dem Teilnahmeantrag einzureichen.</w:t>
      </w:r>
    </w:p>
    <w:p w14:paraId="06950E54" w14:textId="77777777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</w:p>
    <w:p w14:paraId="04D22FE1" w14:textId="77777777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  <w:r w:rsidRPr="00E15D06">
        <w:rPr>
          <w:rFonts w:ascii="Aptos" w:hAnsi="Aptos" w:cs="Aptos"/>
          <w:lang w:bidi="ar-SA"/>
        </w:rPr>
        <w:t>Die Referenzen dürfen nicht vor dem 01.01.2019 abgeschlossen worden sein.</w:t>
      </w:r>
    </w:p>
    <w:p w14:paraId="0E837095" w14:textId="77777777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</w:p>
    <w:p w14:paraId="6382AD30" w14:textId="7A441A02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  <w:r w:rsidRPr="00E15D06">
        <w:rPr>
          <w:rFonts w:ascii="Aptos" w:hAnsi="Aptos" w:cs="Aptos"/>
          <w:noProof/>
          <w:lang w:bidi="ar-SA"/>
        </w:rPr>
        <w:drawing>
          <wp:inline distT="0" distB="0" distL="0" distR="0" wp14:anchorId="3D7F1866" wp14:editId="59DFD03A">
            <wp:extent cx="6120765" cy="826770"/>
            <wp:effectExtent l="0" t="0" r="13335" b="11430"/>
            <wp:docPr id="942630048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AF8F5" w14:textId="77777777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</w:p>
    <w:p w14:paraId="1C6DA5C6" w14:textId="2D1B1D75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  <w:r w:rsidRPr="00E15D06">
        <w:rPr>
          <w:rFonts w:ascii="Aptos" w:hAnsi="Aptos" w:cs="Aptos"/>
          <w:noProof/>
          <w:lang w:bidi="ar-SA"/>
        </w:rPr>
        <w:drawing>
          <wp:inline distT="0" distB="0" distL="0" distR="0" wp14:anchorId="4FD7D6FF" wp14:editId="45962BCC">
            <wp:extent cx="6120765" cy="2277110"/>
            <wp:effectExtent l="0" t="0" r="13335" b="8890"/>
            <wp:docPr id="259586944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D5D72" w14:textId="77777777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</w:p>
    <w:p w14:paraId="2576A0F4" w14:textId="45D9C585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  <w:r w:rsidRPr="00E15D06">
        <w:rPr>
          <w:rFonts w:ascii="Aptos" w:hAnsi="Aptos" w:cs="Aptos"/>
          <w:noProof/>
          <w:lang w:bidi="ar-SA"/>
        </w:rPr>
        <w:drawing>
          <wp:inline distT="0" distB="0" distL="0" distR="0" wp14:anchorId="265FDB97" wp14:editId="531D0A17">
            <wp:extent cx="5105400" cy="495300"/>
            <wp:effectExtent l="19050" t="19050" r="19050" b="19050"/>
            <wp:docPr id="1668566309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4953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3096F81" w14:textId="77777777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</w:p>
    <w:p w14:paraId="2C0790EA" w14:textId="34D9F9B6" w:rsidR="00E15D06" w:rsidRPr="00E15D06" w:rsidRDefault="00E15D06" w:rsidP="00E15D06">
      <w:pPr>
        <w:spacing w:before="0" w:after="0"/>
        <w:jc w:val="left"/>
        <w:rPr>
          <w:rFonts w:ascii="Aptos" w:hAnsi="Aptos" w:cs="Aptos"/>
          <w:lang w:bidi="ar-SA"/>
        </w:rPr>
      </w:pPr>
      <w:r w:rsidRPr="00E15D06">
        <w:rPr>
          <w:rFonts w:ascii="Aptos" w:hAnsi="Aptos" w:cs="Aptos"/>
          <w:noProof/>
          <w:lang w:bidi="ar-SA"/>
        </w:rPr>
        <w:lastRenderedPageBreak/>
        <w:drawing>
          <wp:inline distT="0" distB="0" distL="0" distR="0" wp14:anchorId="4677F95C" wp14:editId="7C003033">
            <wp:extent cx="6120765" cy="6932295"/>
            <wp:effectExtent l="19050" t="19050" r="13335" b="20955"/>
            <wp:docPr id="14516084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9322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CDFBC04" w14:textId="10AAEB58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17D6F4D8" w14:textId="5E056971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575E8A28" w14:textId="740C195C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1D379306" w14:textId="0F35C96C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23956530" w14:textId="1D7CF666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44BE5DE1" w14:textId="5167CB2A" w:rsidR="002C7812" w:rsidRDefault="002C781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sectPr w:rsidR="002C7812" w:rsidSect="003835FD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0A99" w14:textId="77777777" w:rsidR="00B30053" w:rsidRDefault="00B30053">
      <w:r>
        <w:separator/>
      </w:r>
    </w:p>
  </w:endnote>
  <w:endnote w:type="continuationSeparator" w:id="0">
    <w:p w14:paraId="56963887" w14:textId="77777777" w:rsidR="00B30053" w:rsidRDefault="00B3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A66A9" w14:textId="77777777" w:rsidR="00B30053" w:rsidRDefault="00B30053">
      <w:r>
        <w:separator/>
      </w:r>
    </w:p>
  </w:footnote>
  <w:footnote w:type="continuationSeparator" w:id="0">
    <w:p w14:paraId="656A0C85" w14:textId="77777777" w:rsidR="00B30053" w:rsidRDefault="00B30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1DE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4A8A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D5"/>
    <w:rsid w:val="00115926"/>
    <w:rsid w:val="001208B4"/>
    <w:rsid w:val="0012394B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40F5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C7812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104E"/>
    <w:rsid w:val="00511A9A"/>
    <w:rsid w:val="00511F1B"/>
    <w:rsid w:val="005129EA"/>
    <w:rsid w:val="00512BF5"/>
    <w:rsid w:val="00513534"/>
    <w:rsid w:val="00513F9C"/>
    <w:rsid w:val="00516900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2FC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8757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3275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485B"/>
    <w:rsid w:val="00B172D3"/>
    <w:rsid w:val="00B17A59"/>
    <w:rsid w:val="00B201F5"/>
    <w:rsid w:val="00B21A17"/>
    <w:rsid w:val="00B22EE2"/>
    <w:rsid w:val="00B23518"/>
    <w:rsid w:val="00B26241"/>
    <w:rsid w:val="00B30053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110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5D06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5128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4EB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3.png@01DCB044.A6B24D4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CB044.A6B24D4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4.png@01DCB044.A6B24D40" TargetMode="Externa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cid:image001.png@01DCB044.A6B24D40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2</Pages>
  <Words>59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6</cp:revision>
  <cp:lastPrinted>2026-03-09T11:12:00Z</cp:lastPrinted>
  <dcterms:created xsi:type="dcterms:W3CDTF">2026-03-14T10:22:00Z</dcterms:created>
  <dcterms:modified xsi:type="dcterms:W3CDTF">2026-04-26T18:30:00Z</dcterms:modified>
</cp:coreProperties>
</file>