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73A3" w14:textId="77777777" w:rsidR="002952EC" w:rsidRDefault="002952EC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2FAE41AB" w14:textId="0B331EB5" w:rsidR="002A276D" w:rsidRDefault="00A51CD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b/>
          <w:bCs/>
          <w:snapToGrid w:val="0"/>
          <w:lang w:eastAsia="de-DE" w:bidi="ar-SA"/>
        </w:rPr>
      </w:pPr>
      <w:r w:rsidRPr="00A51CD6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Vergabe: </w:t>
      </w:r>
      <w:proofErr w:type="spellStart"/>
      <w:r w:rsidRPr="00A51CD6">
        <w:rPr>
          <w:rFonts w:asciiTheme="minorHAnsi" w:hAnsiTheme="minorHAnsi" w:cstheme="minorHAnsi"/>
          <w:b/>
          <w:bCs/>
          <w:snapToGrid w:val="0"/>
          <w:lang w:eastAsia="de-DE" w:bidi="ar-SA"/>
        </w:rPr>
        <w:t>AxVr</w:t>
      </w:r>
      <w:proofErr w:type="spellEnd"/>
      <w:r w:rsidRPr="00A51CD6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 038-26 – Gemeinde Morbach – </w:t>
      </w:r>
      <w:proofErr w:type="spellStart"/>
      <w:r w:rsidRPr="00A51CD6">
        <w:rPr>
          <w:rFonts w:asciiTheme="minorHAnsi" w:hAnsiTheme="minorHAnsi" w:cstheme="minorHAnsi"/>
          <w:b/>
          <w:bCs/>
          <w:snapToGrid w:val="0"/>
          <w:lang w:eastAsia="de-DE" w:bidi="ar-SA"/>
        </w:rPr>
        <w:t>Generalplanervergabe</w:t>
      </w:r>
      <w:proofErr w:type="spellEnd"/>
    </w:p>
    <w:p w14:paraId="55BE308E" w14:textId="77777777" w:rsidR="00A51CD6" w:rsidRDefault="00A51CD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b/>
          <w:bCs/>
          <w:snapToGrid w:val="0"/>
          <w:lang w:eastAsia="de-DE" w:bidi="ar-SA"/>
        </w:rPr>
      </w:pPr>
    </w:p>
    <w:p w14:paraId="0165A27A" w14:textId="77777777" w:rsidR="00FF04EB" w:rsidRDefault="00FF04EB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7FE7E965" w14:textId="77777777" w:rsidR="00A51CD6" w:rsidRDefault="00A51CD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1AC282A2" w14:textId="77777777" w:rsidR="00A51CD6" w:rsidRDefault="00A51CD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1CDFBC04" w14:textId="5700A4FC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  <w:r w:rsidRPr="00D33110">
        <w:rPr>
          <w:rFonts w:ascii="Aptos" w:hAnsi="Aptos" w:cs="Aptos"/>
          <w:lang w:bidi="ar-SA"/>
        </w:rPr>
        <w:fldChar w:fldCharType="begin"/>
      </w:r>
      <w:r w:rsidRPr="00D33110">
        <w:rPr>
          <w:rFonts w:ascii="Aptos" w:hAnsi="Aptos" w:cs="Aptos"/>
          <w:lang w:bidi="ar-SA"/>
        </w:rPr>
        <w:instrText xml:space="preserve"> INCLUDEPICTURE "cid:image001.png@01DCB044.76762070" \* MERGEFORMATINET </w:instrText>
      </w:r>
      <w:r w:rsidRPr="00D33110">
        <w:rPr>
          <w:rFonts w:ascii="Aptos" w:hAnsi="Aptos" w:cs="Aptos"/>
          <w:lang w:bidi="ar-SA"/>
        </w:rPr>
        <w:fldChar w:fldCharType="separate"/>
      </w:r>
      <w:r w:rsidR="00827D88">
        <w:rPr>
          <w:rFonts w:ascii="Aptos" w:hAnsi="Aptos" w:cs="Aptos"/>
          <w:lang w:bidi="ar-SA"/>
        </w:rPr>
        <w:fldChar w:fldCharType="begin"/>
      </w:r>
      <w:r w:rsidR="00827D88">
        <w:rPr>
          <w:rFonts w:ascii="Aptos" w:hAnsi="Aptos" w:cs="Aptos"/>
          <w:lang w:bidi="ar-SA"/>
        </w:rPr>
        <w:instrText xml:space="preserve"> INCLUDEPICTURE  "cid:image001.png@01DCB044.76762070" \* MERGEFORMATINET </w:instrText>
      </w:r>
      <w:r w:rsidR="00827D88">
        <w:rPr>
          <w:rFonts w:ascii="Aptos" w:hAnsi="Aptos" w:cs="Aptos"/>
          <w:lang w:bidi="ar-SA"/>
        </w:rPr>
        <w:fldChar w:fldCharType="separate"/>
      </w:r>
      <w:r w:rsidR="006A6540">
        <w:rPr>
          <w:rFonts w:ascii="Aptos" w:hAnsi="Aptos" w:cs="Aptos"/>
          <w:lang w:bidi="ar-SA"/>
        </w:rPr>
        <w:fldChar w:fldCharType="begin"/>
      </w:r>
      <w:r w:rsidR="006A6540">
        <w:rPr>
          <w:rFonts w:ascii="Aptos" w:hAnsi="Aptos" w:cs="Aptos"/>
          <w:lang w:bidi="ar-SA"/>
        </w:rPr>
        <w:instrText xml:space="preserve"> </w:instrText>
      </w:r>
      <w:r w:rsidR="006A6540">
        <w:rPr>
          <w:rFonts w:ascii="Aptos" w:hAnsi="Aptos" w:cs="Aptos"/>
          <w:lang w:bidi="ar-SA"/>
        </w:rPr>
        <w:instrText>INCLUDEPICTURE  "cid:image001.png@01DCB044.76762070" \* MERGEFORMATINET</w:instrText>
      </w:r>
      <w:r w:rsidR="006A6540">
        <w:rPr>
          <w:rFonts w:ascii="Aptos" w:hAnsi="Aptos" w:cs="Aptos"/>
          <w:lang w:bidi="ar-SA"/>
        </w:rPr>
        <w:instrText xml:space="preserve"> </w:instrText>
      </w:r>
      <w:r w:rsidR="006A6540">
        <w:rPr>
          <w:rFonts w:ascii="Aptos" w:hAnsi="Aptos" w:cs="Aptos"/>
          <w:lang w:bidi="ar-SA"/>
        </w:rPr>
        <w:fldChar w:fldCharType="separate"/>
      </w:r>
      <w:r w:rsidR="00A51CD6">
        <w:rPr>
          <w:rFonts w:ascii="Aptos" w:hAnsi="Aptos" w:cs="Aptos"/>
          <w:lang w:bidi="ar-SA"/>
        </w:rPr>
        <w:pict w14:anchorId="3B17D8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1" o:spid="_x0000_i1025" type="#_x0000_t75" style="width:482.25pt;height:63.75pt">
            <v:imagedata r:id="rId8" r:href="rId9"/>
          </v:shape>
        </w:pict>
      </w:r>
      <w:r w:rsidR="006A6540">
        <w:rPr>
          <w:rFonts w:ascii="Aptos" w:hAnsi="Aptos" w:cs="Aptos"/>
          <w:lang w:bidi="ar-SA"/>
        </w:rPr>
        <w:fldChar w:fldCharType="end"/>
      </w:r>
      <w:r w:rsidR="00827D88">
        <w:rPr>
          <w:rFonts w:ascii="Aptos" w:hAnsi="Aptos" w:cs="Aptos"/>
          <w:lang w:bidi="ar-SA"/>
        </w:rPr>
        <w:fldChar w:fldCharType="end"/>
      </w:r>
      <w:r w:rsidRPr="00D33110">
        <w:rPr>
          <w:rFonts w:ascii="Aptos" w:hAnsi="Aptos" w:cs="Aptos"/>
          <w:lang w:bidi="ar-SA"/>
        </w:rPr>
        <w:fldChar w:fldCharType="end"/>
      </w:r>
    </w:p>
    <w:p w14:paraId="17D6F4D8" w14:textId="77777777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  <w:r w:rsidRPr="00D33110">
        <w:rPr>
          <w:rFonts w:ascii="Aptos" w:hAnsi="Aptos" w:cs="Aptos"/>
          <w:lang w:bidi="ar-SA"/>
        </w:rPr>
        <w:fldChar w:fldCharType="begin"/>
      </w:r>
      <w:r w:rsidRPr="00D33110">
        <w:rPr>
          <w:rFonts w:ascii="Aptos" w:hAnsi="Aptos" w:cs="Aptos"/>
          <w:lang w:bidi="ar-SA"/>
        </w:rPr>
        <w:instrText xml:space="preserve"> INCLUDEPICTURE "cid:image002.png@01DCB044.76762070" \* MERGEFORMATINET </w:instrText>
      </w:r>
      <w:r w:rsidRPr="00D33110">
        <w:rPr>
          <w:rFonts w:ascii="Aptos" w:hAnsi="Aptos" w:cs="Aptos"/>
          <w:lang w:bidi="ar-SA"/>
        </w:rPr>
        <w:fldChar w:fldCharType="separate"/>
      </w:r>
      <w:r w:rsidR="00827D88">
        <w:rPr>
          <w:rFonts w:ascii="Aptos" w:hAnsi="Aptos" w:cs="Aptos"/>
          <w:lang w:bidi="ar-SA"/>
        </w:rPr>
        <w:fldChar w:fldCharType="begin"/>
      </w:r>
      <w:r w:rsidR="00827D88">
        <w:rPr>
          <w:rFonts w:ascii="Aptos" w:hAnsi="Aptos" w:cs="Aptos"/>
          <w:lang w:bidi="ar-SA"/>
        </w:rPr>
        <w:instrText xml:space="preserve"> INCLUDEPICTURE  "cid:image002.png@01DCB044.76762070" \* MERGEFORMATINET </w:instrText>
      </w:r>
      <w:r w:rsidR="00827D88">
        <w:rPr>
          <w:rFonts w:ascii="Aptos" w:hAnsi="Aptos" w:cs="Aptos"/>
          <w:lang w:bidi="ar-SA"/>
        </w:rPr>
        <w:fldChar w:fldCharType="separate"/>
      </w:r>
      <w:r w:rsidR="006A6540">
        <w:rPr>
          <w:rFonts w:ascii="Aptos" w:hAnsi="Aptos" w:cs="Aptos"/>
          <w:lang w:bidi="ar-SA"/>
        </w:rPr>
        <w:fldChar w:fldCharType="begin"/>
      </w:r>
      <w:r w:rsidR="006A6540">
        <w:rPr>
          <w:rFonts w:ascii="Aptos" w:hAnsi="Aptos" w:cs="Aptos"/>
          <w:lang w:bidi="ar-SA"/>
        </w:rPr>
        <w:instrText xml:space="preserve"> </w:instrText>
      </w:r>
      <w:r w:rsidR="006A6540">
        <w:rPr>
          <w:rFonts w:ascii="Aptos" w:hAnsi="Aptos" w:cs="Aptos"/>
          <w:lang w:bidi="ar-SA"/>
        </w:rPr>
        <w:instrText>INCLUDEPICTURE  "cid:image002.png@01DCB044.76762070" \* MERGEFORMATINET</w:instrText>
      </w:r>
      <w:r w:rsidR="006A6540">
        <w:rPr>
          <w:rFonts w:ascii="Aptos" w:hAnsi="Aptos" w:cs="Aptos"/>
          <w:lang w:bidi="ar-SA"/>
        </w:rPr>
        <w:instrText xml:space="preserve"> </w:instrText>
      </w:r>
      <w:r w:rsidR="006A6540">
        <w:rPr>
          <w:rFonts w:ascii="Aptos" w:hAnsi="Aptos" w:cs="Aptos"/>
          <w:lang w:bidi="ar-SA"/>
        </w:rPr>
        <w:fldChar w:fldCharType="separate"/>
      </w:r>
      <w:r w:rsidR="00A51CD6">
        <w:rPr>
          <w:rFonts w:ascii="Aptos" w:hAnsi="Aptos" w:cs="Aptos"/>
          <w:lang w:bidi="ar-SA"/>
        </w:rPr>
        <w:pict w14:anchorId="4BDA7C14">
          <v:shape id="Bild 2" o:spid="_x0000_i1026" type="#_x0000_t75" style="width:510pt;height:297.75pt">
            <v:imagedata r:id="rId10" r:href="rId11"/>
          </v:shape>
        </w:pict>
      </w:r>
      <w:r w:rsidR="006A6540">
        <w:rPr>
          <w:rFonts w:ascii="Aptos" w:hAnsi="Aptos" w:cs="Aptos"/>
          <w:lang w:bidi="ar-SA"/>
        </w:rPr>
        <w:fldChar w:fldCharType="end"/>
      </w:r>
      <w:r w:rsidR="00827D88">
        <w:rPr>
          <w:rFonts w:ascii="Aptos" w:hAnsi="Aptos" w:cs="Aptos"/>
          <w:lang w:bidi="ar-SA"/>
        </w:rPr>
        <w:fldChar w:fldCharType="end"/>
      </w:r>
      <w:r w:rsidRPr="00D33110">
        <w:rPr>
          <w:rFonts w:ascii="Aptos" w:hAnsi="Aptos" w:cs="Aptos"/>
          <w:lang w:bidi="ar-SA"/>
        </w:rPr>
        <w:fldChar w:fldCharType="end"/>
      </w:r>
    </w:p>
    <w:p w14:paraId="575E8A28" w14:textId="77777777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  <w:r w:rsidRPr="00D33110">
        <w:rPr>
          <w:rFonts w:ascii="Aptos" w:hAnsi="Aptos" w:cs="Aptos"/>
          <w:lang w:bidi="ar-SA"/>
        </w:rPr>
        <w:lastRenderedPageBreak/>
        <w:fldChar w:fldCharType="begin"/>
      </w:r>
      <w:r w:rsidRPr="00D33110">
        <w:rPr>
          <w:rFonts w:ascii="Aptos" w:hAnsi="Aptos" w:cs="Aptos"/>
          <w:lang w:bidi="ar-SA"/>
        </w:rPr>
        <w:instrText xml:space="preserve"> INCLUDEPICTURE "cid:image003.png@01DCB044.76762070" \* MERGEFORMATINET </w:instrText>
      </w:r>
      <w:r w:rsidRPr="00D33110">
        <w:rPr>
          <w:rFonts w:ascii="Aptos" w:hAnsi="Aptos" w:cs="Aptos"/>
          <w:lang w:bidi="ar-SA"/>
        </w:rPr>
        <w:fldChar w:fldCharType="separate"/>
      </w:r>
      <w:r w:rsidR="00827D88">
        <w:rPr>
          <w:rFonts w:ascii="Aptos" w:hAnsi="Aptos" w:cs="Aptos"/>
          <w:lang w:bidi="ar-SA"/>
        </w:rPr>
        <w:fldChar w:fldCharType="begin"/>
      </w:r>
      <w:r w:rsidR="00827D88">
        <w:rPr>
          <w:rFonts w:ascii="Aptos" w:hAnsi="Aptos" w:cs="Aptos"/>
          <w:lang w:bidi="ar-SA"/>
        </w:rPr>
        <w:instrText xml:space="preserve"> INCLUDEPICTURE  "cid:image003.png@01DCB044.76762070" \* MERGEFORMATINET </w:instrText>
      </w:r>
      <w:r w:rsidR="00827D88">
        <w:rPr>
          <w:rFonts w:ascii="Aptos" w:hAnsi="Aptos" w:cs="Aptos"/>
          <w:lang w:bidi="ar-SA"/>
        </w:rPr>
        <w:fldChar w:fldCharType="separate"/>
      </w:r>
      <w:r w:rsidR="006A6540">
        <w:rPr>
          <w:rFonts w:ascii="Aptos" w:hAnsi="Aptos" w:cs="Aptos"/>
          <w:lang w:bidi="ar-SA"/>
        </w:rPr>
        <w:fldChar w:fldCharType="begin"/>
      </w:r>
      <w:r w:rsidR="006A6540">
        <w:rPr>
          <w:rFonts w:ascii="Aptos" w:hAnsi="Aptos" w:cs="Aptos"/>
          <w:lang w:bidi="ar-SA"/>
        </w:rPr>
        <w:instrText xml:space="preserve"> </w:instrText>
      </w:r>
      <w:r w:rsidR="006A6540">
        <w:rPr>
          <w:rFonts w:ascii="Aptos" w:hAnsi="Aptos" w:cs="Aptos"/>
          <w:lang w:bidi="ar-SA"/>
        </w:rPr>
        <w:instrText>INCLUDEPICTURE  "cid:image003.png@01DCB044.76762070" \* MERGEFORMATINET</w:instrText>
      </w:r>
      <w:r w:rsidR="006A6540">
        <w:rPr>
          <w:rFonts w:ascii="Aptos" w:hAnsi="Aptos" w:cs="Aptos"/>
          <w:lang w:bidi="ar-SA"/>
        </w:rPr>
        <w:instrText xml:space="preserve"> </w:instrText>
      </w:r>
      <w:r w:rsidR="006A6540">
        <w:rPr>
          <w:rFonts w:ascii="Aptos" w:hAnsi="Aptos" w:cs="Aptos"/>
          <w:lang w:bidi="ar-SA"/>
        </w:rPr>
        <w:fldChar w:fldCharType="separate"/>
      </w:r>
      <w:r w:rsidR="00A51CD6">
        <w:rPr>
          <w:rFonts w:ascii="Aptos" w:hAnsi="Aptos" w:cs="Aptos"/>
          <w:lang w:bidi="ar-SA"/>
        </w:rPr>
        <w:pict w14:anchorId="3F8B202F">
          <v:shape id="Bild 3" o:spid="_x0000_i1027" type="#_x0000_t75" style="width:510pt;height:575.25pt">
            <v:imagedata r:id="rId12" r:href="rId13"/>
          </v:shape>
        </w:pict>
      </w:r>
      <w:r w:rsidR="006A6540">
        <w:rPr>
          <w:rFonts w:ascii="Aptos" w:hAnsi="Aptos" w:cs="Aptos"/>
          <w:lang w:bidi="ar-SA"/>
        </w:rPr>
        <w:fldChar w:fldCharType="end"/>
      </w:r>
      <w:r w:rsidR="00827D88">
        <w:rPr>
          <w:rFonts w:ascii="Aptos" w:hAnsi="Aptos" w:cs="Aptos"/>
          <w:lang w:bidi="ar-SA"/>
        </w:rPr>
        <w:fldChar w:fldCharType="end"/>
      </w:r>
      <w:r w:rsidRPr="00D33110">
        <w:rPr>
          <w:rFonts w:ascii="Aptos" w:hAnsi="Aptos" w:cs="Aptos"/>
          <w:lang w:bidi="ar-SA"/>
        </w:rPr>
        <w:fldChar w:fldCharType="end"/>
      </w:r>
    </w:p>
    <w:p w14:paraId="1D379306" w14:textId="7DCA65E4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  <w:r w:rsidRPr="00D33110">
        <w:rPr>
          <w:rFonts w:ascii="Aptos" w:hAnsi="Aptos" w:cs="Aptos"/>
          <w:lang w:bidi="ar-SA"/>
        </w:rPr>
        <w:lastRenderedPageBreak/>
        <w:fldChar w:fldCharType="begin"/>
      </w:r>
      <w:r w:rsidRPr="00D33110">
        <w:rPr>
          <w:rFonts w:ascii="Aptos" w:hAnsi="Aptos" w:cs="Aptos"/>
          <w:lang w:bidi="ar-SA"/>
        </w:rPr>
        <w:instrText xml:space="preserve"> INCLUDEPICTURE "cid:image004.png@01DCB044.76762070" \* MERGEFORMATINET </w:instrText>
      </w:r>
      <w:r w:rsidRPr="00D33110">
        <w:rPr>
          <w:rFonts w:ascii="Aptos" w:hAnsi="Aptos" w:cs="Aptos"/>
          <w:lang w:bidi="ar-SA"/>
        </w:rPr>
        <w:fldChar w:fldCharType="separate"/>
      </w:r>
      <w:r w:rsidR="00827D88">
        <w:rPr>
          <w:rFonts w:ascii="Aptos" w:hAnsi="Aptos" w:cs="Aptos"/>
          <w:lang w:bidi="ar-SA"/>
        </w:rPr>
        <w:fldChar w:fldCharType="begin"/>
      </w:r>
      <w:r w:rsidR="00827D88">
        <w:rPr>
          <w:rFonts w:ascii="Aptos" w:hAnsi="Aptos" w:cs="Aptos"/>
          <w:lang w:bidi="ar-SA"/>
        </w:rPr>
        <w:instrText xml:space="preserve"> INCLUDEPICTURE  "cid:image004.png@01DCB044.76762070" \* MERGEFORMATINET </w:instrText>
      </w:r>
      <w:r w:rsidR="00827D88">
        <w:rPr>
          <w:rFonts w:ascii="Aptos" w:hAnsi="Aptos" w:cs="Aptos"/>
          <w:lang w:bidi="ar-SA"/>
        </w:rPr>
        <w:fldChar w:fldCharType="separate"/>
      </w:r>
      <w:r w:rsidR="006A6540">
        <w:rPr>
          <w:rFonts w:ascii="Aptos" w:hAnsi="Aptos" w:cs="Aptos"/>
          <w:lang w:bidi="ar-SA"/>
        </w:rPr>
        <w:fldChar w:fldCharType="begin"/>
      </w:r>
      <w:r w:rsidR="006A6540">
        <w:rPr>
          <w:rFonts w:ascii="Aptos" w:hAnsi="Aptos" w:cs="Aptos"/>
          <w:lang w:bidi="ar-SA"/>
        </w:rPr>
        <w:instrText xml:space="preserve"> </w:instrText>
      </w:r>
      <w:r w:rsidR="006A6540">
        <w:rPr>
          <w:rFonts w:ascii="Aptos" w:hAnsi="Aptos" w:cs="Aptos"/>
          <w:lang w:bidi="ar-SA"/>
        </w:rPr>
        <w:instrText>INCLUDEPICTURE  "cid:image004.png@01DCB044.76762070" \* MERGEFORMATINET</w:instrText>
      </w:r>
      <w:r w:rsidR="006A6540">
        <w:rPr>
          <w:rFonts w:ascii="Aptos" w:hAnsi="Aptos" w:cs="Aptos"/>
          <w:lang w:bidi="ar-SA"/>
        </w:rPr>
        <w:instrText xml:space="preserve"> </w:instrText>
      </w:r>
      <w:r w:rsidR="006A6540">
        <w:rPr>
          <w:rFonts w:ascii="Aptos" w:hAnsi="Aptos" w:cs="Aptos"/>
          <w:lang w:bidi="ar-SA"/>
        </w:rPr>
        <w:fldChar w:fldCharType="separate"/>
      </w:r>
      <w:r w:rsidR="00A51CD6">
        <w:rPr>
          <w:rFonts w:ascii="Aptos" w:hAnsi="Aptos" w:cs="Aptos"/>
          <w:lang w:bidi="ar-SA"/>
        </w:rPr>
        <w:pict w14:anchorId="53CA915E">
          <v:shape id="Bild 4" o:spid="_x0000_i1028" type="#_x0000_t75" style="width:481.5pt;height:417pt">
            <v:imagedata r:id="rId14" r:href="rId15"/>
          </v:shape>
        </w:pict>
      </w:r>
      <w:r w:rsidR="006A6540">
        <w:rPr>
          <w:rFonts w:ascii="Aptos" w:hAnsi="Aptos" w:cs="Aptos"/>
          <w:lang w:bidi="ar-SA"/>
        </w:rPr>
        <w:fldChar w:fldCharType="end"/>
      </w:r>
      <w:r w:rsidR="00827D88">
        <w:rPr>
          <w:rFonts w:ascii="Aptos" w:hAnsi="Aptos" w:cs="Aptos"/>
          <w:lang w:bidi="ar-SA"/>
        </w:rPr>
        <w:fldChar w:fldCharType="end"/>
      </w:r>
      <w:r w:rsidRPr="00D33110">
        <w:rPr>
          <w:rFonts w:ascii="Aptos" w:hAnsi="Aptos" w:cs="Aptos"/>
          <w:lang w:bidi="ar-SA"/>
        </w:rPr>
        <w:fldChar w:fldCharType="end"/>
      </w:r>
    </w:p>
    <w:p w14:paraId="23956530" w14:textId="1E3DABB5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  <w:r w:rsidRPr="00D33110">
        <w:rPr>
          <w:rFonts w:ascii="Aptos" w:hAnsi="Aptos" w:cs="Aptos"/>
          <w:lang w:bidi="ar-SA"/>
        </w:rPr>
        <w:lastRenderedPageBreak/>
        <w:fldChar w:fldCharType="begin"/>
      </w:r>
      <w:r w:rsidRPr="00D33110">
        <w:rPr>
          <w:rFonts w:ascii="Aptos" w:hAnsi="Aptos" w:cs="Aptos"/>
          <w:lang w:bidi="ar-SA"/>
        </w:rPr>
        <w:instrText xml:space="preserve"> INCLUDEPICTURE "cid:image005.png@01DCB044.76762070" \* MERGEFORMATINET </w:instrText>
      </w:r>
      <w:r w:rsidRPr="00D33110">
        <w:rPr>
          <w:rFonts w:ascii="Aptos" w:hAnsi="Aptos" w:cs="Aptos"/>
          <w:lang w:bidi="ar-SA"/>
        </w:rPr>
        <w:fldChar w:fldCharType="separate"/>
      </w:r>
      <w:r w:rsidR="00827D88">
        <w:rPr>
          <w:rFonts w:ascii="Aptos" w:hAnsi="Aptos" w:cs="Aptos"/>
          <w:lang w:bidi="ar-SA"/>
        </w:rPr>
        <w:fldChar w:fldCharType="begin"/>
      </w:r>
      <w:r w:rsidR="00827D88">
        <w:rPr>
          <w:rFonts w:ascii="Aptos" w:hAnsi="Aptos" w:cs="Aptos"/>
          <w:lang w:bidi="ar-SA"/>
        </w:rPr>
        <w:instrText xml:space="preserve"> INCLUDEPICTURE  "cid:image005.png@01DCB044.76762070" \* MERGEFORMATINET </w:instrText>
      </w:r>
      <w:r w:rsidR="00827D88">
        <w:rPr>
          <w:rFonts w:ascii="Aptos" w:hAnsi="Aptos" w:cs="Aptos"/>
          <w:lang w:bidi="ar-SA"/>
        </w:rPr>
        <w:fldChar w:fldCharType="separate"/>
      </w:r>
      <w:r w:rsidR="006A6540">
        <w:rPr>
          <w:rFonts w:ascii="Aptos" w:hAnsi="Aptos" w:cs="Aptos"/>
          <w:lang w:bidi="ar-SA"/>
        </w:rPr>
        <w:fldChar w:fldCharType="begin"/>
      </w:r>
      <w:r w:rsidR="006A6540">
        <w:rPr>
          <w:rFonts w:ascii="Aptos" w:hAnsi="Aptos" w:cs="Aptos"/>
          <w:lang w:bidi="ar-SA"/>
        </w:rPr>
        <w:instrText xml:space="preserve"> </w:instrText>
      </w:r>
      <w:r w:rsidR="006A6540">
        <w:rPr>
          <w:rFonts w:ascii="Aptos" w:hAnsi="Aptos" w:cs="Aptos"/>
          <w:lang w:bidi="ar-SA"/>
        </w:rPr>
        <w:instrText>INCLUDEPICTURE  "cid:image005.png@01DCB044.76762070" \* MERGEFORMATINET</w:instrText>
      </w:r>
      <w:r w:rsidR="006A6540">
        <w:rPr>
          <w:rFonts w:ascii="Aptos" w:hAnsi="Aptos" w:cs="Aptos"/>
          <w:lang w:bidi="ar-SA"/>
        </w:rPr>
        <w:instrText xml:space="preserve"> </w:instrText>
      </w:r>
      <w:r w:rsidR="006A6540">
        <w:rPr>
          <w:rFonts w:ascii="Aptos" w:hAnsi="Aptos" w:cs="Aptos"/>
          <w:lang w:bidi="ar-SA"/>
        </w:rPr>
        <w:fldChar w:fldCharType="separate"/>
      </w:r>
      <w:r w:rsidR="00A51CD6">
        <w:rPr>
          <w:rFonts w:ascii="Aptos" w:hAnsi="Aptos" w:cs="Aptos"/>
          <w:lang w:bidi="ar-SA"/>
        </w:rPr>
        <w:pict w14:anchorId="5146C8E2">
          <v:shape id="Bild 5" o:spid="_x0000_i1029" type="#_x0000_t75" style="width:482.25pt;height:473.25pt">
            <v:imagedata r:id="rId16" r:href="rId17"/>
          </v:shape>
        </w:pict>
      </w:r>
      <w:r w:rsidR="006A6540">
        <w:rPr>
          <w:rFonts w:ascii="Aptos" w:hAnsi="Aptos" w:cs="Aptos"/>
          <w:lang w:bidi="ar-SA"/>
        </w:rPr>
        <w:fldChar w:fldCharType="end"/>
      </w:r>
      <w:r w:rsidR="00827D88">
        <w:rPr>
          <w:rFonts w:ascii="Aptos" w:hAnsi="Aptos" w:cs="Aptos"/>
          <w:lang w:bidi="ar-SA"/>
        </w:rPr>
        <w:fldChar w:fldCharType="end"/>
      </w:r>
      <w:r w:rsidRPr="00D33110">
        <w:rPr>
          <w:rFonts w:ascii="Aptos" w:hAnsi="Aptos" w:cs="Aptos"/>
          <w:lang w:bidi="ar-SA"/>
        </w:rPr>
        <w:fldChar w:fldCharType="end"/>
      </w:r>
    </w:p>
    <w:p w14:paraId="44BE5DE1" w14:textId="5167CB2A" w:rsidR="002C7812" w:rsidRDefault="002C781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sectPr w:rsidR="002C7812" w:rsidSect="003835FD">
      <w:headerReference w:type="even" r:id="rId18"/>
      <w:headerReference w:type="default" r:id="rId19"/>
      <w:footerReference w:type="default" r:id="rId20"/>
      <w:headerReference w:type="first" r:id="rId21"/>
      <w:footerReference w:type="first" r:id="rId22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7A5B6" w14:textId="77777777" w:rsidR="006A6540" w:rsidRDefault="006A6540">
      <w:r>
        <w:separator/>
      </w:r>
    </w:p>
  </w:endnote>
  <w:endnote w:type="continuationSeparator" w:id="0">
    <w:p w14:paraId="0900E15C" w14:textId="77777777" w:rsidR="006A6540" w:rsidRDefault="006A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</w:t>
    </w:r>
    <w:proofErr w:type="spellStart"/>
    <w:r w:rsidRPr="00B3521B">
      <w:rPr>
        <w:sz w:val="16"/>
        <w:szCs w:val="16"/>
      </w:rPr>
      <w:t>UStId</w:t>
    </w:r>
    <w:proofErr w:type="spellEnd"/>
    <w:r w:rsidRPr="00B3521B">
      <w:rPr>
        <w:sz w:val="16"/>
        <w:szCs w:val="16"/>
      </w:rPr>
      <w:t xml:space="preserve">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5A94B" w14:textId="77777777" w:rsidR="006A6540" w:rsidRDefault="006A6540">
      <w:r>
        <w:separator/>
      </w:r>
    </w:p>
  </w:footnote>
  <w:footnote w:type="continuationSeparator" w:id="0">
    <w:p w14:paraId="68A21E2B" w14:textId="77777777" w:rsidR="006A6540" w:rsidRDefault="006A6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06743D78"/>
    <w:multiLevelType w:val="hybridMultilevel"/>
    <w:tmpl w:val="0236128E"/>
    <w:lvl w:ilvl="0" w:tplc="ADA62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8F37F5"/>
    <w:multiLevelType w:val="hybridMultilevel"/>
    <w:tmpl w:val="6D48F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3"/>
  </w:num>
  <w:num w:numId="17" w16cid:durableId="1499538167">
    <w:abstractNumId w:val="17"/>
  </w:num>
  <w:num w:numId="18" w16cid:durableId="1480876549">
    <w:abstractNumId w:val="15"/>
  </w:num>
  <w:num w:numId="19" w16cid:durableId="16534854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2C62"/>
    <w:rsid w:val="000433DF"/>
    <w:rsid w:val="000434F9"/>
    <w:rsid w:val="00043C08"/>
    <w:rsid w:val="00043D82"/>
    <w:rsid w:val="00043F3F"/>
    <w:rsid w:val="000449A3"/>
    <w:rsid w:val="0004641C"/>
    <w:rsid w:val="00046E66"/>
    <w:rsid w:val="00052288"/>
    <w:rsid w:val="00052501"/>
    <w:rsid w:val="0005473E"/>
    <w:rsid w:val="000578E6"/>
    <w:rsid w:val="00060181"/>
    <w:rsid w:val="000602D4"/>
    <w:rsid w:val="0006066D"/>
    <w:rsid w:val="00062265"/>
    <w:rsid w:val="00064D5B"/>
    <w:rsid w:val="000671DE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1629"/>
    <w:rsid w:val="000A36CB"/>
    <w:rsid w:val="000A4A78"/>
    <w:rsid w:val="000A4C82"/>
    <w:rsid w:val="000A7A3D"/>
    <w:rsid w:val="000B309C"/>
    <w:rsid w:val="000B395A"/>
    <w:rsid w:val="000B5167"/>
    <w:rsid w:val="000C174E"/>
    <w:rsid w:val="000C4A8A"/>
    <w:rsid w:val="000C7878"/>
    <w:rsid w:val="000D0A04"/>
    <w:rsid w:val="000D12BA"/>
    <w:rsid w:val="000D19A7"/>
    <w:rsid w:val="000D2FDF"/>
    <w:rsid w:val="000D3E1B"/>
    <w:rsid w:val="000D4316"/>
    <w:rsid w:val="000D50F9"/>
    <w:rsid w:val="000D6B74"/>
    <w:rsid w:val="000D755E"/>
    <w:rsid w:val="000E0DB9"/>
    <w:rsid w:val="000E122A"/>
    <w:rsid w:val="000E42A6"/>
    <w:rsid w:val="000E67FD"/>
    <w:rsid w:val="000E7C01"/>
    <w:rsid w:val="000F3C66"/>
    <w:rsid w:val="000F48ED"/>
    <w:rsid w:val="000F67B2"/>
    <w:rsid w:val="0010155F"/>
    <w:rsid w:val="00101A42"/>
    <w:rsid w:val="0010297E"/>
    <w:rsid w:val="001054E3"/>
    <w:rsid w:val="00106C18"/>
    <w:rsid w:val="00111DD5"/>
    <w:rsid w:val="00115926"/>
    <w:rsid w:val="001208B4"/>
    <w:rsid w:val="001226F4"/>
    <w:rsid w:val="0012394B"/>
    <w:rsid w:val="001262DC"/>
    <w:rsid w:val="00131BEF"/>
    <w:rsid w:val="00133761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C19"/>
    <w:rsid w:val="00164E10"/>
    <w:rsid w:val="00165087"/>
    <w:rsid w:val="00170361"/>
    <w:rsid w:val="0017086A"/>
    <w:rsid w:val="001712F8"/>
    <w:rsid w:val="00173C2A"/>
    <w:rsid w:val="001749DB"/>
    <w:rsid w:val="00175245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3599"/>
    <w:rsid w:val="001A4468"/>
    <w:rsid w:val="001A4AFD"/>
    <w:rsid w:val="001A79AA"/>
    <w:rsid w:val="001C2000"/>
    <w:rsid w:val="001C2E4C"/>
    <w:rsid w:val="001C38B1"/>
    <w:rsid w:val="001D0D2E"/>
    <w:rsid w:val="001D1C86"/>
    <w:rsid w:val="001D4152"/>
    <w:rsid w:val="001D43F1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526"/>
    <w:rsid w:val="001F3993"/>
    <w:rsid w:val="001F4270"/>
    <w:rsid w:val="001F5AA8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40F55"/>
    <w:rsid w:val="00252CB7"/>
    <w:rsid w:val="00256A8E"/>
    <w:rsid w:val="0025799A"/>
    <w:rsid w:val="00257F3D"/>
    <w:rsid w:val="002610AA"/>
    <w:rsid w:val="002618E9"/>
    <w:rsid w:val="002650A4"/>
    <w:rsid w:val="002654B4"/>
    <w:rsid w:val="00265E81"/>
    <w:rsid w:val="00267465"/>
    <w:rsid w:val="00275140"/>
    <w:rsid w:val="00277304"/>
    <w:rsid w:val="00277736"/>
    <w:rsid w:val="00280ABB"/>
    <w:rsid w:val="002814EE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52EC"/>
    <w:rsid w:val="00297877"/>
    <w:rsid w:val="002A1B1F"/>
    <w:rsid w:val="002A276D"/>
    <w:rsid w:val="002A3073"/>
    <w:rsid w:val="002A33EF"/>
    <w:rsid w:val="002A54DB"/>
    <w:rsid w:val="002A5604"/>
    <w:rsid w:val="002B3EC1"/>
    <w:rsid w:val="002B4375"/>
    <w:rsid w:val="002C1CAA"/>
    <w:rsid w:val="002C4D69"/>
    <w:rsid w:val="002C7812"/>
    <w:rsid w:val="002D030E"/>
    <w:rsid w:val="002D0C69"/>
    <w:rsid w:val="002D13B7"/>
    <w:rsid w:val="002D2B8A"/>
    <w:rsid w:val="002D2DF0"/>
    <w:rsid w:val="002D3A5D"/>
    <w:rsid w:val="002D3CA9"/>
    <w:rsid w:val="002D582A"/>
    <w:rsid w:val="002D7313"/>
    <w:rsid w:val="002D7B8E"/>
    <w:rsid w:val="002E02F7"/>
    <w:rsid w:val="002E3D7D"/>
    <w:rsid w:val="002E4333"/>
    <w:rsid w:val="002E4624"/>
    <w:rsid w:val="002E6BEE"/>
    <w:rsid w:val="002F190D"/>
    <w:rsid w:val="002F3D39"/>
    <w:rsid w:val="002F5249"/>
    <w:rsid w:val="002F5253"/>
    <w:rsid w:val="002F54B8"/>
    <w:rsid w:val="002F567C"/>
    <w:rsid w:val="002F5F3F"/>
    <w:rsid w:val="00303532"/>
    <w:rsid w:val="00305A1A"/>
    <w:rsid w:val="00305BF5"/>
    <w:rsid w:val="00306047"/>
    <w:rsid w:val="00306389"/>
    <w:rsid w:val="0030700F"/>
    <w:rsid w:val="003101DE"/>
    <w:rsid w:val="00312822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8A1"/>
    <w:rsid w:val="00336A9A"/>
    <w:rsid w:val="003370AD"/>
    <w:rsid w:val="00340CFC"/>
    <w:rsid w:val="00344616"/>
    <w:rsid w:val="003553DA"/>
    <w:rsid w:val="0035574B"/>
    <w:rsid w:val="00360E25"/>
    <w:rsid w:val="00361037"/>
    <w:rsid w:val="0036127D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6C35"/>
    <w:rsid w:val="003F7799"/>
    <w:rsid w:val="00406E5E"/>
    <w:rsid w:val="00407333"/>
    <w:rsid w:val="00410165"/>
    <w:rsid w:val="00412CB7"/>
    <w:rsid w:val="0041532D"/>
    <w:rsid w:val="00420F0D"/>
    <w:rsid w:val="00421A5B"/>
    <w:rsid w:val="00426A96"/>
    <w:rsid w:val="00431932"/>
    <w:rsid w:val="00431AAB"/>
    <w:rsid w:val="00433B77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45CF4"/>
    <w:rsid w:val="00452510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DDC"/>
    <w:rsid w:val="004C3816"/>
    <w:rsid w:val="004D088A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500510"/>
    <w:rsid w:val="0050089E"/>
    <w:rsid w:val="0051104E"/>
    <w:rsid w:val="00511A9A"/>
    <w:rsid w:val="00511F1B"/>
    <w:rsid w:val="005129EA"/>
    <w:rsid w:val="00512BF5"/>
    <w:rsid w:val="00513534"/>
    <w:rsid w:val="00513F9C"/>
    <w:rsid w:val="00516B80"/>
    <w:rsid w:val="00517A51"/>
    <w:rsid w:val="0052078A"/>
    <w:rsid w:val="00523AB4"/>
    <w:rsid w:val="00524BE5"/>
    <w:rsid w:val="00524D36"/>
    <w:rsid w:val="00526230"/>
    <w:rsid w:val="00526F77"/>
    <w:rsid w:val="00527946"/>
    <w:rsid w:val="0053170D"/>
    <w:rsid w:val="0053521F"/>
    <w:rsid w:val="005370BE"/>
    <w:rsid w:val="00537C2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491"/>
    <w:rsid w:val="005675EB"/>
    <w:rsid w:val="005677F1"/>
    <w:rsid w:val="005679E0"/>
    <w:rsid w:val="00572B50"/>
    <w:rsid w:val="00574A17"/>
    <w:rsid w:val="00583EC0"/>
    <w:rsid w:val="005847F3"/>
    <w:rsid w:val="00585EF7"/>
    <w:rsid w:val="00587850"/>
    <w:rsid w:val="0059072A"/>
    <w:rsid w:val="00592261"/>
    <w:rsid w:val="00592888"/>
    <w:rsid w:val="00593F1C"/>
    <w:rsid w:val="0059616A"/>
    <w:rsid w:val="005A0BEB"/>
    <w:rsid w:val="005A1CEF"/>
    <w:rsid w:val="005A4F19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078A"/>
    <w:rsid w:val="005D12A6"/>
    <w:rsid w:val="005D2623"/>
    <w:rsid w:val="005D548F"/>
    <w:rsid w:val="005E09A7"/>
    <w:rsid w:val="005E4864"/>
    <w:rsid w:val="005E6FA9"/>
    <w:rsid w:val="005E7FF8"/>
    <w:rsid w:val="005F143F"/>
    <w:rsid w:val="005F2E83"/>
    <w:rsid w:val="005F3E9E"/>
    <w:rsid w:val="005F4E9D"/>
    <w:rsid w:val="005F7329"/>
    <w:rsid w:val="005F737C"/>
    <w:rsid w:val="005F7F8C"/>
    <w:rsid w:val="00600DAF"/>
    <w:rsid w:val="006037AC"/>
    <w:rsid w:val="006044E9"/>
    <w:rsid w:val="00604AE2"/>
    <w:rsid w:val="0060589A"/>
    <w:rsid w:val="0060626B"/>
    <w:rsid w:val="00606443"/>
    <w:rsid w:val="006100D7"/>
    <w:rsid w:val="00613F1D"/>
    <w:rsid w:val="0061594F"/>
    <w:rsid w:val="00615BB4"/>
    <w:rsid w:val="00621940"/>
    <w:rsid w:val="00622A59"/>
    <w:rsid w:val="0062347F"/>
    <w:rsid w:val="00623C27"/>
    <w:rsid w:val="006242AD"/>
    <w:rsid w:val="00624F32"/>
    <w:rsid w:val="00635A3E"/>
    <w:rsid w:val="00640458"/>
    <w:rsid w:val="0064165E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C58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0D2C"/>
    <w:rsid w:val="006939BF"/>
    <w:rsid w:val="006950B0"/>
    <w:rsid w:val="006966F1"/>
    <w:rsid w:val="00696AFE"/>
    <w:rsid w:val="00697DE8"/>
    <w:rsid w:val="006A1440"/>
    <w:rsid w:val="006A2A3B"/>
    <w:rsid w:val="006A5DAF"/>
    <w:rsid w:val="006A6540"/>
    <w:rsid w:val="006B6BB5"/>
    <w:rsid w:val="006C065E"/>
    <w:rsid w:val="006C401D"/>
    <w:rsid w:val="006C54A3"/>
    <w:rsid w:val="006C5610"/>
    <w:rsid w:val="006C613B"/>
    <w:rsid w:val="006D0E41"/>
    <w:rsid w:val="006D1C1D"/>
    <w:rsid w:val="006D2337"/>
    <w:rsid w:val="006D2715"/>
    <w:rsid w:val="006D316D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4D4B"/>
    <w:rsid w:val="00725080"/>
    <w:rsid w:val="00726862"/>
    <w:rsid w:val="007302E7"/>
    <w:rsid w:val="007311E5"/>
    <w:rsid w:val="007317F0"/>
    <w:rsid w:val="007336D9"/>
    <w:rsid w:val="00735119"/>
    <w:rsid w:val="007379E7"/>
    <w:rsid w:val="00740EF8"/>
    <w:rsid w:val="00741178"/>
    <w:rsid w:val="00744D69"/>
    <w:rsid w:val="007452E1"/>
    <w:rsid w:val="007458B0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1926"/>
    <w:rsid w:val="007A5959"/>
    <w:rsid w:val="007A6790"/>
    <w:rsid w:val="007A77C6"/>
    <w:rsid w:val="007B1122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F5A"/>
    <w:rsid w:val="0080580B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27D88"/>
    <w:rsid w:val="0083010F"/>
    <w:rsid w:val="00832B54"/>
    <w:rsid w:val="008337F8"/>
    <w:rsid w:val="00833B52"/>
    <w:rsid w:val="00834832"/>
    <w:rsid w:val="0083711C"/>
    <w:rsid w:val="00840468"/>
    <w:rsid w:val="008404BB"/>
    <w:rsid w:val="00840D89"/>
    <w:rsid w:val="00843236"/>
    <w:rsid w:val="0084631B"/>
    <w:rsid w:val="00851C21"/>
    <w:rsid w:val="00853A5B"/>
    <w:rsid w:val="008569B0"/>
    <w:rsid w:val="0086023E"/>
    <w:rsid w:val="00860AEC"/>
    <w:rsid w:val="00861395"/>
    <w:rsid w:val="00862295"/>
    <w:rsid w:val="00866D0E"/>
    <w:rsid w:val="008705BB"/>
    <w:rsid w:val="00871070"/>
    <w:rsid w:val="00872E53"/>
    <w:rsid w:val="00873FBF"/>
    <w:rsid w:val="00875D00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0B52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4D7E"/>
    <w:rsid w:val="008E56EE"/>
    <w:rsid w:val="008E5EEE"/>
    <w:rsid w:val="008E747E"/>
    <w:rsid w:val="008E7E1C"/>
    <w:rsid w:val="008F243D"/>
    <w:rsid w:val="008F3645"/>
    <w:rsid w:val="008F560E"/>
    <w:rsid w:val="008F63C1"/>
    <w:rsid w:val="008F6CB4"/>
    <w:rsid w:val="0090126C"/>
    <w:rsid w:val="009019EC"/>
    <w:rsid w:val="00902BA8"/>
    <w:rsid w:val="0090458F"/>
    <w:rsid w:val="0090697A"/>
    <w:rsid w:val="00907FEE"/>
    <w:rsid w:val="00915739"/>
    <w:rsid w:val="00916B85"/>
    <w:rsid w:val="00917DF4"/>
    <w:rsid w:val="00921739"/>
    <w:rsid w:val="009222EB"/>
    <w:rsid w:val="00922730"/>
    <w:rsid w:val="0092542E"/>
    <w:rsid w:val="00925446"/>
    <w:rsid w:val="00925817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6E9"/>
    <w:rsid w:val="00A12F8D"/>
    <w:rsid w:val="00A13155"/>
    <w:rsid w:val="00A170AC"/>
    <w:rsid w:val="00A17BAB"/>
    <w:rsid w:val="00A227F6"/>
    <w:rsid w:val="00A23A49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1CD6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4569"/>
    <w:rsid w:val="00A8650E"/>
    <w:rsid w:val="00A86DB8"/>
    <w:rsid w:val="00A87D98"/>
    <w:rsid w:val="00A922E2"/>
    <w:rsid w:val="00A93B45"/>
    <w:rsid w:val="00A93BFD"/>
    <w:rsid w:val="00A9729D"/>
    <w:rsid w:val="00A97E05"/>
    <w:rsid w:val="00AA0C07"/>
    <w:rsid w:val="00AA579D"/>
    <w:rsid w:val="00AB07A0"/>
    <w:rsid w:val="00AB3819"/>
    <w:rsid w:val="00AB63EF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F7"/>
    <w:rsid w:val="00B12F4C"/>
    <w:rsid w:val="00B172D3"/>
    <w:rsid w:val="00B17A59"/>
    <w:rsid w:val="00B201F5"/>
    <w:rsid w:val="00B21A17"/>
    <w:rsid w:val="00B22EE2"/>
    <w:rsid w:val="00B23518"/>
    <w:rsid w:val="00B26241"/>
    <w:rsid w:val="00B3521B"/>
    <w:rsid w:val="00B3691C"/>
    <w:rsid w:val="00B37232"/>
    <w:rsid w:val="00B37935"/>
    <w:rsid w:val="00B40F6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2B22"/>
    <w:rsid w:val="00BA42FA"/>
    <w:rsid w:val="00BA49AA"/>
    <w:rsid w:val="00BA5770"/>
    <w:rsid w:val="00BA707C"/>
    <w:rsid w:val="00BB14A7"/>
    <w:rsid w:val="00BB1DE4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2A0"/>
    <w:rsid w:val="00BE463B"/>
    <w:rsid w:val="00BE4B47"/>
    <w:rsid w:val="00BF0BF2"/>
    <w:rsid w:val="00BF132E"/>
    <w:rsid w:val="00BF26E5"/>
    <w:rsid w:val="00BF4E4E"/>
    <w:rsid w:val="00BF61F7"/>
    <w:rsid w:val="00BF713F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79E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6AC8"/>
    <w:rsid w:val="00C8729F"/>
    <w:rsid w:val="00C8795C"/>
    <w:rsid w:val="00C91947"/>
    <w:rsid w:val="00C93493"/>
    <w:rsid w:val="00C93B6B"/>
    <w:rsid w:val="00C976A2"/>
    <w:rsid w:val="00CA0B93"/>
    <w:rsid w:val="00CA2A33"/>
    <w:rsid w:val="00CA2BE0"/>
    <w:rsid w:val="00CA5D28"/>
    <w:rsid w:val="00CB4F1F"/>
    <w:rsid w:val="00CB6FDA"/>
    <w:rsid w:val="00CC0A2F"/>
    <w:rsid w:val="00CC35A6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073D"/>
    <w:rsid w:val="00D328AF"/>
    <w:rsid w:val="00D33110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95B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163E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7E34"/>
    <w:rsid w:val="00DF32C7"/>
    <w:rsid w:val="00DF3D91"/>
    <w:rsid w:val="00DF5315"/>
    <w:rsid w:val="00DF6203"/>
    <w:rsid w:val="00DF62F2"/>
    <w:rsid w:val="00DF67F5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23075"/>
    <w:rsid w:val="00E261FA"/>
    <w:rsid w:val="00E26752"/>
    <w:rsid w:val="00E2724A"/>
    <w:rsid w:val="00E30192"/>
    <w:rsid w:val="00E30F3F"/>
    <w:rsid w:val="00E32105"/>
    <w:rsid w:val="00E33B5B"/>
    <w:rsid w:val="00E35E6D"/>
    <w:rsid w:val="00E36C44"/>
    <w:rsid w:val="00E37786"/>
    <w:rsid w:val="00E378A3"/>
    <w:rsid w:val="00E41B9F"/>
    <w:rsid w:val="00E41EA2"/>
    <w:rsid w:val="00E4288F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51B3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A5128"/>
    <w:rsid w:val="00EB01BB"/>
    <w:rsid w:val="00EB0F52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3A0E"/>
    <w:rsid w:val="00F15FD2"/>
    <w:rsid w:val="00F17D81"/>
    <w:rsid w:val="00F21EDF"/>
    <w:rsid w:val="00F22796"/>
    <w:rsid w:val="00F24EB1"/>
    <w:rsid w:val="00F27C9A"/>
    <w:rsid w:val="00F30A44"/>
    <w:rsid w:val="00F330CB"/>
    <w:rsid w:val="00F37303"/>
    <w:rsid w:val="00F37C0D"/>
    <w:rsid w:val="00F4117F"/>
    <w:rsid w:val="00F41338"/>
    <w:rsid w:val="00F50D8D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6C24"/>
    <w:rsid w:val="00FF04EB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3.png@01DCB044.7676207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cid:image005.png@01DCB044.7676207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CB044.7676207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cid:image004.png@01DCB044.76762070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cid:image001.png@01DCB044.76762070" TargetMode="Externa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4</Pages>
  <Words>6</Words>
  <Characters>55</Characters>
  <Application>Microsoft Office Word</Application>
  <DocSecurity>0</DocSecurity>
  <Lines>11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4</cp:revision>
  <cp:lastPrinted>2026-03-09T11:12:00Z</cp:lastPrinted>
  <dcterms:created xsi:type="dcterms:W3CDTF">2026-03-14T10:26:00Z</dcterms:created>
  <dcterms:modified xsi:type="dcterms:W3CDTF">2026-04-26T18:33:00Z</dcterms:modified>
</cp:coreProperties>
</file>