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097888C9" w:rsidR="000F162C" w:rsidRPr="00953F33" w:rsidRDefault="009C5E4E" w:rsidP="00EE0E05">
      <w:pPr>
        <w:jc w:val="center"/>
        <w:rPr>
          <w:rFonts w:eastAsiaTheme="majorEastAsia"/>
          <w:b/>
          <w:bCs/>
          <w:color w:val="034EA2" w:themeColor="text2"/>
          <w:lang w:val="en-GB"/>
        </w:rPr>
      </w:pPr>
      <w:r w:rsidRPr="00953F33">
        <w:rPr>
          <w:rFonts w:eastAsiaTheme="majorEastAsia"/>
          <w:b/>
          <w:bCs/>
          <w:color w:val="034EA2" w:themeColor="text2"/>
          <w:lang w:val="en-GB"/>
        </w:rPr>
        <w:t>Annex 1</w:t>
      </w:r>
      <w:r w:rsidR="00F347F2">
        <w:rPr>
          <w:rFonts w:eastAsiaTheme="majorEastAsia"/>
          <w:b/>
          <w:bCs/>
          <w:color w:val="034EA2" w:themeColor="text2"/>
          <w:lang w:val="en-GB"/>
        </w:rPr>
        <w:t>b</w:t>
      </w:r>
      <w:r w:rsidRPr="00953F33">
        <w:rPr>
          <w:rFonts w:eastAsiaTheme="majorEastAsia"/>
          <w:b/>
          <w:bCs/>
          <w:color w:val="034EA2" w:themeColor="text2"/>
          <w:lang w:val="en-GB"/>
        </w:rPr>
        <w:t xml:space="preserve">: </w:t>
      </w:r>
      <w:r w:rsidR="00F347F2">
        <w:rPr>
          <w:rFonts w:eastAsiaTheme="majorEastAsia"/>
          <w:b/>
          <w:bCs/>
          <w:color w:val="034EA2" w:themeColor="text2"/>
          <w:lang w:val="en-GB"/>
        </w:rPr>
        <w:t>LETTER OF COMMITMENT</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E153E8" w14:paraId="317EBEB2" w14:textId="77777777" w:rsidTr="006D2F09">
        <w:tc>
          <w:tcPr>
            <w:tcW w:w="9060" w:type="dxa"/>
          </w:tcPr>
          <w:p w14:paraId="7240E73E" w14:textId="77777777" w:rsidR="005710D2" w:rsidRDefault="001270F1" w:rsidP="005710D2">
            <w:pPr>
              <w:spacing w:after="120"/>
              <w:rPr>
                <w:rFonts w:eastAsiaTheme="majorEastAsia"/>
                <w:color w:val="034EA2" w:themeColor="text2"/>
                <w:lang w:val="en-GB"/>
              </w:rPr>
            </w:pPr>
            <w:r w:rsidRPr="001270F1">
              <w:rPr>
                <w:rFonts w:eastAsiaTheme="majorEastAsia"/>
                <w:color w:val="034EA2" w:themeColor="text2"/>
                <w:lang w:val="en-GB"/>
              </w:rPr>
              <w:t xml:space="preserve">This document must be completed and signed by the authorised representative of any legal entity proposed as a </w:t>
            </w:r>
            <w:r w:rsidRPr="005710D2">
              <w:rPr>
                <w:rFonts w:eastAsiaTheme="majorEastAsia"/>
                <w:b/>
                <w:bCs/>
                <w:color w:val="034EA2" w:themeColor="text2"/>
                <w:lang w:val="en-GB"/>
              </w:rPr>
              <w:t>subcontractor</w:t>
            </w:r>
            <w:r w:rsidRPr="001270F1">
              <w:rPr>
                <w:rFonts w:eastAsiaTheme="majorEastAsia"/>
                <w:color w:val="034EA2" w:themeColor="text2"/>
                <w:lang w:val="en-GB"/>
              </w:rPr>
              <w:t xml:space="preserve"> in the tenderer’s proposal.</w:t>
            </w:r>
          </w:p>
          <w:p w14:paraId="193B7824" w14:textId="7613D560" w:rsidR="005710D2" w:rsidRDefault="001270F1" w:rsidP="005710D2">
            <w:pPr>
              <w:spacing w:after="120"/>
              <w:rPr>
                <w:rFonts w:eastAsiaTheme="majorEastAsia"/>
                <w:color w:val="034EA2" w:themeColor="text2"/>
                <w:lang w:val="en-GB"/>
              </w:rPr>
            </w:pPr>
            <w:r w:rsidRPr="001270F1">
              <w:rPr>
                <w:rFonts w:eastAsiaTheme="majorEastAsia"/>
                <w:color w:val="034EA2" w:themeColor="text2"/>
                <w:lang w:val="en-GB"/>
              </w:rPr>
              <w:t>It confirms the subcontractor</w:t>
            </w:r>
            <w:r>
              <w:rPr>
                <w:rFonts w:eastAsiaTheme="majorEastAsia"/>
                <w:color w:val="034EA2" w:themeColor="text2"/>
                <w:lang w:val="en-GB"/>
              </w:rPr>
              <w:t>’</w:t>
            </w:r>
            <w:r w:rsidRPr="001270F1">
              <w:rPr>
                <w:rFonts w:eastAsiaTheme="majorEastAsia"/>
                <w:color w:val="034EA2" w:themeColor="text2"/>
                <w:lang w:val="en-GB"/>
              </w:rPr>
              <w:t xml:space="preserve">s commitment to provide the resources, personnel, and services assigned to it under the proposal, if the </w:t>
            </w:r>
            <w:r w:rsidR="00E153E8">
              <w:rPr>
                <w:rFonts w:eastAsiaTheme="majorEastAsia"/>
                <w:color w:val="034EA2" w:themeColor="text2"/>
                <w:lang w:val="en-GB"/>
              </w:rPr>
              <w:t>contract</w:t>
            </w:r>
            <w:r w:rsidRPr="001270F1">
              <w:rPr>
                <w:rFonts w:eastAsiaTheme="majorEastAsia"/>
                <w:color w:val="034EA2" w:themeColor="text2"/>
                <w:lang w:val="en-GB"/>
              </w:rPr>
              <w:t xml:space="preserve"> is awarded. The letter also serves to confirm the subcontractor’s acceptance of all relevant obligations under the procurement procedure and resulting contract, including those related to confidentiality, conflict of interest, data protection, and EU audit rights.</w:t>
            </w:r>
          </w:p>
          <w:p w14:paraId="5DCD8BF3" w14:textId="18AF5423" w:rsidR="00C23F99" w:rsidRPr="00953F33" w:rsidRDefault="001270F1" w:rsidP="005710D2">
            <w:pPr>
              <w:spacing w:after="120"/>
              <w:rPr>
                <w:rFonts w:eastAsiaTheme="majorEastAsia"/>
                <w:color w:val="034EA2" w:themeColor="text2"/>
                <w:lang w:val="en-GB"/>
              </w:rPr>
            </w:pPr>
            <w:r w:rsidRPr="001270F1">
              <w:rPr>
                <w:rFonts w:eastAsiaTheme="majorEastAsia"/>
                <w:color w:val="034EA2" w:themeColor="text2"/>
                <w:lang w:val="en-GB"/>
              </w:rPr>
              <w:t>The document must be signed either by hand</w:t>
            </w:r>
            <w:r>
              <w:rPr>
                <w:rFonts w:eastAsiaTheme="majorEastAsia"/>
                <w:color w:val="034EA2" w:themeColor="text2"/>
                <w:lang w:val="en-GB"/>
              </w:rPr>
              <w:t xml:space="preserve">, </w:t>
            </w:r>
            <w:r w:rsidRPr="001270F1">
              <w:rPr>
                <w:rFonts w:eastAsiaTheme="majorEastAsia"/>
                <w:color w:val="034EA2" w:themeColor="text2"/>
                <w:lang w:val="en-GB"/>
              </w:rPr>
              <w:t>after which the signed original must be scanned and submitted as a legible PDF</w:t>
            </w:r>
            <w:r>
              <w:rPr>
                <w:rFonts w:eastAsiaTheme="majorEastAsia"/>
                <w:color w:val="034EA2" w:themeColor="text2"/>
                <w:lang w:val="en-GB"/>
              </w:rPr>
              <w:t xml:space="preserve">, </w:t>
            </w:r>
            <w:r w:rsidRPr="001270F1">
              <w:rPr>
                <w:rFonts w:eastAsiaTheme="majorEastAsia"/>
                <w:color w:val="034EA2" w:themeColor="text2"/>
                <w:lang w:val="en-GB"/>
              </w:rPr>
              <w:t>or electronically, using a valid electronic signature compliant with the eIDAS Regulation (e.g. DocuSign, Adobe Sign, or qualified digital certificate).</w:t>
            </w:r>
          </w:p>
        </w:tc>
      </w:tr>
    </w:tbl>
    <w:p w14:paraId="76B782A3" w14:textId="1DBEB05C" w:rsidR="00206059" w:rsidRDefault="008F6A30" w:rsidP="00906F7C">
      <w:pPr>
        <w:spacing w:before="240"/>
        <w:rPr>
          <w:rFonts w:eastAsiaTheme="majorEastAsia"/>
          <w:lang w:val="en-GB"/>
        </w:rPr>
      </w:pPr>
      <w:r>
        <w:rPr>
          <w:rFonts w:eastAsiaTheme="majorEastAsia"/>
          <w:lang w:val="en-GB"/>
        </w:rPr>
        <w:t xml:space="preserve">Date: </w:t>
      </w:r>
      <w:r w:rsidR="00A63B7D">
        <w:rPr>
          <w:rFonts w:eastAsiaTheme="majorEastAsia"/>
          <w:lang w:val="en-GB"/>
        </w:rPr>
        <w:fldChar w:fldCharType="begin">
          <w:ffData>
            <w:name w:val="Text1"/>
            <w:enabled/>
            <w:calcOnExit w:val="0"/>
            <w:textInput>
              <w:default w:val="&lt;insert date&gt;"/>
            </w:textInput>
          </w:ffData>
        </w:fldChar>
      </w:r>
      <w:bookmarkStart w:id="0" w:name="Text1"/>
      <w:r w:rsidR="00A63B7D">
        <w:rPr>
          <w:rFonts w:eastAsiaTheme="majorEastAsia"/>
          <w:lang w:val="en-GB"/>
        </w:rPr>
        <w:instrText xml:space="preserve"> FORMTEXT </w:instrText>
      </w:r>
      <w:r w:rsidR="00A63B7D">
        <w:rPr>
          <w:rFonts w:eastAsiaTheme="majorEastAsia"/>
          <w:lang w:val="en-GB"/>
        </w:rPr>
      </w:r>
      <w:r w:rsidR="00A63B7D">
        <w:rPr>
          <w:rFonts w:eastAsiaTheme="majorEastAsia"/>
          <w:lang w:val="en-GB"/>
        </w:rPr>
        <w:fldChar w:fldCharType="separate"/>
      </w:r>
      <w:r w:rsidR="00A63B7D">
        <w:rPr>
          <w:rFonts w:eastAsiaTheme="majorEastAsia"/>
          <w:noProof/>
          <w:lang w:val="en-GB"/>
        </w:rPr>
        <w:t>&lt;insert date&gt;</w:t>
      </w:r>
      <w:r w:rsidR="00A63B7D">
        <w:rPr>
          <w:rFonts w:eastAsiaTheme="majorEastAsia"/>
          <w:lang w:val="en-GB"/>
        </w:rPr>
        <w:fldChar w:fldCharType="end"/>
      </w:r>
      <w:bookmarkEnd w:id="0"/>
    </w:p>
    <w:p w14:paraId="58DB85BD" w14:textId="77777777" w:rsidR="00505518" w:rsidRPr="00505518" w:rsidRDefault="00505518" w:rsidP="00505518">
      <w:pPr>
        <w:spacing w:before="240"/>
        <w:rPr>
          <w:rFonts w:eastAsiaTheme="majorEastAsia"/>
          <w:lang w:val="en-GB"/>
        </w:rPr>
      </w:pPr>
      <w:r w:rsidRPr="00505518">
        <w:rPr>
          <w:rFonts w:eastAsiaTheme="majorEastAsia"/>
          <w:lang w:val="en-GB"/>
        </w:rPr>
        <w:t>I, the undersigned:</w:t>
      </w:r>
    </w:p>
    <w:p w14:paraId="2507163C" w14:textId="2091FD08" w:rsidR="00505518" w:rsidRPr="00505518" w:rsidRDefault="008C48D6" w:rsidP="008C48D6">
      <w:pPr>
        <w:spacing w:before="240" w:after="0"/>
        <w:rPr>
          <w:rFonts w:eastAsiaTheme="majorEastAsia"/>
          <w:lang w:val="en-GB"/>
        </w:rPr>
      </w:pPr>
      <w:r>
        <w:rPr>
          <w:rFonts w:eastAsiaTheme="majorEastAsia"/>
          <w:lang w:val="en-GB"/>
        </w:rPr>
        <w:t xml:space="preserve">- </w:t>
      </w:r>
      <w:r w:rsidR="00505518" w:rsidRPr="00505518">
        <w:rPr>
          <w:rFonts w:eastAsiaTheme="majorEastAsia"/>
          <w:lang w:val="en-GB"/>
        </w:rPr>
        <w:t xml:space="preserve">Full name: </w:t>
      </w:r>
      <w:r>
        <w:rPr>
          <w:rFonts w:eastAsiaTheme="majorEastAsia"/>
          <w:lang w:val="en-GB"/>
        </w:rPr>
        <w:fldChar w:fldCharType="begin">
          <w:ffData>
            <w:name w:val="Text2"/>
            <w:enabled/>
            <w:calcOnExit w:val="0"/>
            <w:textInput>
              <w:default w:val="&lt;Insert full name of authorised representative&gt;"/>
            </w:textInput>
          </w:ffData>
        </w:fldChar>
      </w:r>
      <w:bookmarkStart w:id="1" w:name="Text2"/>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full name of authorised representative&gt;</w:t>
      </w:r>
      <w:r>
        <w:rPr>
          <w:rFonts w:eastAsiaTheme="majorEastAsia"/>
          <w:lang w:val="en-GB"/>
        </w:rPr>
        <w:fldChar w:fldCharType="end"/>
      </w:r>
      <w:bookmarkEnd w:id="1"/>
    </w:p>
    <w:p w14:paraId="1BECCF7F" w14:textId="39D74BD6" w:rsidR="00505518" w:rsidRPr="00505518" w:rsidRDefault="008C48D6" w:rsidP="008C48D6">
      <w:pPr>
        <w:rPr>
          <w:rFonts w:eastAsiaTheme="majorEastAsia"/>
          <w:lang w:val="en-GB"/>
        </w:rPr>
      </w:pPr>
      <w:r>
        <w:rPr>
          <w:rFonts w:eastAsiaTheme="majorEastAsia"/>
          <w:lang w:val="en-GB"/>
        </w:rPr>
        <w:t xml:space="preserve">- </w:t>
      </w:r>
      <w:r w:rsidR="00505518" w:rsidRPr="00505518">
        <w:rPr>
          <w:rFonts w:eastAsiaTheme="majorEastAsia"/>
          <w:lang w:val="en-GB"/>
        </w:rPr>
        <w:t xml:space="preserve">Position: </w:t>
      </w:r>
      <w:r>
        <w:rPr>
          <w:rFonts w:eastAsiaTheme="majorEastAsia"/>
          <w:lang w:val="en-GB"/>
        </w:rPr>
        <w:fldChar w:fldCharType="begin">
          <w:ffData>
            <w:name w:val="Text3"/>
            <w:enabled/>
            <w:calcOnExit w:val="0"/>
            <w:textInput>
              <w:default w:val="&lt;Insert position / title&gt;"/>
            </w:textInput>
          </w:ffData>
        </w:fldChar>
      </w:r>
      <w:bookmarkStart w:id="2" w:name="Text3"/>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position / title&gt;</w:t>
      </w:r>
      <w:r>
        <w:rPr>
          <w:rFonts w:eastAsiaTheme="majorEastAsia"/>
          <w:lang w:val="en-GB"/>
        </w:rPr>
        <w:fldChar w:fldCharType="end"/>
      </w:r>
      <w:bookmarkEnd w:id="2"/>
    </w:p>
    <w:p w14:paraId="66E0EA7D" w14:textId="7833C37A" w:rsidR="00505518" w:rsidRPr="00505518" w:rsidRDefault="00505518" w:rsidP="00505518">
      <w:pPr>
        <w:spacing w:before="240"/>
        <w:rPr>
          <w:rFonts w:eastAsiaTheme="majorEastAsia"/>
          <w:lang w:val="en-GB"/>
        </w:rPr>
      </w:pPr>
      <w:r w:rsidRPr="00505518">
        <w:rPr>
          <w:rFonts w:eastAsiaTheme="majorEastAsia"/>
          <w:lang w:val="en-GB"/>
        </w:rPr>
        <w:t>Representing:</w:t>
      </w:r>
    </w:p>
    <w:p w14:paraId="5D90B5D2" w14:textId="7CEC6FFD" w:rsidR="00505518" w:rsidRPr="00505518" w:rsidRDefault="00505518" w:rsidP="00836BEC">
      <w:pPr>
        <w:spacing w:before="240" w:after="0"/>
        <w:rPr>
          <w:rFonts w:eastAsiaTheme="majorEastAsia"/>
          <w:lang w:val="en-GB"/>
        </w:rPr>
      </w:pPr>
      <w:r w:rsidRPr="00505518">
        <w:rPr>
          <w:rFonts w:eastAsiaTheme="majorEastAsia"/>
          <w:lang w:val="en-GB"/>
        </w:rPr>
        <w:t xml:space="preserve">- Legal entity name: </w:t>
      </w:r>
      <w:r w:rsidR="00836BEC">
        <w:rPr>
          <w:rFonts w:eastAsiaTheme="majorEastAsia"/>
          <w:lang w:val="en-GB"/>
        </w:rPr>
        <w:fldChar w:fldCharType="begin">
          <w:ffData>
            <w:name w:val="Text4"/>
            <w:enabled/>
            <w:calcOnExit w:val="0"/>
            <w:textInput>
              <w:default w:val="&lt;Insert full name of subcontractor&gt;"/>
            </w:textInput>
          </w:ffData>
        </w:fldChar>
      </w:r>
      <w:bookmarkStart w:id="3" w:name="Text4"/>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full name of subcontractor&gt;</w:t>
      </w:r>
      <w:r w:rsidR="00836BEC">
        <w:rPr>
          <w:rFonts w:eastAsiaTheme="majorEastAsia"/>
          <w:lang w:val="en-GB"/>
        </w:rPr>
        <w:fldChar w:fldCharType="end"/>
      </w:r>
      <w:bookmarkEnd w:id="3"/>
    </w:p>
    <w:p w14:paraId="139C0F29" w14:textId="1EE1EE3F" w:rsidR="00505518" w:rsidRPr="00505518" w:rsidRDefault="00505518" w:rsidP="00E7066C">
      <w:pPr>
        <w:spacing w:after="0"/>
        <w:rPr>
          <w:rFonts w:eastAsiaTheme="majorEastAsia"/>
          <w:lang w:val="en-GB"/>
        </w:rPr>
      </w:pPr>
      <w:r w:rsidRPr="00505518">
        <w:rPr>
          <w:rFonts w:eastAsiaTheme="majorEastAsia"/>
          <w:lang w:val="en-GB"/>
        </w:rPr>
        <w:t>- Acronym (if applicable):</w:t>
      </w:r>
      <w:r w:rsidR="00836BEC">
        <w:rPr>
          <w:rFonts w:eastAsiaTheme="majorEastAsia"/>
          <w:lang w:val="en-GB"/>
        </w:rPr>
        <w:t xml:space="preserve"> </w:t>
      </w:r>
      <w:r w:rsidR="00836BEC">
        <w:rPr>
          <w:rFonts w:eastAsiaTheme="majorEastAsia"/>
          <w:lang w:val="en-GB"/>
        </w:rPr>
        <w:fldChar w:fldCharType="begin">
          <w:ffData>
            <w:name w:val="Text5"/>
            <w:enabled/>
            <w:calcOnExit w:val="0"/>
            <w:textInput>
              <w:default w:val="&lt;Insert&gt;"/>
            </w:textInput>
          </w:ffData>
        </w:fldChar>
      </w:r>
      <w:bookmarkStart w:id="4" w:name="Text5"/>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&lt;Insert&gt;</w:t>
      </w:r>
      <w:r w:rsidR="00836BEC">
        <w:rPr>
          <w:rFonts w:eastAsiaTheme="majorEastAsia"/>
          <w:lang w:val="en-GB"/>
        </w:rPr>
        <w:fldChar w:fldCharType="end"/>
      </w:r>
      <w:bookmarkEnd w:id="4"/>
    </w:p>
    <w:p w14:paraId="64FE5183" w14:textId="0D82FCA9" w:rsidR="00505518" w:rsidRPr="00505518" w:rsidRDefault="00505518" w:rsidP="00E7066C">
      <w:pPr>
        <w:spacing w:after="0"/>
        <w:rPr>
          <w:rFonts w:eastAsiaTheme="majorEastAsia"/>
          <w:lang w:val="en-GB"/>
        </w:rPr>
      </w:pPr>
      <w:r w:rsidRPr="00505518">
        <w:rPr>
          <w:rFonts w:eastAsiaTheme="majorEastAsia"/>
          <w:lang w:val="en-GB"/>
        </w:rPr>
        <w:t xml:space="preserve">- Legal form: </w:t>
      </w:r>
      <w:r w:rsidR="00836BEC">
        <w:rPr>
          <w:rFonts w:eastAsiaTheme="majorEastAsia"/>
          <w:lang w:val="en-GB"/>
        </w:rPr>
        <w:fldChar w:fldCharType="begin">
          <w:ffData>
            <w:name w:val="Text6"/>
            <w:enabled/>
            <w:calcOnExit w:val="0"/>
            <w:textInput>
              <w:default w:val="&lt;Insert, e.g. GmbH, etc&gt;"/>
            </w:textInput>
          </w:ffData>
        </w:fldChar>
      </w:r>
      <w:bookmarkStart w:id="5" w:name="Text6"/>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e.g. GmbH, etc&gt;</w:t>
      </w:r>
      <w:r w:rsidR="00836BEC">
        <w:rPr>
          <w:rFonts w:eastAsiaTheme="majorEastAsia"/>
          <w:lang w:val="en-GB"/>
        </w:rPr>
        <w:fldChar w:fldCharType="end"/>
      </w:r>
      <w:bookmarkEnd w:id="5"/>
    </w:p>
    <w:p w14:paraId="0B8A0295" w14:textId="4E685D2D" w:rsidR="00505518" w:rsidRPr="00505518" w:rsidRDefault="00505518" w:rsidP="00E7066C">
      <w:pPr>
        <w:spacing w:after="0"/>
        <w:rPr>
          <w:rFonts w:eastAsiaTheme="majorEastAsia"/>
          <w:lang w:val="en-GB"/>
        </w:rPr>
      </w:pPr>
      <w:r w:rsidRPr="00505518">
        <w:rPr>
          <w:rFonts w:eastAsiaTheme="majorEastAsia"/>
          <w:lang w:val="en-GB"/>
        </w:rPr>
        <w:t xml:space="preserve">- Registration number: </w:t>
      </w:r>
      <w:r w:rsidR="00836BEC">
        <w:rPr>
          <w:rFonts w:eastAsiaTheme="majorEastAsia"/>
          <w:lang w:val="en-GB"/>
        </w:rPr>
        <w:fldChar w:fldCharType="begin">
          <w:ffData>
            <w:name w:val="Text7"/>
            <w:enabled/>
            <w:calcOnExit w:val="0"/>
            <w:textInput>
              <w:default w:val="&lt;Insert company registration number&gt;"/>
            </w:textInput>
          </w:ffData>
        </w:fldChar>
      </w:r>
      <w:bookmarkStart w:id="6" w:name="Text7"/>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company registration number&gt;</w:t>
      </w:r>
      <w:r w:rsidR="00836BEC">
        <w:rPr>
          <w:rFonts w:eastAsiaTheme="majorEastAsia"/>
          <w:lang w:val="en-GB"/>
        </w:rPr>
        <w:fldChar w:fldCharType="end"/>
      </w:r>
      <w:bookmarkEnd w:id="6"/>
    </w:p>
    <w:p w14:paraId="4891C87F" w14:textId="4B2C0B81" w:rsidR="00505518" w:rsidRPr="00505518" w:rsidRDefault="00505518" w:rsidP="00E7066C">
      <w:pPr>
        <w:spacing w:after="0"/>
        <w:rPr>
          <w:rFonts w:eastAsiaTheme="majorEastAsia"/>
          <w:lang w:val="en-GB"/>
        </w:rPr>
      </w:pPr>
      <w:r w:rsidRPr="00505518">
        <w:rPr>
          <w:rFonts w:eastAsiaTheme="majorEastAsia"/>
          <w:lang w:val="en-GB"/>
        </w:rPr>
        <w:t xml:space="preserve">- Registered address: </w:t>
      </w:r>
      <w:r w:rsidR="00836BEC">
        <w:rPr>
          <w:rFonts w:eastAsiaTheme="majorEastAsia"/>
          <w:lang w:val="en-GB"/>
        </w:rPr>
        <w:fldChar w:fldCharType="begin">
          <w:ffData>
            <w:name w:val="Text8"/>
            <w:enabled/>
            <w:calcOnExit w:val="0"/>
            <w:textInput>
              <w:default w:val="&lt;Insert full address&gt;"/>
            </w:textInput>
          </w:ffData>
        </w:fldChar>
      </w:r>
      <w:bookmarkStart w:id="7" w:name="Text8"/>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full address&gt;</w:t>
      </w:r>
      <w:r w:rsidR="00836BEC">
        <w:rPr>
          <w:rFonts w:eastAsiaTheme="majorEastAsia"/>
          <w:lang w:val="en-GB"/>
        </w:rPr>
        <w:fldChar w:fldCharType="end"/>
      </w:r>
      <w:bookmarkEnd w:id="7"/>
    </w:p>
    <w:p w14:paraId="1BC59D16" w14:textId="1D9314B4" w:rsidR="00505518" w:rsidRPr="00505518" w:rsidRDefault="00505518" w:rsidP="00E7066C">
      <w:pPr>
        <w:rPr>
          <w:rFonts w:eastAsiaTheme="majorEastAsia"/>
          <w:lang w:val="en-GB"/>
        </w:rPr>
      </w:pPr>
      <w:r w:rsidRPr="00505518">
        <w:rPr>
          <w:rFonts w:eastAsiaTheme="majorEastAsia"/>
          <w:lang w:val="en-GB"/>
        </w:rPr>
        <w:t xml:space="preserve">- VAT number: </w:t>
      </w:r>
      <w:r w:rsidR="00836BEC">
        <w:rPr>
          <w:rFonts w:eastAsiaTheme="majorEastAsia"/>
          <w:lang w:val="en-GB"/>
        </w:rPr>
        <w:fldChar w:fldCharType="begin">
          <w:ffData>
            <w:name w:val="Text9"/>
            <w:enabled/>
            <w:calcOnExit w:val="0"/>
            <w:textInput>
              <w:default w:val="&lt;Insert VAT number&gt;"/>
            </w:textInput>
          </w:ffData>
        </w:fldChar>
      </w:r>
      <w:bookmarkStart w:id="8" w:name="Text9"/>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VAT number&gt;</w:t>
      </w:r>
      <w:r w:rsidR="00836BEC">
        <w:rPr>
          <w:rFonts w:eastAsiaTheme="majorEastAsia"/>
          <w:lang w:val="en-GB"/>
        </w:rPr>
        <w:fldChar w:fldCharType="end"/>
      </w:r>
      <w:bookmarkEnd w:id="8"/>
    </w:p>
    <w:p w14:paraId="2674EE49" w14:textId="77777777" w:rsidR="00505518" w:rsidRPr="00505518" w:rsidRDefault="00505518" w:rsidP="00505518">
      <w:pPr>
        <w:spacing w:before="240"/>
        <w:rPr>
          <w:rFonts w:eastAsiaTheme="majorEastAsia"/>
          <w:lang w:val="en-GB"/>
        </w:rPr>
      </w:pPr>
      <w:r w:rsidRPr="00505518">
        <w:rPr>
          <w:rFonts w:eastAsiaTheme="majorEastAsia"/>
          <w:lang w:val="en-GB"/>
        </w:rPr>
        <w:t xml:space="preserve">Having the legal capacity to act on behalf of the above-mentioned entity,  </w:t>
      </w:r>
    </w:p>
    <w:p w14:paraId="6EE62130" w14:textId="77777777" w:rsidR="00505518" w:rsidRPr="00505518" w:rsidRDefault="00505518" w:rsidP="00505518">
      <w:pPr>
        <w:spacing w:before="240"/>
        <w:rPr>
          <w:rFonts w:eastAsiaTheme="majorEastAsia"/>
          <w:lang w:val="en-GB"/>
        </w:rPr>
      </w:pPr>
      <w:r w:rsidRPr="00505518">
        <w:rPr>
          <w:rFonts w:eastAsiaTheme="majorEastAsia"/>
          <w:lang w:val="en-GB"/>
        </w:rPr>
        <w:t>Hereby declare the following:</w:t>
      </w:r>
    </w:p>
    <w:p w14:paraId="5FEF7FB6" w14:textId="164E49CF" w:rsidR="00505518" w:rsidRPr="006614CA" w:rsidRDefault="00505518" w:rsidP="006614CA">
      <w:pPr>
        <w:rPr>
          <w:lang w:val="en-GB"/>
        </w:rPr>
      </w:pPr>
      <w:r w:rsidRPr="00505518">
        <w:rPr>
          <w:rFonts w:eastAsiaTheme="majorEastAsia"/>
          <w:lang w:val="en-GB"/>
        </w:rPr>
        <w:t xml:space="preserve">Our </w:t>
      </w:r>
      <w:r w:rsidRPr="006614CA">
        <w:rPr>
          <w:lang w:val="en-GB"/>
        </w:rPr>
        <w:t>organisation agrees to participate as a subcontractor in the proposal submitted by:</w:t>
      </w:r>
      <w:r w:rsidR="009E7443">
        <w:rPr>
          <w:lang w:val="en-GB"/>
        </w:rPr>
        <w:t xml:space="preserve"> </w:t>
      </w:r>
      <w:r w:rsidR="00DD182D" w:rsidRPr="006614CA">
        <w:rPr>
          <w:rFonts w:eastAsiaTheme="majorEastAsia"/>
        </w:rPr>
        <w:fldChar w:fldCharType="begin">
          <w:ffData>
            <w:name w:val="Text10"/>
            <w:enabled/>
            <w:calcOnExit w:val="0"/>
            <w:textInput>
              <w:default w:val="&lt;Insert full name of the candidate contractor&gt;"/>
            </w:textInput>
          </w:ffData>
        </w:fldChar>
      </w:r>
      <w:bookmarkStart w:id="9" w:name="Text10"/>
      <w:r w:rsidR="00DD182D" w:rsidRPr="009E7443">
        <w:rPr>
          <w:rFonts w:eastAsiaTheme="majorEastAsia"/>
          <w:lang w:val="en-GB"/>
        </w:rPr>
        <w:instrText xml:space="preserve"> FORMTEXT </w:instrText>
      </w:r>
      <w:r w:rsidR="00DD182D" w:rsidRPr="006614CA">
        <w:rPr>
          <w:rFonts w:eastAsiaTheme="majorEastAsia"/>
        </w:rPr>
      </w:r>
      <w:r w:rsidR="00DD182D" w:rsidRPr="006614CA">
        <w:rPr>
          <w:rFonts w:eastAsiaTheme="majorEastAsia"/>
        </w:rPr>
        <w:fldChar w:fldCharType="separate"/>
      </w:r>
      <w:r w:rsidR="00DD182D" w:rsidRPr="009E7443">
        <w:rPr>
          <w:rFonts w:eastAsiaTheme="majorEastAsia"/>
          <w:lang w:val="en-GB"/>
        </w:rPr>
        <w:t>&lt;Insert full name of the candidate contractor&gt;</w:t>
      </w:r>
      <w:r w:rsidR="00DD182D" w:rsidRPr="006614CA">
        <w:rPr>
          <w:rFonts w:eastAsiaTheme="majorEastAsia"/>
        </w:rPr>
        <w:fldChar w:fldCharType="end"/>
      </w:r>
      <w:bookmarkEnd w:id="9"/>
      <w:r w:rsidR="00DD182D" w:rsidRPr="009E7443">
        <w:rPr>
          <w:rFonts w:eastAsiaTheme="majorEastAsia"/>
          <w:lang w:val="en-GB"/>
        </w:rPr>
        <w:t xml:space="preserve"> </w:t>
      </w:r>
      <w:r w:rsidRPr="006614CA">
        <w:rPr>
          <w:lang w:val="en-GB"/>
        </w:rPr>
        <w:t xml:space="preserve">in response to Request for Proposal Ref. </w:t>
      </w:r>
      <w:r w:rsidR="007E3C24" w:rsidRPr="007E3C24">
        <w:rPr>
          <w:rFonts w:eastAsiaTheme="majorEastAsia"/>
          <w:lang w:val="en-US"/>
        </w:rPr>
        <w:t>2026_EITH_CCA_RFP_EventSummit2026</w:t>
      </w:r>
      <w:r w:rsidR="006614CA" w:rsidRPr="008C31A3">
        <w:rPr>
          <w:rFonts w:eastAsiaTheme="majorEastAsia"/>
          <w:lang w:val="en-GB"/>
        </w:rPr>
        <w:t xml:space="preserve"> </w:t>
      </w:r>
      <w:r w:rsidRPr="006614CA">
        <w:rPr>
          <w:lang w:val="en-GB"/>
        </w:rPr>
        <w:t xml:space="preserve">for the establishment of a </w:t>
      </w:r>
      <w:r w:rsidR="007E3C24">
        <w:rPr>
          <w:lang w:val="en-GB"/>
        </w:rPr>
        <w:t>Service Contract</w:t>
      </w:r>
      <w:r w:rsidRPr="006614CA">
        <w:rPr>
          <w:lang w:val="en-GB"/>
        </w:rPr>
        <w:t xml:space="preserve"> for the </w:t>
      </w:r>
      <w:r w:rsidR="00F3480B">
        <w:rPr>
          <w:lang w:val="en-GB"/>
        </w:rPr>
        <w:t>Organisation of 2026 EIT Health Summit</w:t>
      </w:r>
      <w:r w:rsidRPr="006614CA">
        <w:rPr>
          <w:lang w:val="en-GB"/>
        </w:rPr>
        <w:t>, published by EIT Health e.V.</w:t>
      </w:r>
    </w:p>
    <w:p w14:paraId="5656F2B2" w14:textId="4B3DD5CE" w:rsidR="00505518" w:rsidRPr="00505518" w:rsidRDefault="00505518" w:rsidP="00505518">
      <w:pPr>
        <w:spacing w:before="240"/>
        <w:rPr>
          <w:rFonts w:eastAsiaTheme="majorEastAsia"/>
          <w:lang w:val="en-GB"/>
        </w:rPr>
      </w:pPr>
      <w:r w:rsidRPr="00505518">
        <w:rPr>
          <w:rFonts w:eastAsiaTheme="majorEastAsia"/>
          <w:lang w:val="en-GB"/>
        </w:rPr>
        <w:t xml:space="preserve">If the candidate contractor is awarded the </w:t>
      </w:r>
      <w:r w:rsidR="00F3480B">
        <w:rPr>
          <w:rFonts w:eastAsiaTheme="majorEastAsia"/>
          <w:lang w:val="en-GB"/>
        </w:rPr>
        <w:t>contract</w:t>
      </w:r>
      <w:r w:rsidRPr="00505518">
        <w:rPr>
          <w:rFonts w:eastAsiaTheme="majorEastAsia"/>
          <w:lang w:val="en-GB"/>
        </w:rPr>
        <w:t>, we confirm that:</w:t>
      </w:r>
    </w:p>
    <w:p w14:paraId="60A975AC" w14:textId="775674B7" w:rsidR="00505518" w:rsidRPr="00505518" w:rsidRDefault="00505518" w:rsidP="00505518">
      <w:pPr>
        <w:spacing w:before="240"/>
        <w:rPr>
          <w:rFonts w:eastAsiaTheme="majorEastAsia"/>
          <w:lang w:val="en-GB"/>
        </w:rPr>
      </w:pPr>
      <w:r w:rsidRPr="00505518">
        <w:rPr>
          <w:rFonts w:eastAsiaTheme="majorEastAsia"/>
          <w:lang w:val="en-GB"/>
        </w:rPr>
        <w:t>1. We will make available all necessary resources and personnel required for the proper execution of the services subcontracted to us</w:t>
      </w:r>
      <w:r w:rsidR="009E7443">
        <w:rPr>
          <w:rFonts w:eastAsiaTheme="majorEastAsia"/>
          <w:lang w:val="en-GB"/>
        </w:rPr>
        <w:t>.</w:t>
      </w:r>
    </w:p>
    <w:p w14:paraId="12CE52AD" w14:textId="07751CD0" w:rsidR="009E7443" w:rsidRDefault="00505518" w:rsidP="00505518">
      <w:pPr>
        <w:spacing w:before="240"/>
        <w:rPr>
          <w:rFonts w:eastAsiaTheme="majorEastAsia"/>
          <w:lang w:val="en-GB"/>
        </w:rPr>
      </w:pPr>
      <w:r w:rsidRPr="00505518">
        <w:rPr>
          <w:rFonts w:eastAsiaTheme="majorEastAsia"/>
          <w:lang w:val="en-GB"/>
        </w:rPr>
        <w:t xml:space="preserve">2. We will fully comply with the terms and conditions of the </w:t>
      </w:r>
      <w:r w:rsidR="00F3480B">
        <w:rPr>
          <w:rFonts w:eastAsiaTheme="majorEastAsia"/>
          <w:lang w:val="en-GB"/>
        </w:rPr>
        <w:t xml:space="preserve">contract </w:t>
      </w:r>
      <w:r w:rsidRPr="00505518">
        <w:rPr>
          <w:rFonts w:eastAsiaTheme="majorEastAsia"/>
          <w:lang w:val="en-GB"/>
        </w:rPr>
        <w:t>that involve our participation, including obligations related to confidentiality, data protection, subcontractor transparency, and performance quality</w:t>
      </w:r>
      <w:r w:rsidR="009E7443">
        <w:rPr>
          <w:rFonts w:eastAsiaTheme="majorEastAsia"/>
          <w:lang w:val="en-GB"/>
        </w:rPr>
        <w:t>.</w:t>
      </w:r>
    </w:p>
    <w:p w14:paraId="049921EA" w14:textId="475C59B3" w:rsidR="00505518" w:rsidRPr="00505518" w:rsidRDefault="00505518" w:rsidP="00505518">
      <w:pPr>
        <w:spacing w:before="240"/>
        <w:rPr>
          <w:rFonts w:eastAsiaTheme="majorEastAsia"/>
          <w:lang w:val="en-GB"/>
        </w:rPr>
      </w:pPr>
      <w:r w:rsidRPr="00505518">
        <w:rPr>
          <w:rFonts w:eastAsiaTheme="majorEastAsia"/>
          <w:lang w:val="en-GB"/>
        </w:rPr>
        <w:lastRenderedPageBreak/>
        <w:t xml:space="preserve">3. We are not subject to any of the exclusion grounds defined under Articles 136 to 141 of the EU Financial </w:t>
      </w:r>
      <w:r w:rsidR="00255D9F" w:rsidRPr="00505518">
        <w:rPr>
          <w:rFonts w:eastAsiaTheme="majorEastAsia"/>
          <w:lang w:val="en-GB"/>
        </w:rPr>
        <w:t>Regulation and</w:t>
      </w:r>
      <w:r w:rsidRPr="00505518">
        <w:rPr>
          <w:rFonts w:eastAsiaTheme="majorEastAsia"/>
          <w:lang w:val="en-GB"/>
        </w:rPr>
        <w:t xml:space="preserve"> are not in a situation of conflict of interest that may affect our impartiality or performance</w:t>
      </w:r>
      <w:r w:rsidR="00255D9F">
        <w:rPr>
          <w:rFonts w:eastAsiaTheme="majorEastAsia"/>
          <w:lang w:val="en-GB"/>
        </w:rPr>
        <w:t>.</w:t>
      </w:r>
    </w:p>
    <w:p w14:paraId="01B6D08C" w14:textId="7D7F1ECF" w:rsidR="00505518" w:rsidRPr="00505518" w:rsidRDefault="00505518" w:rsidP="00505518">
      <w:pPr>
        <w:spacing w:before="240"/>
        <w:rPr>
          <w:rFonts w:eastAsiaTheme="majorEastAsia"/>
          <w:lang w:val="en-GB"/>
        </w:rPr>
      </w:pPr>
      <w:r w:rsidRPr="00505518">
        <w:rPr>
          <w:rFonts w:eastAsiaTheme="majorEastAsia"/>
          <w:lang w:val="en-GB"/>
        </w:rPr>
        <w:t>4. We accept that we may be subject to controls and audits by the European Commission, the European Court of Auditors, the European Anti-Fraud Office (OLAF), or other competent bodies, as provided under the applicable funding rules</w:t>
      </w:r>
      <w:r w:rsidR="00255D9F">
        <w:rPr>
          <w:rFonts w:eastAsiaTheme="majorEastAsia"/>
          <w:lang w:val="en-GB"/>
        </w:rPr>
        <w:t>.</w:t>
      </w:r>
    </w:p>
    <w:p w14:paraId="5D6B49B9" w14:textId="18130FCB" w:rsidR="00505518" w:rsidRPr="00505518" w:rsidRDefault="00505518" w:rsidP="00505518">
      <w:pPr>
        <w:spacing w:before="240"/>
        <w:rPr>
          <w:rFonts w:eastAsiaTheme="majorEastAsia"/>
          <w:lang w:val="en-GB"/>
        </w:rPr>
      </w:pPr>
      <w:r w:rsidRPr="00505518">
        <w:rPr>
          <w:rFonts w:eastAsiaTheme="majorEastAsia"/>
          <w:lang w:val="en-GB"/>
        </w:rPr>
        <w:t xml:space="preserve">5. We acknowledge that this signed commitment will form part of the candidate contractor’s proposal and may be incorporated into the </w:t>
      </w:r>
      <w:r w:rsidR="00F3480B">
        <w:rPr>
          <w:rFonts w:eastAsiaTheme="majorEastAsia"/>
          <w:lang w:val="en-GB"/>
        </w:rPr>
        <w:t>contract</w:t>
      </w:r>
      <w:r w:rsidRPr="00505518">
        <w:rPr>
          <w:rFonts w:eastAsiaTheme="majorEastAsia"/>
          <w:lang w:val="en-GB"/>
        </w:rPr>
        <w:t xml:space="preserve"> file.</w:t>
      </w:r>
    </w:p>
    <w:p w14:paraId="77F82741" w14:textId="77777777" w:rsidR="00505518" w:rsidRPr="00505518" w:rsidRDefault="00505518" w:rsidP="00505518">
      <w:pPr>
        <w:spacing w:before="240"/>
        <w:rPr>
          <w:rFonts w:eastAsiaTheme="majorEastAsia"/>
          <w:lang w:val="en-GB"/>
        </w:rPr>
      </w:pPr>
    </w:p>
    <w:p w14:paraId="0606F2C9" w14:textId="77777777" w:rsidR="00505518" w:rsidRPr="00505518" w:rsidRDefault="00505518" w:rsidP="00505518">
      <w:pPr>
        <w:spacing w:before="240"/>
        <w:rPr>
          <w:rFonts w:eastAsiaTheme="majorEastAsia"/>
          <w:lang w:val="en-GB"/>
        </w:rPr>
      </w:pPr>
      <w:r w:rsidRPr="00505518">
        <w:rPr>
          <w:rFonts w:eastAsiaTheme="majorEastAsia"/>
          <w:lang w:val="en-GB"/>
        </w:rPr>
        <w:t>Signed on behalf of the subcontractor:</w:t>
      </w:r>
    </w:p>
    <w:p w14:paraId="539CBA65" w14:textId="77777777" w:rsidR="00505518" w:rsidRPr="00505518" w:rsidRDefault="00505518" w:rsidP="00505518">
      <w:pPr>
        <w:spacing w:before="240"/>
        <w:rPr>
          <w:rFonts w:eastAsiaTheme="majorEastAsia"/>
          <w:lang w:val="en-GB"/>
        </w:rPr>
      </w:pPr>
    </w:p>
    <w:p w14:paraId="3EA7A96E" w14:textId="39917F68" w:rsidR="00505518" w:rsidRPr="00505518" w:rsidRDefault="00505518" w:rsidP="00505518">
      <w:pPr>
        <w:spacing w:before="240"/>
        <w:rPr>
          <w:rFonts w:eastAsiaTheme="majorEastAsia"/>
          <w:lang w:val="en-GB"/>
        </w:rPr>
      </w:pPr>
      <w:r w:rsidRPr="00505518">
        <w:rPr>
          <w:rFonts w:eastAsiaTheme="majorEastAsia"/>
          <w:lang w:val="en-GB"/>
        </w:rPr>
        <w:t>Name and title of authorised signatory</w:t>
      </w:r>
      <w:r w:rsidR="00255D9F">
        <w:rPr>
          <w:rFonts w:eastAsiaTheme="majorEastAsia"/>
          <w:lang w:val="en-GB"/>
        </w:rPr>
        <w:t xml:space="preserve">: </w:t>
      </w:r>
      <w:r w:rsidR="00255D9F">
        <w:rPr>
          <w:rFonts w:eastAsiaTheme="majorEastAsia"/>
          <w:lang w:val="en-GB"/>
        </w:rPr>
        <w:fldChar w:fldCharType="begin">
          <w:ffData>
            <w:name w:val="Text13"/>
            <w:enabled/>
            <w:calcOnExit w:val="0"/>
            <w:textInput>
              <w:default w:val="complete"/>
            </w:textInput>
          </w:ffData>
        </w:fldChar>
      </w:r>
      <w:bookmarkStart w:id="10" w:name="Text13"/>
      <w:r w:rsidR="00255D9F">
        <w:rPr>
          <w:rFonts w:eastAsiaTheme="majorEastAsia"/>
          <w:lang w:val="en-GB"/>
        </w:rPr>
        <w:instrText xml:space="preserve"> FORMTEXT </w:instrText>
      </w:r>
      <w:r w:rsidR="00255D9F">
        <w:rPr>
          <w:rFonts w:eastAsiaTheme="majorEastAsia"/>
          <w:lang w:val="en-GB"/>
        </w:rPr>
      </w:r>
      <w:r w:rsidR="00255D9F">
        <w:rPr>
          <w:rFonts w:eastAsiaTheme="majorEastAsia"/>
          <w:lang w:val="en-GB"/>
        </w:rPr>
        <w:fldChar w:fldCharType="separate"/>
      </w:r>
      <w:r w:rsidR="00255D9F">
        <w:rPr>
          <w:rFonts w:eastAsiaTheme="majorEastAsia"/>
          <w:noProof/>
          <w:lang w:val="en-GB"/>
        </w:rPr>
        <w:t>complete</w:t>
      </w:r>
      <w:r w:rsidR="00255D9F">
        <w:rPr>
          <w:rFonts w:eastAsiaTheme="majorEastAsia"/>
          <w:lang w:val="en-GB"/>
        </w:rPr>
        <w:fldChar w:fldCharType="end"/>
      </w:r>
      <w:bookmarkEnd w:id="10"/>
    </w:p>
    <w:p w14:paraId="411BBAA6" w14:textId="08B881D6" w:rsidR="00505518" w:rsidRPr="00505518" w:rsidRDefault="00505518" w:rsidP="00505518">
      <w:pPr>
        <w:spacing w:before="240"/>
        <w:rPr>
          <w:rFonts w:eastAsiaTheme="majorEastAsia"/>
          <w:lang w:val="en-GB"/>
        </w:rPr>
      </w:pPr>
      <w:r w:rsidRPr="00505518">
        <w:rPr>
          <w:rFonts w:eastAsiaTheme="majorEastAsia"/>
          <w:lang w:val="en-GB"/>
        </w:rPr>
        <w:t>Signature</w:t>
      </w:r>
      <w:r w:rsidR="00255D9F">
        <w:rPr>
          <w:rFonts w:eastAsiaTheme="majorEastAsia"/>
          <w:lang w:val="en-GB"/>
        </w:rPr>
        <w:t xml:space="preserve">: </w:t>
      </w:r>
    </w:p>
    <w:p w14:paraId="043EECC7" w14:textId="45DF2B99" w:rsidR="00505518" w:rsidRDefault="00505518" w:rsidP="00505518">
      <w:pPr>
        <w:spacing w:before="240"/>
        <w:rPr>
          <w:rFonts w:eastAsiaTheme="majorEastAsia"/>
          <w:lang w:val="en-GB"/>
        </w:rPr>
      </w:pPr>
      <w:r w:rsidRPr="00505518">
        <w:rPr>
          <w:rFonts w:eastAsiaTheme="majorEastAsia"/>
          <w:lang w:val="en-GB"/>
        </w:rPr>
        <w:t>Place and date</w:t>
      </w:r>
      <w:r w:rsidR="00255D9F">
        <w:rPr>
          <w:rFonts w:eastAsiaTheme="majorEastAsia"/>
          <w:lang w:val="en-GB"/>
        </w:rPr>
        <w:t xml:space="preserve">: </w:t>
      </w:r>
      <w:r w:rsidR="00255D9F">
        <w:rPr>
          <w:rFonts w:eastAsiaTheme="majorEastAsia"/>
          <w:lang w:val="en-GB"/>
        </w:rPr>
        <w:fldChar w:fldCharType="begin">
          <w:ffData>
            <w:name w:val="Text13"/>
            <w:enabled/>
            <w:calcOnExit w:val="0"/>
            <w:textInput>
              <w:default w:val="complete"/>
            </w:textInput>
          </w:ffData>
        </w:fldChar>
      </w:r>
      <w:r w:rsidR="00255D9F">
        <w:rPr>
          <w:rFonts w:eastAsiaTheme="majorEastAsia"/>
          <w:lang w:val="en-GB"/>
        </w:rPr>
        <w:instrText xml:space="preserve"> FORMTEXT </w:instrText>
      </w:r>
      <w:r w:rsidR="00255D9F">
        <w:rPr>
          <w:rFonts w:eastAsiaTheme="majorEastAsia"/>
          <w:lang w:val="en-GB"/>
        </w:rPr>
      </w:r>
      <w:r w:rsidR="00255D9F">
        <w:rPr>
          <w:rFonts w:eastAsiaTheme="majorEastAsia"/>
          <w:lang w:val="en-GB"/>
        </w:rPr>
        <w:fldChar w:fldCharType="separate"/>
      </w:r>
      <w:r w:rsidR="00255D9F">
        <w:rPr>
          <w:rFonts w:eastAsiaTheme="majorEastAsia"/>
          <w:noProof/>
          <w:lang w:val="en-GB"/>
        </w:rPr>
        <w:t>complete</w:t>
      </w:r>
      <w:r w:rsidR="00255D9F">
        <w:rPr>
          <w:rFonts w:eastAsiaTheme="majorEastAsia"/>
          <w:lang w:val="en-GB"/>
        </w:rPr>
        <w:fldChar w:fldCharType="end"/>
      </w:r>
    </w:p>
    <w:sectPr w:rsidR="00505518"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91DF8" w14:textId="77777777" w:rsidR="00DD5CBC" w:rsidRDefault="00DD5CBC" w:rsidP="00B04388">
      <w:pPr>
        <w:spacing w:after="0"/>
      </w:pPr>
      <w:r>
        <w:separator/>
      </w:r>
    </w:p>
  </w:endnote>
  <w:endnote w:type="continuationSeparator" w:id="0">
    <w:p w14:paraId="7FF5839C" w14:textId="77777777" w:rsidR="00DD5CBC" w:rsidRDefault="00DD5CBC" w:rsidP="00B04388">
      <w:pPr>
        <w:spacing w:after="0"/>
      </w:pPr>
      <w:r>
        <w:continuationSeparator/>
      </w:r>
    </w:p>
  </w:endnote>
  <w:endnote w:type="continuationNotice" w:id="1">
    <w:p w14:paraId="5314CA39" w14:textId="77777777" w:rsidR="00DD5CBC" w:rsidRDefault="00DD5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7B4192"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3F3382"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236496"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08A55D3"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C92D74"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8E0806"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097BEA"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03B7F" w14:textId="77777777" w:rsidR="00DD5CBC" w:rsidRDefault="00DD5CBC" w:rsidP="00B04388">
      <w:pPr>
        <w:spacing w:after="0"/>
      </w:pPr>
      <w:r>
        <w:separator/>
      </w:r>
    </w:p>
  </w:footnote>
  <w:footnote w:type="continuationSeparator" w:id="0">
    <w:p w14:paraId="5D1BD808" w14:textId="77777777" w:rsidR="00DD5CBC" w:rsidRDefault="00DD5CBC" w:rsidP="00B04388">
      <w:pPr>
        <w:spacing w:after="0"/>
      </w:pPr>
      <w:r>
        <w:continuationSeparator/>
      </w:r>
    </w:p>
  </w:footnote>
  <w:footnote w:type="continuationNotice" w:id="1">
    <w:p w14:paraId="5685C360" w14:textId="77777777" w:rsidR="00DD5CBC" w:rsidRDefault="00DD5C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25DB546D" w:rsidR="00132F46" w:rsidRPr="00EE0E05" w:rsidRDefault="00AD0C4D" w:rsidP="00AD0C4D">
    <w:pPr>
      <w:pStyle w:val="Header"/>
      <w:rPr>
        <w:lang w:val="en-GB"/>
      </w:rPr>
    </w:pPr>
    <w:r w:rsidRPr="00AD0C4D">
      <w:rPr>
        <w:lang w:val="en-GB"/>
      </w:rPr>
      <w:t>2026_EITH_CCA_RFP_EventSummit2026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SortMethod w:val="0004"/>
  <w:documentProtection w:edit="forms" w:enforcement="1" w:cryptProviderType="rsaAES" w:cryptAlgorithmClass="hash" w:cryptAlgorithmType="typeAny" w:cryptAlgorithmSid="14" w:cryptSpinCount="100000" w:hash="ea/KqQKyubCpHw0GqjsGOESqTV7pt0WZRKeagPaePaQ9twEDM86pYdk9JImXrPnM9qb2zUvGYQ1OsWouldcdAA==" w:salt="J6MfNxyfow6QOZV8LoZUU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0F1"/>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C74AC"/>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4347"/>
    <w:rsid w:val="0023580F"/>
    <w:rsid w:val="002369FC"/>
    <w:rsid w:val="00243DB4"/>
    <w:rsid w:val="00255D9F"/>
    <w:rsid w:val="002672D5"/>
    <w:rsid w:val="00276D45"/>
    <w:rsid w:val="00280990"/>
    <w:rsid w:val="00285F12"/>
    <w:rsid w:val="0029062A"/>
    <w:rsid w:val="002914B8"/>
    <w:rsid w:val="00292CD1"/>
    <w:rsid w:val="00293945"/>
    <w:rsid w:val="00296867"/>
    <w:rsid w:val="00297610"/>
    <w:rsid w:val="002C52EC"/>
    <w:rsid w:val="002D2371"/>
    <w:rsid w:val="002E6EED"/>
    <w:rsid w:val="002F29F9"/>
    <w:rsid w:val="002F2DA2"/>
    <w:rsid w:val="00301162"/>
    <w:rsid w:val="00307071"/>
    <w:rsid w:val="00310F45"/>
    <w:rsid w:val="00313BF4"/>
    <w:rsid w:val="00321CE8"/>
    <w:rsid w:val="00323935"/>
    <w:rsid w:val="00325A17"/>
    <w:rsid w:val="00325E4A"/>
    <w:rsid w:val="003263F8"/>
    <w:rsid w:val="0032776C"/>
    <w:rsid w:val="00330802"/>
    <w:rsid w:val="00335BCE"/>
    <w:rsid w:val="00344699"/>
    <w:rsid w:val="00347BDA"/>
    <w:rsid w:val="00350D7E"/>
    <w:rsid w:val="00355305"/>
    <w:rsid w:val="00362D4F"/>
    <w:rsid w:val="00373555"/>
    <w:rsid w:val="00377D4E"/>
    <w:rsid w:val="00380D13"/>
    <w:rsid w:val="003818F1"/>
    <w:rsid w:val="00382696"/>
    <w:rsid w:val="00385864"/>
    <w:rsid w:val="00394D87"/>
    <w:rsid w:val="003971C3"/>
    <w:rsid w:val="003A4912"/>
    <w:rsid w:val="003A4EC9"/>
    <w:rsid w:val="003A6620"/>
    <w:rsid w:val="003B3CB7"/>
    <w:rsid w:val="003C1018"/>
    <w:rsid w:val="003C298B"/>
    <w:rsid w:val="003C4F2C"/>
    <w:rsid w:val="003C6ADD"/>
    <w:rsid w:val="003C7365"/>
    <w:rsid w:val="003D45C0"/>
    <w:rsid w:val="003E4A51"/>
    <w:rsid w:val="003E4AAC"/>
    <w:rsid w:val="003E6E36"/>
    <w:rsid w:val="003F1443"/>
    <w:rsid w:val="003F22D7"/>
    <w:rsid w:val="0041162C"/>
    <w:rsid w:val="00421C47"/>
    <w:rsid w:val="00425AE4"/>
    <w:rsid w:val="00426EB1"/>
    <w:rsid w:val="00427128"/>
    <w:rsid w:val="00434F11"/>
    <w:rsid w:val="0043607F"/>
    <w:rsid w:val="00440DAE"/>
    <w:rsid w:val="00444161"/>
    <w:rsid w:val="004458C6"/>
    <w:rsid w:val="00450811"/>
    <w:rsid w:val="004516D8"/>
    <w:rsid w:val="004538B4"/>
    <w:rsid w:val="00455635"/>
    <w:rsid w:val="00464896"/>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19DE"/>
    <w:rsid w:val="004C4E39"/>
    <w:rsid w:val="004E019C"/>
    <w:rsid w:val="004E3362"/>
    <w:rsid w:val="004E53D6"/>
    <w:rsid w:val="004F2E25"/>
    <w:rsid w:val="004F310D"/>
    <w:rsid w:val="004F51C7"/>
    <w:rsid w:val="004F5A34"/>
    <w:rsid w:val="004F72AC"/>
    <w:rsid w:val="005010AE"/>
    <w:rsid w:val="00505518"/>
    <w:rsid w:val="00505543"/>
    <w:rsid w:val="0050634D"/>
    <w:rsid w:val="00514C5B"/>
    <w:rsid w:val="00516090"/>
    <w:rsid w:val="005356FE"/>
    <w:rsid w:val="0054015B"/>
    <w:rsid w:val="005518CF"/>
    <w:rsid w:val="00553E9C"/>
    <w:rsid w:val="00554E58"/>
    <w:rsid w:val="00555B45"/>
    <w:rsid w:val="00560DBB"/>
    <w:rsid w:val="00564F6E"/>
    <w:rsid w:val="00565971"/>
    <w:rsid w:val="00570423"/>
    <w:rsid w:val="005710D2"/>
    <w:rsid w:val="00572144"/>
    <w:rsid w:val="00576E13"/>
    <w:rsid w:val="00580582"/>
    <w:rsid w:val="00584E5B"/>
    <w:rsid w:val="00585622"/>
    <w:rsid w:val="00585B69"/>
    <w:rsid w:val="00590F42"/>
    <w:rsid w:val="0059164D"/>
    <w:rsid w:val="005A51F1"/>
    <w:rsid w:val="005B00AC"/>
    <w:rsid w:val="005B1446"/>
    <w:rsid w:val="005C1CC3"/>
    <w:rsid w:val="005C3846"/>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14CA"/>
    <w:rsid w:val="00664C1E"/>
    <w:rsid w:val="00685522"/>
    <w:rsid w:val="00686277"/>
    <w:rsid w:val="006868EA"/>
    <w:rsid w:val="00692075"/>
    <w:rsid w:val="006A036F"/>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97403"/>
    <w:rsid w:val="007A0BE5"/>
    <w:rsid w:val="007A34B7"/>
    <w:rsid w:val="007B1525"/>
    <w:rsid w:val="007B19E2"/>
    <w:rsid w:val="007C0352"/>
    <w:rsid w:val="007C0E9D"/>
    <w:rsid w:val="007C13A1"/>
    <w:rsid w:val="007C3339"/>
    <w:rsid w:val="007C49AC"/>
    <w:rsid w:val="007C60DF"/>
    <w:rsid w:val="007D3EE1"/>
    <w:rsid w:val="007E3C24"/>
    <w:rsid w:val="007F5C70"/>
    <w:rsid w:val="007F5C94"/>
    <w:rsid w:val="007F7CC8"/>
    <w:rsid w:val="007F7FB2"/>
    <w:rsid w:val="0080220A"/>
    <w:rsid w:val="008110D1"/>
    <w:rsid w:val="00813B68"/>
    <w:rsid w:val="00815533"/>
    <w:rsid w:val="00816836"/>
    <w:rsid w:val="008177FC"/>
    <w:rsid w:val="00821E00"/>
    <w:rsid w:val="00826234"/>
    <w:rsid w:val="008345D9"/>
    <w:rsid w:val="00836BEC"/>
    <w:rsid w:val="0083720A"/>
    <w:rsid w:val="00837AA3"/>
    <w:rsid w:val="00840ECF"/>
    <w:rsid w:val="00851539"/>
    <w:rsid w:val="0085259D"/>
    <w:rsid w:val="00853FE2"/>
    <w:rsid w:val="00857361"/>
    <w:rsid w:val="0086035B"/>
    <w:rsid w:val="00860F54"/>
    <w:rsid w:val="00861666"/>
    <w:rsid w:val="0086281E"/>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2FF7"/>
    <w:rsid w:val="008B42B8"/>
    <w:rsid w:val="008C1D6B"/>
    <w:rsid w:val="008C31A3"/>
    <w:rsid w:val="008C48D6"/>
    <w:rsid w:val="008C6C77"/>
    <w:rsid w:val="008D08FD"/>
    <w:rsid w:val="008D179A"/>
    <w:rsid w:val="008D55AB"/>
    <w:rsid w:val="008D7F26"/>
    <w:rsid w:val="008E2197"/>
    <w:rsid w:val="008F2271"/>
    <w:rsid w:val="008F6A30"/>
    <w:rsid w:val="0090276D"/>
    <w:rsid w:val="0090376C"/>
    <w:rsid w:val="00906E6F"/>
    <w:rsid w:val="00906F7C"/>
    <w:rsid w:val="00913759"/>
    <w:rsid w:val="00926752"/>
    <w:rsid w:val="00926AA2"/>
    <w:rsid w:val="009347CF"/>
    <w:rsid w:val="00947C50"/>
    <w:rsid w:val="00953201"/>
    <w:rsid w:val="00953A0A"/>
    <w:rsid w:val="00953F33"/>
    <w:rsid w:val="00955C57"/>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E7443"/>
    <w:rsid w:val="009F479D"/>
    <w:rsid w:val="009F5E46"/>
    <w:rsid w:val="00A055A3"/>
    <w:rsid w:val="00A100B4"/>
    <w:rsid w:val="00A104ED"/>
    <w:rsid w:val="00A1752A"/>
    <w:rsid w:val="00A21794"/>
    <w:rsid w:val="00A23B36"/>
    <w:rsid w:val="00A34B96"/>
    <w:rsid w:val="00A50218"/>
    <w:rsid w:val="00A50883"/>
    <w:rsid w:val="00A545A8"/>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0C4D"/>
    <w:rsid w:val="00AD1F2C"/>
    <w:rsid w:val="00AE3939"/>
    <w:rsid w:val="00AE587F"/>
    <w:rsid w:val="00AF62C1"/>
    <w:rsid w:val="00B01CDE"/>
    <w:rsid w:val="00B025C5"/>
    <w:rsid w:val="00B02AC4"/>
    <w:rsid w:val="00B04388"/>
    <w:rsid w:val="00B04CF4"/>
    <w:rsid w:val="00B06A6C"/>
    <w:rsid w:val="00B11B92"/>
    <w:rsid w:val="00B14A7D"/>
    <w:rsid w:val="00B2503A"/>
    <w:rsid w:val="00B31FF8"/>
    <w:rsid w:val="00B3443C"/>
    <w:rsid w:val="00B427F1"/>
    <w:rsid w:val="00B50216"/>
    <w:rsid w:val="00B50EAF"/>
    <w:rsid w:val="00B55456"/>
    <w:rsid w:val="00B672D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F608E"/>
    <w:rsid w:val="00BF6794"/>
    <w:rsid w:val="00C00380"/>
    <w:rsid w:val="00C0094A"/>
    <w:rsid w:val="00C07A0E"/>
    <w:rsid w:val="00C07C31"/>
    <w:rsid w:val="00C07E3A"/>
    <w:rsid w:val="00C16303"/>
    <w:rsid w:val="00C21469"/>
    <w:rsid w:val="00C23F99"/>
    <w:rsid w:val="00C24A76"/>
    <w:rsid w:val="00C24E32"/>
    <w:rsid w:val="00C26AA8"/>
    <w:rsid w:val="00C374D5"/>
    <w:rsid w:val="00C40719"/>
    <w:rsid w:val="00C424F6"/>
    <w:rsid w:val="00C43641"/>
    <w:rsid w:val="00C5271E"/>
    <w:rsid w:val="00C56EAC"/>
    <w:rsid w:val="00C62AB3"/>
    <w:rsid w:val="00C63A50"/>
    <w:rsid w:val="00C77F4C"/>
    <w:rsid w:val="00C90F27"/>
    <w:rsid w:val="00C960AD"/>
    <w:rsid w:val="00C96278"/>
    <w:rsid w:val="00CA00D7"/>
    <w:rsid w:val="00CA0A62"/>
    <w:rsid w:val="00CA3A90"/>
    <w:rsid w:val="00CA7D86"/>
    <w:rsid w:val="00CC0AE5"/>
    <w:rsid w:val="00CC35B4"/>
    <w:rsid w:val="00CC7E82"/>
    <w:rsid w:val="00CD7AA9"/>
    <w:rsid w:val="00CE30E2"/>
    <w:rsid w:val="00CE7E2F"/>
    <w:rsid w:val="00CF53AD"/>
    <w:rsid w:val="00CF6C2E"/>
    <w:rsid w:val="00CF7AA9"/>
    <w:rsid w:val="00D00CDD"/>
    <w:rsid w:val="00D24204"/>
    <w:rsid w:val="00D26A59"/>
    <w:rsid w:val="00D40755"/>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0232"/>
    <w:rsid w:val="00DB17CC"/>
    <w:rsid w:val="00DB74A9"/>
    <w:rsid w:val="00DB77DB"/>
    <w:rsid w:val="00DC016C"/>
    <w:rsid w:val="00DC1BD0"/>
    <w:rsid w:val="00DC2861"/>
    <w:rsid w:val="00DD00DF"/>
    <w:rsid w:val="00DD182D"/>
    <w:rsid w:val="00DD5CBC"/>
    <w:rsid w:val="00DF09C6"/>
    <w:rsid w:val="00DF0B8A"/>
    <w:rsid w:val="00DF510D"/>
    <w:rsid w:val="00DF544C"/>
    <w:rsid w:val="00E0090A"/>
    <w:rsid w:val="00E027C0"/>
    <w:rsid w:val="00E1234E"/>
    <w:rsid w:val="00E13273"/>
    <w:rsid w:val="00E153E8"/>
    <w:rsid w:val="00E214EF"/>
    <w:rsid w:val="00E42A55"/>
    <w:rsid w:val="00E4352A"/>
    <w:rsid w:val="00E510E0"/>
    <w:rsid w:val="00E57B1E"/>
    <w:rsid w:val="00E7066C"/>
    <w:rsid w:val="00E744D6"/>
    <w:rsid w:val="00E7482B"/>
    <w:rsid w:val="00E87A67"/>
    <w:rsid w:val="00E87BF7"/>
    <w:rsid w:val="00E94C7A"/>
    <w:rsid w:val="00EB2941"/>
    <w:rsid w:val="00EB2F08"/>
    <w:rsid w:val="00EC1F03"/>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47F2"/>
    <w:rsid w:val="00F3480B"/>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2.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3.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4.xml><?xml version="1.0" encoding="utf-8"?>
<ds:datastoreItem xmlns:ds="http://schemas.openxmlformats.org/officeDocument/2006/customXml" ds:itemID="{190A8136-AB19-4545-BD89-B4910F7A4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455</Words>
  <Characters>2597</Characters>
  <Application>Microsoft Office Word</Application>
  <DocSecurity>0</DocSecurity>
  <Lines>21</Lines>
  <Paragraphs>6</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148</cp:revision>
  <cp:lastPrinted>2017-07-24T17:37:00Z</cp:lastPrinted>
  <dcterms:created xsi:type="dcterms:W3CDTF">2025-06-30T08:05:00Z</dcterms:created>
  <dcterms:modified xsi:type="dcterms:W3CDTF">2026-06-29T11:25:00Z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