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45BC511A" w:rsidR="000F162C" w:rsidRPr="0036576E" w:rsidRDefault="009C5E4E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Annex </w:t>
      </w:r>
      <w:r w:rsidR="000717D9">
        <w:rPr>
          <w:rFonts w:eastAsiaTheme="majorEastAsia"/>
          <w:b/>
          <w:bCs/>
          <w:color w:val="034EA2" w:themeColor="text2"/>
          <w:lang w:val="en-GB"/>
        </w:rPr>
        <w:t>5</w:t>
      </w: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: </w:t>
      </w:r>
      <w:r w:rsidR="00552F64" w:rsidRPr="0036576E">
        <w:rPr>
          <w:rFonts w:eastAsiaTheme="majorEastAsia"/>
          <w:b/>
          <w:bCs/>
          <w:color w:val="034EA2" w:themeColor="text2"/>
          <w:lang w:val="en-GB"/>
        </w:rPr>
        <w:t xml:space="preserve">DECLARATION ON </w:t>
      </w:r>
      <w:r w:rsidR="000717D9">
        <w:rPr>
          <w:rFonts w:eastAsiaTheme="majorEastAsia"/>
          <w:b/>
          <w:bCs/>
          <w:color w:val="034EA2" w:themeColor="text2"/>
          <w:lang w:val="en-GB"/>
        </w:rPr>
        <w:t>PROFESSIONAL</w:t>
      </w:r>
      <w:r w:rsidR="00A27883" w:rsidRPr="0036576E">
        <w:rPr>
          <w:rFonts w:eastAsiaTheme="majorEastAsia"/>
          <w:b/>
          <w:bCs/>
          <w:color w:val="034EA2" w:themeColor="text2"/>
          <w:lang w:val="en-GB"/>
        </w:rPr>
        <w:t xml:space="preserve"> CAPACITY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F57AAB" w14:paraId="317EBEB2" w14:textId="77777777" w:rsidTr="006D2F09">
        <w:tc>
          <w:tcPr>
            <w:tcW w:w="9060" w:type="dxa"/>
          </w:tcPr>
          <w:p w14:paraId="353F3CA2" w14:textId="77777777" w:rsidR="00EB2E11" w:rsidRDefault="000717D9" w:rsidP="00EB2E11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0717D9">
              <w:rPr>
                <w:rFonts w:eastAsiaTheme="majorEastAsia"/>
                <w:color w:val="034EA2" w:themeColor="text2"/>
                <w:lang w:val="en-GB"/>
              </w:rPr>
              <w:t>This declaration must be completed and signed by the authorised representative of the sole tenderer or, in the case of a group of economic operators, by the lead entity on behalf of all members.</w:t>
            </w:r>
          </w:p>
          <w:p w14:paraId="36850B4A" w14:textId="77777777" w:rsidR="00F57AAB" w:rsidRDefault="000717D9" w:rsidP="00EB2E11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0717D9">
              <w:rPr>
                <w:rFonts w:eastAsiaTheme="majorEastAsia"/>
                <w:color w:val="034EA2" w:themeColor="text2"/>
                <w:lang w:val="en-GB"/>
              </w:rPr>
              <w:t>Where a specific team is proposed, CVs must be attached as evidence</w:t>
            </w:r>
            <w:r w:rsidR="00F57AAB">
              <w:rPr>
                <w:rFonts w:eastAsiaTheme="majorEastAsia"/>
                <w:color w:val="034EA2" w:themeColor="text2"/>
                <w:lang w:val="en-GB"/>
              </w:rPr>
              <w:t xml:space="preserve"> (max. 02 pages each)</w:t>
            </w:r>
            <w:r w:rsidRPr="000717D9">
              <w:rPr>
                <w:rFonts w:eastAsiaTheme="majorEastAsia"/>
                <w:color w:val="034EA2" w:themeColor="text2"/>
                <w:lang w:val="en-GB"/>
              </w:rPr>
              <w:t>.</w:t>
            </w:r>
          </w:p>
          <w:p w14:paraId="5DCD8BF3" w14:textId="492BF5E4" w:rsidR="00C23F99" w:rsidRPr="0036576E" w:rsidRDefault="000717D9" w:rsidP="00EB2E11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0717D9">
              <w:rPr>
                <w:rFonts w:eastAsiaTheme="majorEastAsia"/>
                <w:color w:val="034EA2" w:themeColor="text2"/>
                <w:lang w:val="en-GB"/>
              </w:rPr>
              <w:t>The declaration must be signed either by hand</w:t>
            </w:r>
            <w:r>
              <w:rPr>
                <w:rFonts w:eastAsiaTheme="majorEastAsia"/>
                <w:color w:val="034EA2" w:themeColor="text2"/>
                <w:lang w:val="en-GB"/>
              </w:rPr>
              <w:t xml:space="preserve">, </w:t>
            </w:r>
            <w:r w:rsidRPr="000717D9">
              <w:rPr>
                <w:rFonts w:eastAsiaTheme="majorEastAsia"/>
                <w:color w:val="034EA2" w:themeColor="text2"/>
                <w:lang w:val="en-GB"/>
              </w:rPr>
              <w:t>after which the signed original must be scanned and submitted as a legible PDF</w:t>
            </w:r>
            <w:r>
              <w:rPr>
                <w:rFonts w:eastAsiaTheme="majorEastAsia"/>
                <w:color w:val="034EA2" w:themeColor="text2"/>
                <w:lang w:val="en-GB"/>
              </w:rPr>
              <w:t xml:space="preserve">, </w:t>
            </w:r>
            <w:r w:rsidRPr="000717D9">
              <w:rPr>
                <w:rFonts w:eastAsiaTheme="majorEastAsia"/>
                <w:color w:val="034EA2" w:themeColor="text2"/>
                <w:lang w:val="en-GB"/>
              </w:rPr>
              <w:t>or electronically, using a valid electronic signature compliant with the eIDAS Regulation.</w:t>
            </w:r>
            <w:r w:rsidR="00B52A82" w:rsidRPr="0036576E">
              <w:rPr>
                <w:rFonts w:eastAsiaTheme="majorEastAsia"/>
                <w:color w:val="034EA2" w:themeColor="text2"/>
                <w:lang w:val="en-GB"/>
              </w:rPr>
              <w:t xml:space="preserve"> </w:t>
            </w:r>
            <w:r w:rsidR="00E0581E" w:rsidRPr="0036576E">
              <w:rPr>
                <w:rFonts w:eastAsiaTheme="majorEastAsia"/>
                <w:color w:val="034EA2" w:themeColor="text2"/>
                <w:lang w:val="en-GB"/>
              </w:rPr>
              <w:t>(e.g. DocuSign, Adobe Sign, or qualified digital certificate).</w:t>
            </w:r>
          </w:p>
        </w:tc>
      </w:tr>
    </w:tbl>
    <w:p w14:paraId="1E373BC9" w14:textId="17648F03" w:rsidR="00212701" w:rsidRPr="0036576E" w:rsidRDefault="00212701" w:rsidP="00212701">
      <w:pPr>
        <w:spacing w:before="24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Date: </w:t>
      </w:r>
      <w:r w:rsidRPr="0036576E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Pr="0036576E">
        <w:rPr>
          <w:rFonts w:eastAsiaTheme="majorEastAsia"/>
          <w:lang w:val="en-GB"/>
        </w:rPr>
        <w:instrText xml:space="preserve"> FORMTEXT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t>complete</w:t>
      </w:r>
      <w:r w:rsidRPr="0036576E">
        <w:rPr>
          <w:rFonts w:eastAsiaTheme="majorEastAsia"/>
          <w:lang w:val="en-GB"/>
        </w:rPr>
        <w:fldChar w:fldCharType="end"/>
      </w:r>
      <w:bookmarkEnd w:id="0"/>
    </w:p>
    <w:p w14:paraId="5E35E3B9" w14:textId="4505FB7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Issued by:</w:t>
      </w:r>
    </w:p>
    <w:p w14:paraId="546E1F66" w14:textId="3C2A840E" w:rsidR="00212701" w:rsidRPr="0036576E" w:rsidRDefault="00E22646" w:rsidP="00E22646">
      <w:pPr>
        <w:spacing w:after="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1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Sole candidate contractor (as identified in Annex 1 of this proposal)</w:t>
      </w:r>
    </w:p>
    <w:p w14:paraId="1FB77B2D" w14:textId="46232F77" w:rsidR="00212701" w:rsidRPr="0036576E" w:rsidRDefault="00E22646" w:rsidP="00212701">
      <w:pPr>
        <w:rPr>
          <w:rFonts w:eastAsiaTheme="majorEastAsia"/>
          <w:lang w:val="en-GB"/>
        </w:rPr>
      </w:pPr>
      <w:r w:rsidRPr="0083138D">
        <w:rPr>
          <w:rFonts w:eastAsiaTheme="majorEastAsia"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83138D">
        <w:rPr>
          <w:rFonts w:eastAsiaTheme="majorEastAsia"/>
          <w:lang w:val="en-GB"/>
        </w:rPr>
        <w:instrText xml:space="preserve"> FORMCHECKBOX </w:instrText>
      </w:r>
      <w:r w:rsidRPr="0083138D">
        <w:rPr>
          <w:rFonts w:eastAsiaTheme="majorEastAsia"/>
          <w:lang w:val="en-GB"/>
        </w:rPr>
      </w:r>
      <w:r w:rsidRPr="0083138D">
        <w:rPr>
          <w:rFonts w:eastAsiaTheme="majorEastAsia"/>
          <w:lang w:val="en-GB"/>
        </w:rPr>
        <w:fldChar w:fldCharType="separate"/>
      </w:r>
      <w:r w:rsidRPr="0083138D">
        <w:rPr>
          <w:rFonts w:eastAsiaTheme="majorEastAsia"/>
          <w:lang w:val="en-GB"/>
        </w:rPr>
        <w:fldChar w:fldCharType="end"/>
      </w:r>
      <w:bookmarkEnd w:id="2"/>
      <w:r w:rsidRPr="0083138D">
        <w:rPr>
          <w:rFonts w:eastAsiaTheme="majorEastAsia"/>
          <w:lang w:val="en-GB"/>
        </w:rPr>
        <w:t xml:space="preserve"> </w:t>
      </w:r>
      <w:r w:rsidR="00212701" w:rsidRPr="0083138D">
        <w:rPr>
          <w:rFonts w:eastAsiaTheme="majorEastAsia"/>
          <w:lang w:val="en-GB"/>
        </w:rPr>
        <w:t>Lead entity of a consortium or group of economic operators (on behalf of all members)</w:t>
      </w:r>
    </w:p>
    <w:p w14:paraId="4AB7D526" w14:textId="705C7434" w:rsidR="000C461A" w:rsidRPr="0036576E" w:rsidRDefault="00077A4D" w:rsidP="000C461A">
      <w:pPr>
        <w:rPr>
          <w:rFonts w:eastAsiaTheme="majorEastAsia"/>
          <w:lang w:val="en-GB"/>
        </w:rPr>
      </w:pPr>
      <w:r w:rsidRPr="00077A4D">
        <w:rPr>
          <w:rFonts w:eastAsiaTheme="majorEastAsia"/>
          <w:lang w:val="en-GB"/>
        </w:rPr>
        <w:t xml:space="preserve">I / we, the undersigned, hereby declare the following in relation to the professional capacity required under </w:t>
      </w:r>
      <w:r>
        <w:rPr>
          <w:rFonts w:eastAsiaTheme="majorEastAsia"/>
          <w:lang w:val="en-GB"/>
        </w:rPr>
        <w:t>on</w:t>
      </w:r>
      <w:r w:rsidRPr="00077A4D">
        <w:rPr>
          <w:rFonts w:eastAsiaTheme="majorEastAsia"/>
          <w:lang w:val="en-GB"/>
        </w:rPr>
        <w:t xml:space="preserve"> the Request for Proposal Ref.</w:t>
      </w:r>
      <w:r w:rsidR="00AE72AD">
        <w:rPr>
          <w:rFonts w:eastAsiaTheme="majorEastAsia"/>
          <w:lang w:val="en-GB"/>
        </w:rPr>
        <w:t xml:space="preserve"> 2</w:t>
      </w:r>
      <w:r w:rsidR="00AE72AD" w:rsidRPr="00AE72AD">
        <w:rPr>
          <w:rFonts w:eastAsiaTheme="majorEastAsia"/>
          <w:lang w:val="en-GB"/>
        </w:rPr>
        <w:t>026_EITH_DEL_FA_RFP_001_CommCorpLaw</w:t>
      </w:r>
      <w:r w:rsidR="00C64214">
        <w:rPr>
          <w:rFonts w:eastAsiaTheme="majorEastAsia"/>
          <w:lang w:val="en-GB"/>
        </w:rPr>
        <w:t>:</w:t>
      </w:r>
    </w:p>
    <w:p w14:paraId="5A5EDCC7" w14:textId="27B1DA98" w:rsidR="000C461A" w:rsidRDefault="000C461A" w:rsidP="000C461A">
      <w:pPr>
        <w:rPr>
          <w:rFonts w:eastAsiaTheme="majorEastAsia"/>
          <w:b/>
          <w:bCs/>
          <w:lang w:val="en-GB"/>
        </w:rPr>
      </w:pPr>
      <w:r w:rsidRPr="007E4252">
        <w:rPr>
          <w:rFonts w:eastAsiaTheme="majorEastAsia"/>
          <w:b/>
          <w:bCs/>
          <w:lang w:val="en-GB"/>
        </w:rPr>
        <w:t xml:space="preserve">1. </w:t>
      </w:r>
      <w:r w:rsidR="00D17EF8" w:rsidRPr="00D17EF8">
        <w:rPr>
          <w:rFonts w:eastAsiaTheme="majorEastAsia"/>
          <w:b/>
          <w:bCs/>
          <w:lang w:val="en-GB"/>
        </w:rPr>
        <w:t>Staffing and Human Resources</w:t>
      </w:r>
    </w:p>
    <w:p w14:paraId="5A1C04D3" w14:textId="1FAE1273" w:rsidR="00D17EF8" w:rsidRPr="00D17EF8" w:rsidRDefault="00A61604" w:rsidP="00D17EF8">
      <w:pPr>
        <w:rPr>
          <w:lang w:val="en-GB"/>
        </w:rPr>
      </w:pPr>
      <w:r>
        <w:rPr>
          <w:lang w:val="en-GB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0"/>
      <w:r>
        <w:rPr>
          <w:lang w:val="en-GB"/>
        </w:rPr>
        <w:instrText xml:space="preserve"> FORMCHECKBOX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fldChar w:fldCharType="end"/>
      </w:r>
      <w:bookmarkEnd w:id="3"/>
      <w:r>
        <w:rPr>
          <w:lang w:val="en-GB"/>
        </w:rPr>
        <w:t xml:space="preserve"> </w:t>
      </w:r>
      <w:r w:rsidR="00D17EF8" w:rsidRPr="00D17EF8">
        <w:rPr>
          <w:lang w:val="en-GB"/>
        </w:rPr>
        <w:t>I / we confirm that the organisation has sufficient staff to perform the services described in the RFP, including:</w:t>
      </w:r>
    </w:p>
    <w:p w14:paraId="7FF20A9C" w14:textId="77777777" w:rsidR="00D17EF8" w:rsidRPr="00D17EF8" w:rsidRDefault="00D17EF8" w:rsidP="00A61604">
      <w:pPr>
        <w:spacing w:after="0"/>
        <w:rPr>
          <w:lang w:val="en-GB"/>
        </w:rPr>
      </w:pPr>
      <w:r w:rsidRPr="00D17EF8">
        <w:rPr>
          <w:lang w:val="en-GB"/>
        </w:rPr>
        <w:t>- Qualified project managers, technical specialists, or sectoral experts,</w:t>
      </w:r>
    </w:p>
    <w:p w14:paraId="038DFB76" w14:textId="77777777" w:rsidR="00D17EF8" w:rsidRPr="00D17EF8" w:rsidRDefault="00D17EF8" w:rsidP="00A61604">
      <w:pPr>
        <w:spacing w:after="0"/>
        <w:rPr>
          <w:lang w:val="en-GB"/>
        </w:rPr>
      </w:pPr>
      <w:r w:rsidRPr="00D17EF8">
        <w:rPr>
          <w:lang w:val="en-GB"/>
        </w:rPr>
        <w:t>- Operational staff necessary for logistical, administrative, or coordination tasks,</w:t>
      </w:r>
    </w:p>
    <w:p w14:paraId="78F489D9" w14:textId="77777777" w:rsidR="00D17EF8" w:rsidRPr="00D17EF8" w:rsidRDefault="00D17EF8" w:rsidP="00D17EF8">
      <w:pPr>
        <w:rPr>
          <w:lang w:val="en-GB"/>
        </w:rPr>
      </w:pPr>
      <w:r w:rsidRPr="00D17EF8">
        <w:rPr>
          <w:lang w:val="en-GB"/>
        </w:rPr>
        <w:t>- Back-up personnel for continuity of service where required.</w:t>
      </w:r>
    </w:p>
    <w:p w14:paraId="724F460C" w14:textId="448250AD" w:rsidR="00D17EF8" w:rsidRPr="00D17EF8" w:rsidRDefault="00A61604" w:rsidP="00D17EF8">
      <w:pPr>
        <w:rPr>
          <w:lang w:val="en-GB"/>
        </w:rPr>
      </w:pPr>
      <w:r>
        <w:rPr>
          <w:lang w:val="en-GB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9"/>
      <w:r>
        <w:rPr>
          <w:lang w:val="en-GB"/>
        </w:rPr>
        <w:instrText xml:space="preserve"> FORMCHECKBOX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fldChar w:fldCharType="end"/>
      </w:r>
      <w:bookmarkEnd w:id="4"/>
      <w:r>
        <w:rPr>
          <w:lang w:val="en-GB"/>
        </w:rPr>
        <w:t xml:space="preserve"> </w:t>
      </w:r>
      <w:r w:rsidR="00D17EF8" w:rsidRPr="00D17EF8">
        <w:rPr>
          <w:lang w:val="en-GB"/>
        </w:rPr>
        <w:t xml:space="preserve">At the time of submission, the organisation employs a total of:  </w:t>
      </w:r>
    </w:p>
    <w:p w14:paraId="663F3DC8" w14:textId="6DE148AC" w:rsidR="00D17EF8" w:rsidRPr="00D17EF8" w:rsidRDefault="00D17EF8" w:rsidP="00A61604">
      <w:pPr>
        <w:spacing w:after="0"/>
        <w:rPr>
          <w:lang w:val="en-GB"/>
        </w:rPr>
      </w:pPr>
      <w:r w:rsidRPr="00D17EF8">
        <w:rPr>
          <w:lang w:val="en-GB"/>
        </w:rPr>
        <w:t xml:space="preserve">- Permanent staff: </w:t>
      </w:r>
      <w:r w:rsidR="00A61604">
        <w:rPr>
          <w:lang w:val="en-GB"/>
        </w:rPr>
        <w:fldChar w:fldCharType="begin">
          <w:ffData>
            <w:name w:val="Text9"/>
            <w:enabled/>
            <w:calcOnExit w:val="0"/>
            <w:textInput>
              <w:default w:val="&lt;Enter number&gt;"/>
            </w:textInput>
          </w:ffData>
        </w:fldChar>
      </w:r>
      <w:bookmarkStart w:id="5" w:name="Text9"/>
      <w:r w:rsidR="00A61604">
        <w:rPr>
          <w:lang w:val="en-GB"/>
        </w:rPr>
        <w:instrText xml:space="preserve"> FORMTEXT </w:instrText>
      </w:r>
      <w:r w:rsidR="00A61604">
        <w:rPr>
          <w:lang w:val="en-GB"/>
        </w:rPr>
      </w:r>
      <w:r w:rsidR="00A61604">
        <w:rPr>
          <w:lang w:val="en-GB"/>
        </w:rPr>
        <w:fldChar w:fldCharType="separate"/>
      </w:r>
      <w:r w:rsidR="00A61604">
        <w:rPr>
          <w:noProof/>
          <w:lang w:val="en-GB"/>
        </w:rPr>
        <w:t>&lt;Enter number&gt;</w:t>
      </w:r>
      <w:r w:rsidR="00A61604">
        <w:rPr>
          <w:lang w:val="en-GB"/>
        </w:rPr>
        <w:fldChar w:fldCharType="end"/>
      </w:r>
      <w:bookmarkEnd w:id="5"/>
    </w:p>
    <w:p w14:paraId="5AB42F36" w14:textId="0E1EA1C0" w:rsidR="00D17EF8" w:rsidRDefault="00D17EF8" w:rsidP="00D17EF8">
      <w:pPr>
        <w:rPr>
          <w:lang w:val="en-GB"/>
        </w:rPr>
      </w:pPr>
      <w:r w:rsidRPr="00D17EF8">
        <w:rPr>
          <w:lang w:val="en-GB"/>
        </w:rPr>
        <w:t xml:space="preserve">- Contracted or freelance personnel: </w:t>
      </w:r>
      <w:r w:rsidR="00A61604">
        <w:rPr>
          <w:lang w:val="en-GB"/>
        </w:rPr>
        <w:fldChar w:fldCharType="begin">
          <w:ffData>
            <w:name w:val="Text9"/>
            <w:enabled/>
            <w:calcOnExit w:val="0"/>
            <w:textInput>
              <w:default w:val="&lt;Enter number&gt;"/>
            </w:textInput>
          </w:ffData>
        </w:fldChar>
      </w:r>
      <w:r w:rsidR="00A61604">
        <w:rPr>
          <w:lang w:val="en-GB"/>
        </w:rPr>
        <w:instrText xml:space="preserve"> FORMTEXT </w:instrText>
      </w:r>
      <w:r w:rsidR="00A61604">
        <w:rPr>
          <w:lang w:val="en-GB"/>
        </w:rPr>
      </w:r>
      <w:r w:rsidR="00A61604">
        <w:rPr>
          <w:lang w:val="en-GB"/>
        </w:rPr>
        <w:fldChar w:fldCharType="separate"/>
      </w:r>
      <w:r w:rsidR="00A61604">
        <w:rPr>
          <w:noProof/>
          <w:lang w:val="en-GB"/>
        </w:rPr>
        <w:t>&lt;Enter number&gt;</w:t>
      </w:r>
      <w:r w:rsidR="00A61604">
        <w:rPr>
          <w:lang w:val="en-GB"/>
        </w:rPr>
        <w:fldChar w:fldCharType="end"/>
      </w:r>
    </w:p>
    <w:p w14:paraId="01F38FD8" w14:textId="6EC5C36B" w:rsidR="000C5F3F" w:rsidRPr="000C5F3F" w:rsidRDefault="000C5F3F" w:rsidP="00D17EF8">
      <w:pPr>
        <w:rPr>
          <w:rFonts w:eastAsiaTheme="majorEastAsia"/>
          <w:b/>
          <w:bCs/>
          <w:lang w:val="en-GB"/>
        </w:rPr>
      </w:pPr>
      <w:r w:rsidRPr="000C5F3F">
        <w:rPr>
          <w:b/>
          <w:bCs/>
          <w:lang w:val="en-GB"/>
        </w:rPr>
        <w:t>2. Proposed Team for this Assignment</w:t>
      </w:r>
    </w:p>
    <w:p w14:paraId="18805BEB" w14:textId="64226C33" w:rsidR="000C461A" w:rsidRPr="0036576E" w:rsidRDefault="0036576E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3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6"/>
      <w:r>
        <w:rPr>
          <w:rFonts w:eastAsiaTheme="majorEastAsia"/>
          <w:lang w:val="en-GB"/>
        </w:rPr>
        <w:t xml:space="preserve"> </w:t>
      </w:r>
      <w:r w:rsidR="000C5F3F" w:rsidRPr="000C5F3F">
        <w:rPr>
          <w:rFonts w:eastAsiaTheme="majorEastAsia"/>
          <w:lang w:val="en-GB"/>
        </w:rPr>
        <w:t>I / we confirm that the proposed team includes all the required profiles and roles, in line with the RFP requirements. The following personnel are designated for key functions: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2756"/>
        <w:gridCol w:w="2158"/>
        <w:gridCol w:w="1498"/>
        <w:gridCol w:w="2086"/>
      </w:tblGrid>
      <w:tr w:rsidR="000C0035" w14:paraId="63945592" w14:textId="77777777" w:rsidTr="000C0035">
        <w:tc>
          <w:tcPr>
            <w:tcW w:w="562" w:type="dxa"/>
            <w:shd w:val="clear" w:color="auto" w:fill="D7D7D7" w:themeFill="text1" w:themeFillTint="33"/>
          </w:tcPr>
          <w:p w14:paraId="4B80DA5C" w14:textId="64517C4D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</w:t>
            </w:r>
          </w:p>
        </w:tc>
        <w:tc>
          <w:tcPr>
            <w:tcW w:w="2756" w:type="dxa"/>
            <w:shd w:val="clear" w:color="auto" w:fill="D7D7D7" w:themeFill="text1" w:themeFillTint="33"/>
          </w:tcPr>
          <w:p w14:paraId="109D1396" w14:textId="024C7DC0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Name</w:t>
            </w:r>
          </w:p>
        </w:tc>
        <w:tc>
          <w:tcPr>
            <w:tcW w:w="2158" w:type="dxa"/>
            <w:shd w:val="clear" w:color="auto" w:fill="D7D7D7" w:themeFill="text1" w:themeFillTint="33"/>
          </w:tcPr>
          <w:p w14:paraId="75051304" w14:textId="0403CE69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Role / function</w:t>
            </w:r>
          </w:p>
        </w:tc>
        <w:tc>
          <w:tcPr>
            <w:tcW w:w="1498" w:type="dxa"/>
            <w:shd w:val="clear" w:color="auto" w:fill="D7D7D7" w:themeFill="text1" w:themeFillTint="33"/>
          </w:tcPr>
          <w:p w14:paraId="5EB78320" w14:textId="4767CC7B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Years of relevant experience</w:t>
            </w:r>
          </w:p>
        </w:tc>
        <w:tc>
          <w:tcPr>
            <w:tcW w:w="2086" w:type="dxa"/>
            <w:shd w:val="clear" w:color="auto" w:fill="D7D7D7" w:themeFill="text1" w:themeFillTint="33"/>
          </w:tcPr>
          <w:p w14:paraId="2A503F2C" w14:textId="263209C2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Employment status (Internal / External)</w:t>
            </w:r>
          </w:p>
        </w:tc>
      </w:tr>
      <w:tr w:rsidR="000C0035" w:rsidRPr="009664B7" w14:paraId="6EA94265" w14:textId="77777777" w:rsidTr="000C0035">
        <w:tc>
          <w:tcPr>
            <w:tcW w:w="562" w:type="dxa"/>
          </w:tcPr>
          <w:p w14:paraId="7A4AFCE3" w14:textId="3DDD1933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2756" w:type="dxa"/>
          </w:tcPr>
          <w:p w14:paraId="4CA3B308" w14:textId="149BB124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3F181073" w14:textId="54582488" w:rsidR="000C0035" w:rsidRDefault="00972799" w:rsidP="001D1BC1">
            <w:pPr>
              <w:pStyle w:val="Table"/>
              <w:rPr>
                <w:rFonts w:eastAsiaTheme="majorEastAsia"/>
              </w:rPr>
            </w:pPr>
            <w:r w:rsidRPr="00BC5515">
              <w:rPr>
                <w:lang w:val="en-GB"/>
              </w:rPr>
              <w:t>EIT Health Point of Contact</w:t>
            </w:r>
          </w:p>
        </w:tc>
        <w:tc>
          <w:tcPr>
            <w:tcW w:w="1498" w:type="dxa"/>
          </w:tcPr>
          <w:p w14:paraId="193BDDC0" w14:textId="48C48C54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0A620D6A" w14:textId="12038E22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:rsidRPr="009664B7" w14:paraId="13CF7C50" w14:textId="77777777" w:rsidTr="000C0035">
        <w:tc>
          <w:tcPr>
            <w:tcW w:w="562" w:type="dxa"/>
          </w:tcPr>
          <w:p w14:paraId="5ABAAC11" w14:textId="6ECA6BC9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lastRenderedPageBreak/>
              <w:t>02</w:t>
            </w:r>
          </w:p>
        </w:tc>
        <w:tc>
          <w:tcPr>
            <w:tcW w:w="2756" w:type="dxa"/>
          </w:tcPr>
          <w:p w14:paraId="5B6ADB4D" w14:textId="0261EF83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2D6C01CC" w14:textId="0D758B11" w:rsidR="000C0035" w:rsidRDefault="00EF7AD8" w:rsidP="001D1BC1">
            <w:pPr>
              <w:pStyle w:val="Table"/>
              <w:rPr>
                <w:rFonts w:eastAsiaTheme="majorEastAsia"/>
              </w:rPr>
            </w:pPr>
            <w:r w:rsidRPr="00EF7AD8">
              <w:rPr>
                <w:rFonts w:eastAsiaTheme="majorEastAsia"/>
              </w:rPr>
              <w:t>Lead Legal Counsel for Commercial Law</w:t>
            </w:r>
          </w:p>
        </w:tc>
        <w:tc>
          <w:tcPr>
            <w:tcW w:w="1498" w:type="dxa"/>
          </w:tcPr>
          <w:p w14:paraId="238DCD5F" w14:textId="792422FD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040A2238" w14:textId="6A2C11A4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:rsidRPr="009664B7" w14:paraId="63FB351E" w14:textId="77777777" w:rsidTr="000C0035">
        <w:tc>
          <w:tcPr>
            <w:tcW w:w="562" w:type="dxa"/>
          </w:tcPr>
          <w:p w14:paraId="75C29780" w14:textId="23915F18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03</w:t>
            </w:r>
          </w:p>
        </w:tc>
        <w:tc>
          <w:tcPr>
            <w:tcW w:w="2756" w:type="dxa"/>
          </w:tcPr>
          <w:p w14:paraId="7102DB60" w14:textId="20C2F68F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15A6E2DF" w14:textId="464BF81B" w:rsidR="000C0035" w:rsidRDefault="00107409" w:rsidP="001D1BC1">
            <w:pPr>
              <w:pStyle w:val="Table"/>
              <w:rPr>
                <w:rFonts w:eastAsiaTheme="majorEastAsia"/>
              </w:rPr>
            </w:pPr>
            <w:r w:rsidRPr="00BC5515">
              <w:rPr>
                <w:lang w:val="en-GB"/>
              </w:rPr>
              <w:t>Lead Legal Counsel for Corporate Law</w:t>
            </w:r>
          </w:p>
        </w:tc>
        <w:tc>
          <w:tcPr>
            <w:tcW w:w="1498" w:type="dxa"/>
          </w:tcPr>
          <w:p w14:paraId="3E5A3531" w14:textId="14267992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0887FCD5" w14:textId="5F0AFC1B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14:paraId="039B087C" w14:textId="77777777" w:rsidTr="000C0035">
        <w:tc>
          <w:tcPr>
            <w:tcW w:w="562" w:type="dxa"/>
          </w:tcPr>
          <w:p w14:paraId="78C2080A" w14:textId="7EB949DF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04</w:t>
            </w:r>
          </w:p>
        </w:tc>
        <w:tc>
          <w:tcPr>
            <w:tcW w:w="2756" w:type="dxa"/>
          </w:tcPr>
          <w:p w14:paraId="77AAC205" w14:textId="64CD14C5" w:rsidR="000C0035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6CE2281C" w14:textId="085C0D38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3B29A266" w14:textId="28464D4B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2DCF451C" w14:textId="6AC9EA75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14:paraId="678A6AA6" w14:textId="77777777" w:rsidTr="000C0035">
        <w:tc>
          <w:tcPr>
            <w:tcW w:w="562" w:type="dxa"/>
          </w:tcPr>
          <w:p w14:paraId="66B6A5C8" w14:textId="21ABCEDD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05</w:t>
            </w:r>
          </w:p>
        </w:tc>
        <w:tc>
          <w:tcPr>
            <w:tcW w:w="2756" w:type="dxa"/>
          </w:tcPr>
          <w:p w14:paraId="4B30F36B" w14:textId="01EC055C" w:rsidR="000C0035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2FF73E18" w14:textId="0FC02111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3B15D99D" w14:textId="107BB2C0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48AE734F" w14:textId="2C45AAF0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107409" w14:paraId="7B1C81C8" w14:textId="77777777" w:rsidTr="000C0035">
        <w:tc>
          <w:tcPr>
            <w:tcW w:w="562" w:type="dxa"/>
          </w:tcPr>
          <w:p w14:paraId="657BA580" w14:textId="4AF9701E" w:rsidR="00107409" w:rsidRDefault="00107409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06</w:t>
            </w:r>
          </w:p>
        </w:tc>
        <w:tc>
          <w:tcPr>
            <w:tcW w:w="2756" w:type="dxa"/>
          </w:tcPr>
          <w:p w14:paraId="538910B8" w14:textId="43AFD4AB" w:rsidR="00107409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4C533650" w14:textId="715425CA" w:rsidR="00107409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2F57823D" w14:textId="62AE2628" w:rsidR="00107409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4B2C3C92" w14:textId="013A614E" w:rsidR="00107409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20A8768C" w14:textId="77777777" w:rsidTr="000C0035">
        <w:tc>
          <w:tcPr>
            <w:tcW w:w="562" w:type="dxa"/>
          </w:tcPr>
          <w:p w14:paraId="5C955CB4" w14:textId="11588C7D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07</w:t>
            </w:r>
          </w:p>
        </w:tc>
        <w:tc>
          <w:tcPr>
            <w:tcW w:w="2756" w:type="dxa"/>
          </w:tcPr>
          <w:p w14:paraId="691241A0" w14:textId="10D2D1E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7C6C87F7" w14:textId="0C8BFAB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6AA8FDB2" w14:textId="5947B9E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70199650" w14:textId="6C8C4FCD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54C178C9" w14:textId="77777777" w:rsidTr="000C0035">
        <w:tc>
          <w:tcPr>
            <w:tcW w:w="562" w:type="dxa"/>
          </w:tcPr>
          <w:p w14:paraId="373FA890" w14:textId="119BFA78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08</w:t>
            </w:r>
          </w:p>
        </w:tc>
        <w:tc>
          <w:tcPr>
            <w:tcW w:w="2756" w:type="dxa"/>
          </w:tcPr>
          <w:p w14:paraId="20326692" w14:textId="489D9BB5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4895A2BD" w14:textId="1043FFBB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2F91133D" w14:textId="17517CF7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6B9BD82F" w14:textId="17B46D1E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64F53C4B" w14:textId="77777777" w:rsidTr="000C0035">
        <w:tc>
          <w:tcPr>
            <w:tcW w:w="562" w:type="dxa"/>
          </w:tcPr>
          <w:p w14:paraId="6E52B776" w14:textId="03C56663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09</w:t>
            </w:r>
          </w:p>
        </w:tc>
        <w:tc>
          <w:tcPr>
            <w:tcW w:w="2756" w:type="dxa"/>
          </w:tcPr>
          <w:p w14:paraId="76550A26" w14:textId="3FA069BF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37733D61" w14:textId="74D29196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5B068987" w14:textId="077AD7C5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24D6F156" w14:textId="512FCC98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18265503" w14:textId="77777777" w:rsidTr="000C0035">
        <w:tc>
          <w:tcPr>
            <w:tcW w:w="562" w:type="dxa"/>
          </w:tcPr>
          <w:p w14:paraId="15F737E1" w14:textId="586348D7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2756" w:type="dxa"/>
          </w:tcPr>
          <w:p w14:paraId="48277247" w14:textId="25EF39E9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2C57E8D5" w14:textId="6FE6E8E2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438C0174" w14:textId="6A1DD87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6D20A351" w14:textId="72D3E937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</w:tbl>
    <w:p w14:paraId="3B81E955" w14:textId="230AF9E4" w:rsidR="000C461A" w:rsidRPr="0036576E" w:rsidRDefault="00C24494" w:rsidP="00C114B9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4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7"/>
      <w:r>
        <w:rPr>
          <w:rFonts w:eastAsiaTheme="majorEastAsia"/>
          <w:lang w:val="en-GB"/>
        </w:rPr>
        <w:t xml:space="preserve"> </w:t>
      </w:r>
      <w:r w:rsidR="00C114B9" w:rsidRPr="00C114B9">
        <w:rPr>
          <w:rFonts w:eastAsiaTheme="majorEastAsia"/>
          <w:lang w:val="en-GB"/>
        </w:rPr>
        <w:t>CVs for each key expert are attached and include information on</w:t>
      </w:r>
      <w:r w:rsidR="00C114B9">
        <w:rPr>
          <w:rFonts w:eastAsiaTheme="majorEastAsia"/>
          <w:lang w:val="en-GB"/>
        </w:rPr>
        <w:t xml:space="preserve"> a</w:t>
      </w:r>
      <w:r w:rsidR="00C114B9" w:rsidRPr="00C114B9">
        <w:rPr>
          <w:rFonts w:eastAsiaTheme="majorEastAsia"/>
          <w:lang w:val="en-GB"/>
        </w:rPr>
        <w:t>cademic and professional qualifications,</w:t>
      </w:r>
      <w:r w:rsidR="00C114B9">
        <w:rPr>
          <w:rFonts w:eastAsiaTheme="majorEastAsia"/>
          <w:lang w:val="en-GB"/>
        </w:rPr>
        <w:t xml:space="preserve"> l</w:t>
      </w:r>
      <w:r w:rsidR="00C114B9" w:rsidRPr="00C114B9">
        <w:rPr>
          <w:rFonts w:eastAsiaTheme="majorEastAsia"/>
          <w:lang w:val="en-GB"/>
        </w:rPr>
        <w:t>anguage skills,</w:t>
      </w:r>
      <w:r w:rsidR="00C114B9">
        <w:rPr>
          <w:rFonts w:eastAsiaTheme="majorEastAsia"/>
          <w:lang w:val="en-GB"/>
        </w:rPr>
        <w:t xml:space="preserve"> e</w:t>
      </w:r>
      <w:r w:rsidR="00C114B9" w:rsidRPr="00C114B9">
        <w:rPr>
          <w:rFonts w:eastAsiaTheme="majorEastAsia"/>
          <w:lang w:val="en-GB"/>
        </w:rPr>
        <w:t>mployment history and relevant assignments.</w:t>
      </w:r>
    </w:p>
    <w:p w14:paraId="01E14576" w14:textId="0899532D" w:rsidR="000C461A" w:rsidRPr="00ED5712" w:rsidRDefault="00ED5712" w:rsidP="00ED5712">
      <w:pPr>
        <w:rPr>
          <w:rFonts w:eastAsiaTheme="majorEastAsia"/>
          <w:lang w:val="en-GB"/>
        </w:rPr>
      </w:pPr>
      <w:r>
        <w:rPr>
          <w:rFonts w:eastAsiaTheme="majorEastAsia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1"/>
      <w:r w:rsidRPr="00ED5712"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</w:rPr>
      </w:r>
      <w:r>
        <w:rPr>
          <w:rFonts w:eastAsiaTheme="majorEastAsia"/>
        </w:rPr>
        <w:fldChar w:fldCharType="separate"/>
      </w:r>
      <w:r>
        <w:rPr>
          <w:rFonts w:eastAsiaTheme="majorEastAsia"/>
        </w:rPr>
        <w:fldChar w:fldCharType="end"/>
      </w:r>
      <w:bookmarkEnd w:id="8"/>
      <w:r w:rsidRPr="00ED5712">
        <w:rPr>
          <w:rFonts w:eastAsiaTheme="majorEastAsia"/>
          <w:lang w:val="en-GB"/>
        </w:rPr>
        <w:t xml:space="preserve"> I / we confirm that the proposed staff will be available and committed for the duration of the Framework Agreement and any Specific Service Contracts to which they are assigned.</w:t>
      </w:r>
    </w:p>
    <w:p w14:paraId="5BA3F78E" w14:textId="3AFF0348" w:rsidR="000C461A" w:rsidRPr="007E4252" w:rsidRDefault="00ED5712" w:rsidP="000C461A">
      <w:pPr>
        <w:rPr>
          <w:rFonts w:eastAsiaTheme="majorEastAsia"/>
          <w:b/>
          <w:bCs/>
          <w:lang w:val="en-GB"/>
        </w:rPr>
      </w:pPr>
      <w:r>
        <w:rPr>
          <w:rFonts w:eastAsiaTheme="majorEastAsia"/>
          <w:b/>
          <w:bCs/>
          <w:lang w:val="en-GB"/>
        </w:rPr>
        <w:t>3</w:t>
      </w:r>
      <w:r w:rsidR="000C461A" w:rsidRPr="007E4252">
        <w:rPr>
          <w:rFonts w:eastAsiaTheme="majorEastAsia"/>
          <w:b/>
          <w:bCs/>
          <w:lang w:val="en-GB"/>
        </w:rPr>
        <w:t xml:space="preserve">. </w:t>
      </w:r>
      <w:r>
        <w:rPr>
          <w:rFonts w:eastAsiaTheme="majorEastAsia"/>
          <w:b/>
          <w:bCs/>
          <w:lang w:val="en-GB"/>
        </w:rPr>
        <w:t>Conflicts of Interest</w:t>
      </w:r>
    </w:p>
    <w:p w14:paraId="542A549E" w14:textId="66E26615" w:rsidR="000C461A" w:rsidRPr="0036576E" w:rsidRDefault="007E4252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5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9"/>
      <w:r>
        <w:rPr>
          <w:rFonts w:eastAsiaTheme="majorEastAsia"/>
          <w:lang w:val="en-GB"/>
        </w:rPr>
        <w:t xml:space="preserve"> </w:t>
      </w:r>
      <w:r w:rsidR="008E63E5" w:rsidRPr="008E63E5">
        <w:rPr>
          <w:rFonts w:eastAsiaTheme="majorEastAsia"/>
          <w:lang w:val="en-GB"/>
        </w:rPr>
        <w:t>I / we have verified that none of the individuals proposed for the assignment are subject to any conflict of interest that would impair their ability to perform their duties impartially or professionally</w:t>
      </w:r>
      <w:r w:rsidR="008E63E5">
        <w:rPr>
          <w:rFonts w:eastAsiaTheme="majorEastAsia"/>
          <w:lang w:val="en-GB"/>
        </w:rPr>
        <w:t>.</w:t>
      </w:r>
    </w:p>
    <w:p w14:paraId="43E81027" w14:textId="77777777" w:rsidR="00574981" w:rsidRDefault="00574981" w:rsidP="000C461A">
      <w:pPr>
        <w:rPr>
          <w:rFonts w:eastAsiaTheme="majorEastAsia"/>
          <w:lang w:val="en-GB"/>
        </w:rPr>
      </w:pPr>
    </w:p>
    <w:p w14:paraId="4D848A2C" w14:textId="77777777" w:rsidR="00574981" w:rsidRDefault="00574981" w:rsidP="000C461A">
      <w:pPr>
        <w:rPr>
          <w:rFonts w:eastAsiaTheme="majorEastAsia"/>
          <w:lang w:val="en-GB"/>
        </w:rPr>
      </w:pPr>
    </w:p>
    <w:p w14:paraId="17C7FE7F" w14:textId="38C08A40" w:rsidR="000C461A" w:rsidRPr="0036576E" w:rsidRDefault="0063366E" w:rsidP="000C461A">
      <w:pPr>
        <w:rPr>
          <w:rFonts w:eastAsiaTheme="majorEastAsia"/>
          <w:lang w:val="en-GB"/>
        </w:rPr>
      </w:pPr>
      <w:r w:rsidRPr="0063366E">
        <w:rPr>
          <w:rFonts w:eastAsiaTheme="majorEastAsia"/>
          <w:lang w:val="en-GB"/>
        </w:rPr>
        <w:t>We acknowledge that EIT Health</w:t>
      </w:r>
      <w:r>
        <w:rPr>
          <w:rFonts w:eastAsiaTheme="majorEastAsia"/>
          <w:lang w:val="en-GB"/>
        </w:rPr>
        <w:t xml:space="preserve"> e.V.</w:t>
      </w:r>
      <w:r w:rsidRPr="0063366E">
        <w:rPr>
          <w:rFonts w:eastAsiaTheme="majorEastAsia"/>
          <w:lang w:val="en-GB"/>
        </w:rPr>
        <w:t xml:space="preserve"> reserves the right to request additional documentation or evidence (e.g. employment contracts, certifications) to verify the professional capacity declared above.</w:t>
      </w:r>
    </w:p>
    <w:p w14:paraId="695F6F26" w14:textId="77777777" w:rsidR="00723D60" w:rsidRDefault="00723D60" w:rsidP="000C461A">
      <w:pPr>
        <w:rPr>
          <w:rFonts w:eastAsiaTheme="majorEastAsia"/>
          <w:lang w:val="en-GB"/>
        </w:rPr>
      </w:pPr>
    </w:p>
    <w:p w14:paraId="10CC8707" w14:textId="5D538D45" w:rsidR="008B3C21" w:rsidRPr="0036576E" w:rsidRDefault="008B3C21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Signature</w:t>
      </w:r>
    </w:p>
    <w:p w14:paraId="2786F57F" w14:textId="30B3E492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Name of authorised signatory: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F84CDB1" w14:textId="45802885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Position / Title: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24D40739" w14:textId="04650A9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lastRenderedPageBreak/>
        <w:t xml:space="preserve">Legal name of entity submitting the declaration: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525DC5D" w14:textId="0B95847C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Place and Date: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A678084" w14:textId="660EFE23" w:rsidR="00D4088E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Signature: </w:t>
      </w:r>
    </w:p>
    <w:sectPr w:rsidR="00D4088E" w:rsidRPr="0036576E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80ED" w14:textId="77777777" w:rsidR="00B51AC4" w:rsidRDefault="00B51AC4" w:rsidP="00B04388">
      <w:pPr>
        <w:spacing w:after="0"/>
      </w:pPr>
      <w:r>
        <w:separator/>
      </w:r>
    </w:p>
  </w:endnote>
  <w:endnote w:type="continuationSeparator" w:id="0">
    <w:p w14:paraId="4D76F4B8" w14:textId="77777777" w:rsidR="00B51AC4" w:rsidRDefault="00B51AC4" w:rsidP="00B04388">
      <w:pPr>
        <w:spacing w:after="0"/>
      </w:pPr>
      <w:r>
        <w:continuationSeparator/>
      </w:r>
    </w:p>
  </w:endnote>
  <w:endnote w:type="continuationNotice" w:id="1">
    <w:p w14:paraId="2C6D1875" w14:textId="77777777" w:rsidR="00B51AC4" w:rsidRDefault="00B51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69FC5CA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AF9C5B7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C29C7F4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0F3F32F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77656E3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39C7AC7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9CDB27B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E5C7" w14:textId="77777777" w:rsidR="00B51AC4" w:rsidRDefault="00B51AC4" w:rsidP="00B04388">
      <w:pPr>
        <w:spacing w:after="0"/>
      </w:pPr>
      <w:r>
        <w:separator/>
      </w:r>
    </w:p>
  </w:footnote>
  <w:footnote w:type="continuationSeparator" w:id="0">
    <w:p w14:paraId="212FD075" w14:textId="77777777" w:rsidR="00B51AC4" w:rsidRDefault="00B51AC4" w:rsidP="00B04388">
      <w:pPr>
        <w:spacing w:after="0"/>
      </w:pPr>
      <w:r>
        <w:continuationSeparator/>
      </w:r>
    </w:p>
  </w:footnote>
  <w:footnote w:type="continuationNotice" w:id="1">
    <w:p w14:paraId="7D1E4CF2" w14:textId="77777777" w:rsidR="00B51AC4" w:rsidRDefault="00B51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2D509B" w14:textId="77777777" w:rsidR="00AE72AD" w:rsidRDefault="00AE72AD" w:rsidP="00AE72AD">
    <w:pPr>
      <w:pStyle w:val="Header"/>
      <w:rPr>
        <w:rFonts w:eastAsiaTheme="majorEastAsia"/>
        <w:lang w:val="en-GB"/>
      </w:rPr>
    </w:pPr>
    <w:r w:rsidRPr="39E43926">
      <w:rPr>
        <w:rFonts w:eastAsiaTheme="majorEastAsia"/>
        <w:lang w:val="en-GB"/>
      </w:rPr>
      <w:t>2026_EITH_DEL_FA_RFP_001_CommCorpLaw</w:t>
    </w:r>
  </w:p>
  <w:p w14:paraId="1E108908" w14:textId="069401D2" w:rsidR="00132F46" w:rsidRPr="00EE0E05" w:rsidRDefault="00132F46" w:rsidP="00EE0E0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078195">
    <w:abstractNumId w:val="5"/>
  </w:num>
  <w:num w:numId="2" w16cid:durableId="1803300973">
    <w:abstractNumId w:val="3"/>
  </w:num>
  <w:num w:numId="3" w16cid:durableId="1134375634">
    <w:abstractNumId w:val="1"/>
  </w:num>
  <w:num w:numId="4" w16cid:durableId="1473327502">
    <w:abstractNumId w:val="8"/>
  </w:num>
  <w:num w:numId="5" w16cid:durableId="1258099297">
    <w:abstractNumId w:val="7"/>
  </w:num>
  <w:num w:numId="6" w16cid:durableId="1896773254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2"/>
  </w:num>
  <w:num w:numId="8" w16cid:durableId="1269697156">
    <w:abstractNumId w:val="9"/>
  </w:num>
  <w:num w:numId="9" w16cid:durableId="460853648">
    <w:abstractNumId w:val="0"/>
  </w:num>
  <w:num w:numId="10" w16cid:durableId="1874540987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4"/>
  </w:num>
  <w:num w:numId="14" w16cid:durableId="2070881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b5ToGNEfFUa9Art59MvBKX5XmMhXpGp1eELv8t1go3ZHwVQk6tg/LcBJ9Ly//d8yX8WVTJ9DQ8kPvRwZgifHUA==" w:salt="0mC3d/rJDYi0O1tBd1sR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13BB"/>
    <w:rsid w:val="000078A3"/>
    <w:rsid w:val="00010C51"/>
    <w:rsid w:val="00013C55"/>
    <w:rsid w:val="00017829"/>
    <w:rsid w:val="00025007"/>
    <w:rsid w:val="0002578F"/>
    <w:rsid w:val="0003038E"/>
    <w:rsid w:val="0003199E"/>
    <w:rsid w:val="00032733"/>
    <w:rsid w:val="00035EDC"/>
    <w:rsid w:val="0004221B"/>
    <w:rsid w:val="00042FAC"/>
    <w:rsid w:val="0004420E"/>
    <w:rsid w:val="00044918"/>
    <w:rsid w:val="00046BD4"/>
    <w:rsid w:val="000477BE"/>
    <w:rsid w:val="00057326"/>
    <w:rsid w:val="00057D26"/>
    <w:rsid w:val="00060F9E"/>
    <w:rsid w:val="00067F22"/>
    <w:rsid w:val="000717D9"/>
    <w:rsid w:val="00077A4D"/>
    <w:rsid w:val="00077F4F"/>
    <w:rsid w:val="0008156E"/>
    <w:rsid w:val="00084B77"/>
    <w:rsid w:val="000852F2"/>
    <w:rsid w:val="00085764"/>
    <w:rsid w:val="000A1CA9"/>
    <w:rsid w:val="000A6DD0"/>
    <w:rsid w:val="000B2058"/>
    <w:rsid w:val="000B3860"/>
    <w:rsid w:val="000B4ED2"/>
    <w:rsid w:val="000C0035"/>
    <w:rsid w:val="000C1968"/>
    <w:rsid w:val="000C461A"/>
    <w:rsid w:val="000C5F3F"/>
    <w:rsid w:val="000D2DD6"/>
    <w:rsid w:val="000D759F"/>
    <w:rsid w:val="000E2768"/>
    <w:rsid w:val="000E6217"/>
    <w:rsid w:val="000E6728"/>
    <w:rsid w:val="000F162C"/>
    <w:rsid w:val="000F3616"/>
    <w:rsid w:val="000F4B0E"/>
    <w:rsid w:val="000F540A"/>
    <w:rsid w:val="000F76BC"/>
    <w:rsid w:val="00101BD7"/>
    <w:rsid w:val="00101D06"/>
    <w:rsid w:val="00103D56"/>
    <w:rsid w:val="00107409"/>
    <w:rsid w:val="0011195F"/>
    <w:rsid w:val="0011661C"/>
    <w:rsid w:val="001229B2"/>
    <w:rsid w:val="00127B96"/>
    <w:rsid w:val="00132F46"/>
    <w:rsid w:val="00133DDF"/>
    <w:rsid w:val="0014076D"/>
    <w:rsid w:val="00142DB0"/>
    <w:rsid w:val="00146B75"/>
    <w:rsid w:val="00150727"/>
    <w:rsid w:val="001536BE"/>
    <w:rsid w:val="001546B8"/>
    <w:rsid w:val="00154DF6"/>
    <w:rsid w:val="00155860"/>
    <w:rsid w:val="00160DA6"/>
    <w:rsid w:val="00162136"/>
    <w:rsid w:val="00172F63"/>
    <w:rsid w:val="00176AA0"/>
    <w:rsid w:val="00176F96"/>
    <w:rsid w:val="00185A88"/>
    <w:rsid w:val="001917ED"/>
    <w:rsid w:val="00191C8B"/>
    <w:rsid w:val="00193CF5"/>
    <w:rsid w:val="001A2AE6"/>
    <w:rsid w:val="001A2DC9"/>
    <w:rsid w:val="001A5BC9"/>
    <w:rsid w:val="001B0DE8"/>
    <w:rsid w:val="001B37E2"/>
    <w:rsid w:val="001B448E"/>
    <w:rsid w:val="001B7373"/>
    <w:rsid w:val="001C2ADB"/>
    <w:rsid w:val="001C4CE7"/>
    <w:rsid w:val="001C6489"/>
    <w:rsid w:val="001D1BC1"/>
    <w:rsid w:val="001D2C3B"/>
    <w:rsid w:val="001D3E3A"/>
    <w:rsid w:val="001D405F"/>
    <w:rsid w:val="001D4FCB"/>
    <w:rsid w:val="001E288D"/>
    <w:rsid w:val="001E3EEE"/>
    <w:rsid w:val="001F55CF"/>
    <w:rsid w:val="001F76F8"/>
    <w:rsid w:val="002033A0"/>
    <w:rsid w:val="00206059"/>
    <w:rsid w:val="00212701"/>
    <w:rsid w:val="002241B5"/>
    <w:rsid w:val="00225243"/>
    <w:rsid w:val="00227338"/>
    <w:rsid w:val="00231142"/>
    <w:rsid w:val="00235437"/>
    <w:rsid w:val="0023580F"/>
    <w:rsid w:val="002369FC"/>
    <w:rsid w:val="00243DB4"/>
    <w:rsid w:val="002672D5"/>
    <w:rsid w:val="00276D45"/>
    <w:rsid w:val="00280990"/>
    <w:rsid w:val="00285F12"/>
    <w:rsid w:val="0029062A"/>
    <w:rsid w:val="002914B8"/>
    <w:rsid w:val="00292CD1"/>
    <w:rsid w:val="00293945"/>
    <w:rsid w:val="00297610"/>
    <w:rsid w:val="002C52EC"/>
    <w:rsid w:val="002D2371"/>
    <w:rsid w:val="002E6EED"/>
    <w:rsid w:val="002F29F9"/>
    <w:rsid w:val="002F2DA2"/>
    <w:rsid w:val="00301162"/>
    <w:rsid w:val="00307071"/>
    <w:rsid w:val="00310F45"/>
    <w:rsid w:val="00313BF4"/>
    <w:rsid w:val="00317096"/>
    <w:rsid w:val="00321CE8"/>
    <w:rsid w:val="00325A17"/>
    <w:rsid w:val="00325E4A"/>
    <w:rsid w:val="003263F8"/>
    <w:rsid w:val="0032776C"/>
    <w:rsid w:val="00330802"/>
    <w:rsid w:val="00335BCE"/>
    <w:rsid w:val="0034051D"/>
    <w:rsid w:val="00344699"/>
    <w:rsid w:val="00347BDA"/>
    <w:rsid w:val="00350D7E"/>
    <w:rsid w:val="00355305"/>
    <w:rsid w:val="00362D4F"/>
    <w:rsid w:val="0036576E"/>
    <w:rsid w:val="00373555"/>
    <w:rsid w:val="00377D4E"/>
    <w:rsid w:val="00380D13"/>
    <w:rsid w:val="003818F1"/>
    <w:rsid w:val="00382696"/>
    <w:rsid w:val="00385864"/>
    <w:rsid w:val="00394D87"/>
    <w:rsid w:val="003971C3"/>
    <w:rsid w:val="003A4912"/>
    <w:rsid w:val="003A4EC9"/>
    <w:rsid w:val="003A6620"/>
    <w:rsid w:val="003B3CB7"/>
    <w:rsid w:val="003C1018"/>
    <w:rsid w:val="003C298B"/>
    <w:rsid w:val="003C4F2C"/>
    <w:rsid w:val="003C6ADD"/>
    <w:rsid w:val="003C7365"/>
    <w:rsid w:val="003D45C0"/>
    <w:rsid w:val="003E4A51"/>
    <w:rsid w:val="003E4AAC"/>
    <w:rsid w:val="003E6E36"/>
    <w:rsid w:val="003F1443"/>
    <w:rsid w:val="003F22D7"/>
    <w:rsid w:val="00404A7E"/>
    <w:rsid w:val="0041162C"/>
    <w:rsid w:val="00421C47"/>
    <w:rsid w:val="00425AE4"/>
    <w:rsid w:val="00426EB1"/>
    <w:rsid w:val="00427128"/>
    <w:rsid w:val="004316F2"/>
    <w:rsid w:val="00434F11"/>
    <w:rsid w:val="0043607F"/>
    <w:rsid w:val="00440DAE"/>
    <w:rsid w:val="00444161"/>
    <w:rsid w:val="004458C6"/>
    <w:rsid w:val="00450811"/>
    <w:rsid w:val="004516D8"/>
    <w:rsid w:val="004538B4"/>
    <w:rsid w:val="00455635"/>
    <w:rsid w:val="00457611"/>
    <w:rsid w:val="00464896"/>
    <w:rsid w:val="004718A2"/>
    <w:rsid w:val="00476B8C"/>
    <w:rsid w:val="00481F9F"/>
    <w:rsid w:val="00483B70"/>
    <w:rsid w:val="00484E3B"/>
    <w:rsid w:val="004850A0"/>
    <w:rsid w:val="00490840"/>
    <w:rsid w:val="0049282E"/>
    <w:rsid w:val="00495065"/>
    <w:rsid w:val="004A1DDC"/>
    <w:rsid w:val="004A2B87"/>
    <w:rsid w:val="004A6A62"/>
    <w:rsid w:val="004A7CC9"/>
    <w:rsid w:val="004B17C6"/>
    <w:rsid w:val="004B287E"/>
    <w:rsid w:val="004C19DE"/>
    <w:rsid w:val="004C4E39"/>
    <w:rsid w:val="004D4D11"/>
    <w:rsid w:val="004E019C"/>
    <w:rsid w:val="004E3362"/>
    <w:rsid w:val="004E53D6"/>
    <w:rsid w:val="004F2E25"/>
    <w:rsid w:val="004F310D"/>
    <w:rsid w:val="004F51C7"/>
    <w:rsid w:val="004F5A34"/>
    <w:rsid w:val="004F72AC"/>
    <w:rsid w:val="005010AE"/>
    <w:rsid w:val="00505543"/>
    <w:rsid w:val="0050634D"/>
    <w:rsid w:val="00514C5B"/>
    <w:rsid w:val="00515E12"/>
    <w:rsid w:val="00516090"/>
    <w:rsid w:val="005356FE"/>
    <w:rsid w:val="0054015B"/>
    <w:rsid w:val="005518CF"/>
    <w:rsid w:val="00552F64"/>
    <w:rsid w:val="00553E9C"/>
    <w:rsid w:val="00554711"/>
    <w:rsid w:val="00554E58"/>
    <w:rsid w:val="00555B45"/>
    <w:rsid w:val="00560BC6"/>
    <w:rsid w:val="00560DBB"/>
    <w:rsid w:val="00564F6E"/>
    <w:rsid w:val="00565971"/>
    <w:rsid w:val="00570423"/>
    <w:rsid w:val="00572144"/>
    <w:rsid w:val="00574981"/>
    <w:rsid w:val="00576E13"/>
    <w:rsid w:val="00580582"/>
    <w:rsid w:val="00585B69"/>
    <w:rsid w:val="00587C56"/>
    <w:rsid w:val="00590F42"/>
    <w:rsid w:val="0059164D"/>
    <w:rsid w:val="005976B5"/>
    <w:rsid w:val="005A0931"/>
    <w:rsid w:val="005A51F1"/>
    <w:rsid w:val="005B00AC"/>
    <w:rsid w:val="005B1446"/>
    <w:rsid w:val="005C1CC3"/>
    <w:rsid w:val="005D117D"/>
    <w:rsid w:val="005D1378"/>
    <w:rsid w:val="005E4784"/>
    <w:rsid w:val="005E55C8"/>
    <w:rsid w:val="005E566F"/>
    <w:rsid w:val="005F6C70"/>
    <w:rsid w:val="006057E7"/>
    <w:rsid w:val="0061150C"/>
    <w:rsid w:val="00612697"/>
    <w:rsid w:val="0061300D"/>
    <w:rsid w:val="006225A5"/>
    <w:rsid w:val="00632C34"/>
    <w:rsid w:val="006333AB"/>
    <w:rsid w:val="0063366E"/>
    <w:rsid w:val="00640B08"/>
    <w:rsid w:val="00642B2C"/>
    <w:rsid w:val="00646961"/>
    <w:rsid w:val="0065298C"/>
    <w:rsid w:val="00652994"/>
    <w:rsid w:val="0065477C"/>
    <w:rsid w:val="006609A7"/>
    <w:rsid w:val="00664C1E"/>
    <w:rsid w:val="00685522"/>
    <w:rsid w:val="00686277"/>
    <w:rsid w:val="006868EA"/>
    <w:rsid w:val="00692075"/>
    <w:rsid w:val="00694F69"/>
    <w:rsid w:val="006A036F"/>
    <w:rsid w:val="006A50ED"/>
    <w:rsid w:val="006B74C2"/>
    <w:rsid w:val="006C16EA"/>
    <w:rsid w:val="006C4B9F"/>
    <w:rsid w:val="006C5658"/>
    <w:rsid w:val="006D11E7"/>
    <w:rsid w:val="006D2F09"/>
    <w:rsid w:val="006D3F3B"/>
    <w:rsid w:val="006E04D3"/>
    <w:rsid w:val="006E39ED"/>
    <w:rsid w:val="006F6E19"/>
    <w:rsid w:val="00712CA5"/>
    <w:rsid w:val="0071308F"/>
    <w:rsid w:val="00713341"/>
    <w:rsid w:val="00713538"/>
    <w:rsid w:val="00716EC2"/>
    <w:rsid w:val="00723479"/>
    <w:rsid w:val="00723D60"/>
    <w:rsid w:val="00730BA1"/>
    <w:rsid w:val="00735208"/>
    <w:rsid w:val="00737690"/>
    <w:rsid w:val="00741DE9"/>
    <w:rsid w:val="0075175D"/>
    <w:rsid w:val="007527F2"/>
    <w:rsid w:val="00753188"/>
    <w:rsid w:val="00757C81"/>
    <w:rsid w:val="00760080"/>
    <w:rsid w:val="0076358E"/>
    <w:rsid w:val="00763F84"/>
    <w:rsid w:val="0076437C"/>
    <w:rsid w:val="00770456"/>
    <w:rsid w:val="007739EE"/>
    <w:rsid w:val="0077515C"/>
    <w:rsid w:val="007829A3"/>
    <w:rsid w:val="00787E15"/>
    <w:rsid w:val="00790298"/>
    <w:rsid w:val="00797403"/>
    <w:rsid w:val="007A0BE5"/>
    <w:rsid w:val="007A34B7"/>
    <w:rsid w:val="007B1525"/>
    <w:rsid w:val="007B19E2"/>
    <w:rsid w:val="007C0352"/>
    <w:rsid w:val="007C0E9D"/>
    <w:rsid w:val="007C13A1"/>
    <w:rsid w:val="007C3339"/>
    <w:rsid w:val="007C49AC"/>
    <w:rsid w:val="007C60DF"/>
    <w:rsid w:val="007D3EE1"/>
    <w:rsid w:val="007E4252"/>
    <w:rsid w:val="007F5C70"/>
    <w:rsid w:val="007F5C94"/>
    <w:rsid w:val="007F7CC8"/>
    <w:rsid w:val="007F7FB2"/>
    <w:rsid w:val="0080220A"/>
    <w:rsid w:val="008110D1"/>
    <w:rsid w:val="00813B68"/>
    <w:rsid w:val="0081427D"/>
    <w:rsid w:val="00814A43"/>
    <w:rsid w:val="00815533"/>
    <w:rsid w:val="008159A9"/>
    <w:rsid w:val="00816836"/>
    <w:rsid w:val="008177FC"/>
    <w:rsid w:val="00821E00"/>
    <w:rsid w:val="00824DE1"/>
    <w:rsid w:val="00826234"/>
    <w:rsid w:val="0083138D"/>
    <w:rsid w:val="008345D9"/>
    <w:rsid w:val="0083720A"/>
    <w:rsid w:val="00837AA3"/>
    <w:rsid w:val="00851539"/>
    <w:rsid w:val="0085259D"/>
    <w:rsid w:val="00852862"/>
    <w:rsid w:val="00853FE2"/>
    <w:rsid w:val="00857361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86908"/>
    <w:rsid w:val="0089317F"/>
    <w:rsid w:val="00895A7D"/>
    <w:rsid w:val="008A2E4C"/>
    <w:rsid w:val="008A4BE8"/>
    <w:rsid w:val="008B13FE"/>
    <w:rsid w:val="008B151D"/>
    <w:rsid w:val="008B2FF7"/>
    <w:rsid w:val="008B3C21"/>
    <w:rsid w:val="008B42B8"/>
    <w:rsid w:val="008C08C4"/>
    <w:rsid w:val="008C1D6B"/>
    <w:rsid w:val="008C6C77"/>
    <w:rsid w:val="008D08FD"/>
    <w:rsid w:val="008D179A"/>
    <w:rsid w:val="008D55AB"/>
    <w:rsid w:val="008D7F26"/>
    <w:rsid w:val="008E2197"/>
    <w:rsid w:val="008E63E5"/>
    <w:rsid w:val="008F2271"/>
    <w:rsid w:val="008F6A30"/>
    <w:rsid w:val="0090276D"/>
    <w:rsid w:val="0090376C"/>
    <w:rsid w:val="00906E6F"/>
    <w:rsid w:val="00906F7C"/>
    <w:rsid w:val="00913759"/>
    <w:rsid w:val="00923742"/>
    <w:rsid w:val="00926752"/>
    <w:rsid w:val="00926AA2"/>
    <w:rsid w:val="009347CF"/>
    <w:rsid w:val="00947C50"/>
    <w:rsid w:val="00953201"/>
    <w:rsid w:val="00953A0A"/>
    <w:rsid w:val="00953F33"/>
    <w:rsid w:val="00955C57"/>
    <w:rsid w:val="009664B7"/>
    <w:rsid w:val="00972799"/>
    <w:rsid w:val="009753C1"/>
    <w:rsid w:val="009911BA"/>
    <w:rsid w:val="009919AA"/>
    <w:rsid w:val="00994E24"/>
    <w:rsid w:val="009A3A7C"/>
    <w:rsid w:val="009B39BA"/>
    <w:rsid w:val="009C4826"/>
    <w:rsid w:val="009C5842"/>
    <w:rsid w:val="009C5E4E"/>
    <w:rsid w:val="009D2934"/>
    <w:rsid w:val="009D55D1"/>
    <w:rsid w:val="009D68CC"/>
    <w:rsid w:val="009D7F33"/>
    <w:rsid w:val="009E506C"/>
    <w:rsid w:val="009F479D"/>
    <w:rsid w:val="009F5E46"/>
    <w:rsid w:val="00A055A3"/>
    <w:rsid w:val="00A100B4"/>
    <w:rsid w:val="00A104ED"/>
    <w:rsid w:val="00A1563F"/>
    <w:rsid w:val="00A1752A"/>
    <w:rsid w:val="00A21794"/>
    <w:rsid w:val="00A23B36"/>
    <w:rsid w:val="00A27883"/>
    <w:rsid w:val="00A34B96"/>
    <w:rsid w:val="00A50218"/>
    <w:rsid w:val="00A50883"/>
    <w:rsid w:val="00A545A8"/>
    <w:rsid w:val="00A61604"/>
    <w:rsid w:val="00A63B7D"/>
    <w:rsid w:val="00A66802"/>
    <w:rsid w:val="00A67A2B"/>
    <w:rsid w:val="00A70566"/>
    <w:rsid w:val="00A735DE"/>
    <w:rsid w:val="00A8516D"/>
    <w:rsid w:val="00A92AF1"/>
    <w:rsid w:val="00A97C96"/>
    <w:rsid w:val="00AA329E"/>
    <w:rsid w:val="00AB2C37"/>
    <w:rsid w:val="00AB689C"/>
    <w:rsid w:val="00AB74D3"/>
    <w:rsid w:val="00AC3555"/>
    <w:rsid w:val="00AC5805"/>
    <w:rsid w:val="00AD1F2C"/>
    <w:rsid w:val="00AE3939"/>
    <w:rsid w:val="00AE587F"/>
    <w:rsid w:val="00AE6AAC"/>
    <w:rsid w:val="00AE72AD"/>
    <w:rsid w:val="00AF62C1"/>
    <w:rsid w:val="00B01CDE"/>
    <w:rsid w:val="00B025C5"/>
    <w:rsid w:val="00B04388"/>
    <w:rsid w:val="00B04CF4"/>
    <w:rsid w:val="00B06A6C"/>
    <w:rsid w:val="00B11B92"/>
    <w:rsid w:val="00B14A7D"/>
    <w:rsid w:val="00B2503A"/>
    <w:rsid w:val="00B31FF8"/>
    <w:rsid w:val="00B3443C"/>
    <w:rsid w:val="00B427F1"/>
    <w:rsid w:val="00B50216"/>
    <w:rsid w:val="00B50EAF"/>
    <w:rsid w:val="00B51AC4"/>
    <w:rsid w:val="00B52A82"/>
    <w:rsid w:val="00B55456"/>
    <w:rsid w:val="00B67D6A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D7FC7"/>
    <w:rsid w:val="00BF2F04"/>
    <w:rsid w:val="00BF6794"/>
    <w:rsid w:val="00C00380"/>
    <w:rsid w:val="00C0094A"/>
    <w:rsid w:val="00C04C9D"/>
    <w:rsid w:val="00C07A0E"/>
    <w:rsid w:val="00C07C31"/>
    <w:rsid w:val="00C07E3A"/>
    <w:rsid w:val="00C114B9"/>
    <w:rsid w:val="00C16303"/>
    <w:rsid w:val="00C21469"/>
    <w:rsid w:val="00C23F99"/>
    <w:rsid w:val="00C24494"/>
    <w:rsid w:val="00C24A76"/>
    <w:rsid w:val="00C24E32"/>
    <w:rsid w:val="00C26AA8"/>
    <w:rsid w:val="00C374D5"/>
    <w:rsid w:val="00C40719"/>
    <w:rsid w:val="00C43641"/>
    <w:rsid w:val="00C5271E"/>
    <w:rsid w:val="00C56EAC"/>
    <w:rsid w:val="00C62AB3"/>
    <w:rsid w:val="00C63A50"/>
    <w:rsid w:val="00C64214"/>
    <w:rsid w:val="00C64F85"/>
    <w:rsid w:val="00C77F4C"/>
    <w:rsid w:val="00C90F27"/>
    <w:rsid w:val="00C960AD"/>
    <w:rsid w:val="00C96278"/>
    <w:rsid w:val="00CA00D7"/>
    <w:rsid w:val="00CA0A62"/>
    <w:rsid w:val="00CA3A90"/>
    <w:rsid w:val="00CA7D86"/>
    <w:rsid w:val="00CC0AE5"/>
    <w:rsid w:val="00CC35B4"/>
    <w:rsid w:val="00CC5F47"/>
    <w:rsid w:val="00CC7E82"/>
    <w:rsid w:val="00CD7AA9"/>
    <w:rsid w:val="00CE30E2"/>
    <w:rsid w:val="00CE7E2F"/>
    <w:rsid w:val="00CF53AD"/>
    <w:rsid w:val="00CF6C2E"/>
    <w:rsid w:val="00CF7AA9"/>
    <w:rsid w:val="00D00CDD"/>
    <w:rsid w:val="00D17EF8"/>
    <w:rsid w:val="00D24204"/>
    <w:rsid w:val="00D26A59"/>
    <w:rsid w:val="00D40755"/>
    <w:rsid w:val="00D4088E"/>
    <w:rsid w:val="00D4189F"/>
    <w:rsid w:val="00D46510"/>
    <w:rsid w:val="00D47EFA"/>
    <w:rsid w:val="00D543DF"/>
    <w:rsid w:val="00D55478"/>
    <w:rsid w:val="00D60DC9"/>
    <w:rsid w:val="00D70256"/>
    <w:rsid w:val="00D739E8"/>
    <w:rsid w:val="00D74475"/>
    <w:rsid w:val="00D8008A"/>
    <w:rsid w:val="00D8174A"/>
    <w:rsid w:val="00D82D66"/>
    <w:rsid w:val="00D83C70"/>
    <w:rsid w:val="00D84E3E"/>
    <w:rsid w:val="00D91619"/>
    <w:rsid w:val="00D9232C"/>
    <w:rsid w:val="00D93706"/>
    <w:rsid w:val="00D93FFF"/>
    <w:rsid w:val="00DA033D"/>
    <w:rsid w:val="00DA0886"/>
    <w:rsid w:val="00DA2067"/>
    <w:rsid w:val="00DA7BD5"/>
    <w:rsid w:val="00DB17CC"/>
    <w:rsid w:val="00DB74A9"/>
    <w:rsid w:val="00DB77DB"/>
    <w:rsid w:val="00DC016C"/>
    <w:rsid w:val="00DC1BD0"/>
    <w:rsid w:val="00DC2861"/>
    <w:rsid w:val="00DF09C6"/>
    <w:rsid w:val="00DF09D9"/>
    <w:rsid w:val="00DF0B8A"/>
    <w:rsid w:val="00DF510D"/>
    <w:rsid w:val="00DF544C"/>
    <w:rsid w:val="00E0090A"/>
    <w:rsid w:val="00E027C0"/>
    <w:rsid w:val="00E0581E"/>
    <w:rsid w:val="00E1234E"/>
    <w:rsid w:val="00E13273"/>
    <w:rsid w:val="00E214EF"/>
    <w:rsid w:val="00E22646"/>
    <w:rsid w:val="00E42A55"/>
    <w:rsid w:val="00E4352A"/>
    <w:rsid w:val="00E510E0"/>
    <w:rsid w:val="00E57B1E"/>
    <w:rsid w:val="00E60ABE"/>
    <w:rsid w:val="00E744D6"/>
    <w:rsid w:val="00E7482B"/>
    <w:rsid w:val="00E87A67"/>
    <w:rsid w:val="00E87BF7"/>
    <w:rsid w:val="00E94C7A"/>
    <w:rsid w:val="00EA26A0"/>
    <w:rsid w:val="00EB2941"/>
    <w:rsid w:val="00EB2E11"/>
    <w:rsid w:val="00EB2F08"/>
    <w:rsid w:val="00EC1F03"/>
    <w:rsid w:val="00ED13D8"/>
    <w:rsid w:val="00ED5712"/>
    <w:rsid w:val="00ED71AC"/>
    <w:rsid w:val="00EE0E05"/>
    <w:rsid w:val="00EE5781"/>
    <w:rsid w:val="00EF44D5"/>
    <w:rsid w:val="00EF7AD8"/>
    <w:rsid w:val="00F01932"/>
    <w:rsid w:val="00F01E6D"/>
    <w:rsid w:val="00F03919"/>
    <w:rsid w:val="00F05746"/>
    <w:rsid w:val="00F06C75"/>
    <w:rsid w:val="00F17D15"/>
    <w:rsid w:val="00F17F7F"/>
    <w:rsid w:val="00F228EA"/>
    <w:rsid w:val="00F246B1"/>
    <w:rsid w:val="00F30E6D"/>
    <w:rsid w:val="00F34C06"/>
    <w:rsid w:val="00F35124"/>
    <w:rsid w:val="00F37176"/>
    <w:rsid w:val="00F37373"/>
    <w:rsid w:val="00F50460"/>
    <w:rsid w:val="00F50481"/>
    <w:rsid w:val="00F51D89"/>
    <w:rsid w:val="00F541F7"/>
    <w:rsid w:val="00F57AAB"/>
    <w:rsid w:val="00F61987"/>
    <w:rsid w:val="00F62A5F"/>
    <w:rsid w:val="00F6312F"/>
    <w:rsid w:val="00F72239"/>
    <w:rsid w:val="00F866A4"/>
    <w:rsid w:val="00F86D4C"/>
    <w:rsid w:val="00F9772D"/>
    <w:rsid w:val="00F97817"/>
    <w:rsid w:val="00FA0F6E"/>
    <w:rsid w:val="00FA3DCF"/>
    <w:rsid w:val="00FB6F2D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F4DDA"/>
    <w:rsid w:val="00FF5A45"/>
    <w:rsid w:val="00FF5B71"/>
    <w:rsid w:val="00FF778C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04ED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customXml/itemProps3.xml><?xml version="1.0" encoding="utf-8"?>
<ds:datastoreItem xmlns:ds="http://schemas.openxmlformats.org/officeDocument/2006/customXml" ds:itemID="{27CE1D82-35D1-4870-BE7C-846922515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Überschriften</vt:lpstr>
      </vt:variant>
      <vt:variant>
        <vt:i4>11</vt:i4>
      </vt:variant>
    </vt:vector>
  </HeadingPairs>
  <TitlesOfParts>
    <vt:vector size="13" baseType="lpstr">
      <vt:lpstr>Title</vt:lpstr>
      <vt:lpstr>Title</vt:lpstr>
      <vt:lpstr>Table of Contents</vt:lpstr>
      <vt:lpstr>Numbered Headline 1</vt:lpstr>
      <vt:lpstr>    Numbered Headline 2</vt:lpstr>
      <vt:lpstr>Headline 1</vt:lpstr>
      <vt:lpstr>    Headline 2</vt:lpstr>
      <vt:lpstr>Table</vt:lpstr>
      <vt:lpstr>Bullet points</vt:lpstr>
      <vt:lpstr>Numbered list</vt:lpstr>
      <vt:lpstr>Picture with image caption</vt:lpstr>
      <vt:lpstr>Rgaergaer</vt:lpstr>
      <vt:lpstr>    Aergaergerg</vt:lpstr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Ricardo Hora</dc:creator>
  <cp:keywords/>
  <dc:description/>
  <cp:lastModifiedBy>Ricardo A. Hora</cp:lastModifiedBy>
  <cp:revision>197</cp:revision>
  <cp:lastPrinted>2017-07-24T17:37:00Z</cp:lastPrinted>
  <dcterms:created xsi:type="dcterms:W3CDTF">2025-06-30T08:05:00Z</dcterms:created>
  <dcterms:modified xsi:type="dcterms:W3CDTF">2026-06-24T12:29:00Z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