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A2E76" w:rsidR="00346594" w:rsidP="68FB8397" w:rsidRDefault="00346594" w14:paraId="62B882FA" w14:textId="4CAACC8C">
      <w:pPr>
        <w:autoSpaceDE w:val="0"/>
        <w:autoSpaceDN w:val="0"/>
        <w:adjustRightInd w:val="0"/>
        <w:spacing w:line="360" w:lineRule="auto"/>
        <w:jc w:val="both"/>
        <w:rPr>
          <w:rFonts w:ascii="Arial" w:hAnsi="Arial" w:eastAsia="Arial" w:cs="Arial"/>
          <w:i w:val="1"/>
          <w:iCs w:val="1"/>
          <w:sz w:val="22"/>
          <w:szCs w:val="22"/>
        </w:rPr>
      </w:pPr>
      <w:r w:rsidRPr="68FB8397" w:rsidR="00346594">
        <w:rPr>
          <w:rFonts w:ascii="Arial" w:hAnsi="Arial" w:cs="Arial"/>
          <w:b w:val="1"/>
          <w:bCs w:val="1"/>
          <w:sz w:val="24"/>
          <w:szCs w:val="24"/>
        </w:rPr>
        <w:t>Teamangabe</w:t>
      </w:r>
      <w:r w:rsidRPr="68FB8397" w:rsidR="00BA2E76">
        <w:rPr>
          <w:rFonts w:ascii="Arial" w:hAnsi="Arial" w:cs="Arial"/>
          <w:b w:val="1"/>
          <w:bCs w:val="1"/>
          <w:sz w:val="24"/>
          <w:szCs w:val="24"/>
        </w:rPr>
        <w:t xml:space="preserve"> Los </w:t>
      </w:r>
      <w:r w:rsidRPr="68FB8397" w:rsidR="00BA2E76">
        <w:rPr>
          <w:rFonts w:ascii="Arial" w:hAnsi="Arial" w:cs="Arial"/>
          <w:b w:val="1"/>
          <w:bCs w:val="1"/>
          <w:sz w:val="24"/>
          <w:szCs w:val="24"/>
        </w:rPr>
        <w:t xml:space="preserve">___ </w:t>
      </w:r>
      <w:r w:rsidRPr="68FB8397" w:rsidR="00BA2E76">
        <w:rPr>
          <w:rFonts w:ascii="Arial" w:hAnsi="Arial" w:eastAsia="Arial" w:cs="Arial"/>
          <w:i w:val="1"/>
          <w:iCs w:val="1"/>
          <w:sz w:val="22"/>
          <w:szCs w:val="22"/>
        </w:rPr>
        <w:t xml:space="preserve">(bitte </w:t>
      </w:r>
      <w:r w:rsidRPr="68FB8397" w:rsidR="00BA2E76">
        <w:rPr>
          <w:rFonts w:ascii="Arial" w:hAnsi="Arial" w:eastAsia="Arial" w:cs="Arial"/>
          <w:i w:val="1"/>
          <w:iCs w:val="1"/>
          <w:sz w:val="22"/>
          <w:szCs w:val="22"/>
        </w:rPr>
        <w:t xml:space="preserve">Los </w:t>
      </w:r>
      <w:r w:rsidRPr="68FB8397" w:rsidR="00DA73EB">
        <w:rPr>
          <w:rFonts w:ascii="Arial" w:hAnsi="Arial" w:eastAsia="Arial" w:cs="Arial"/>
          <w:i w:val="1"/>
          <w:iCs w:val="1"/>
          <w:sz w:val="22"/>
          <w:szCs w:val="22"/>
        </w:rPr>
        <w:t>angeben</w:t>
      </w:r>
      <w:r w:rsidRPr="68FB8397" w:rsidR="00BA2E76">
        <w:rPr>
          <w:rFonts w:ascii="Arial" w:hAnsi="Arial" w:eastAsia="Arial" w:cs="Arial"/>
          <w:i w:val="1"/>
          <w:iCs w:val="1"/>
          <w:sz w:val="22"/>
          <w:szCs w:val="22"/>
        </w:rPr>
        <w:t>)</w:t>
      </w:r>
    </w:p>
    <w:p w:rsidRPr="00346594" w:rsidR="00346594" w:rsidP="00346594" w:rsidRDefault="00346594" w14:paraId="5A82A54D" w14:textId="777777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4172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098"/>
        <w:gridCol w:w="2098"/>
        <w:gridCol w:w="2494"/>
        <w:gridCol w:w="2494"/>
        <w:gridCol w:w="2494"/>
        <w:gridCol w:w="2494"/>
      </w:tblGrid>
      <w:tr w:rsidRPr="00346594" w:rsidR="00BA2E76" w:rsidTr="00BA2E76" w14:paraId="2B1BD7CD" w14:textId="77777777">
        <w:trPr>
          <w:trHeight w:val="402"/>
        </w:trPr>
        <w:tc>
          <w:tcPr>
            <w:tcW w:w="2098" w:type="dxa"/>
          </w:tcPr>
          <w:p w:rsidRPr="00346594" w:rsidR="00BA2E76" w:rsidP="00BA2E76" w:rsidRDefault="00BA2E76" w14:paraId="60C354FE" w14:textId="77777777">
            <w:pPr>
              <w:spacing w:line="276" w:lineRule="auto"/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  <w:r w:rsidRPr="00346594">
              <w:rPr>
                <w:rFonts w:ascii="Arial" w:hAnsi="Arial" w:eastAsia="Arial" w:cs="Arial"/>
                <w:b/>
                <w:bCs/>
                <w:sz w:val="22"/>
                <w:szCs w:val="22"/>
              </w:rPr>
              <w:t>Position im Team</w:t>
            </w:r>
          </w:p>
        </w:tc>
        <w:tc>
          <w:tcPr>
            <w:tcW w:w="2098" w:type="dxa"/>
          </w:tcPr>
          <w:p w:rsidRPr="00346594" w:rsidR="00BA2E76" w:rsidP="00BA2E76" w:rsidRDefault="00BA2E76" w14:paraId="40A082F1" w14:textId="77777777">
            <w:pPr>
              <w:spacing w:line="276" w:lineRule="auto"/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  <w:r w:rsidRPr="00346594">
              <w:rPr>
                <w:rFonts w:ascii="Arial" w:hAnsi="Arial" w:eastAsia="Arial" w:cs="Arial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2494" w:type="dxa"/>
          </w:tcPr>
          <w:p w:rsidRPr="00346594" w:rsidR="00BA2E76" w:rsidP="00BA2E76" w:rsidRDefault="00BA2E76" w14:paraId="7E30683F" w14:textId="77777777">
            <w:pPr>
              <w:spacing w:line="276" w:lineRule="auto"/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  <w:r w:rsidRPr="00346594">
              <w:rPr>
                <w:rFonts w:ascii="Arial" w:hAnsi="Arial" w:eastAsia="Arial" w:cs="Arial"/>
                <w:b/>
                <w:bCs/>
                <w:sz w:val="22"/>
                <w:szCs w:val="22"/>
              </w:rPr>
              <w:t>Qualifikation / Besondere Expertise</w:t>
            </w:r>
          </w:p>
        </w:tc>
        <w:tc>
          <w:tcPr>
            <w:tcW w:w="2494" w:type="dxa"/>
          </w:tcPr>
          <w:p w:rsidRPr="00346594" w:rsidR="00BA2E76" w:rsidP="00BA2E76" w:rsidRDefault="00BA2E76" w14:paraId="221C228A" w14:textId="77777777">
            <w:pPr>
              <w:spacing w:line="276" w:lineRule="auto"/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  <w:r w:rsidRPr="00346594">
              <w:rPr>
                <w:rFonts w:ascii="Arial" w:hAnsi="Arial" w:eastAsia="Arial" w:cs="Arial"/>
                <w:b/>
                <w:bCs/>
                <w:sz w:val="22"/>
                <w:szCs w:val="22"/>
              </w:rPr>
              <w:t>Berufserfahrung im angefragten Leistungsbereich</w:t>
            </w:r>
          </w:p>
        </w:tc>
        <w:tc>
          <w:tcPr>
            <w:tcW w:w="2494" w:type="dxa"/>
          </w:tcPr>
          <w:p w:rsidRPr="00346594" w:rsidR="00BA2E76" w:rsidP="00BA2E76" w:rsidRDefault="00BA2E76" w14:paraId="2C65C01B" w14:textId="77777777">
            <w:pPr>
              <w:spacing w:line="276" w:lineRule="auto"/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  <w:r w:rsidRPr="00346594">
              <w:rPr>
                <w:rFonts w:ascii="Arial" w:hAnsi="Arial" w:eastAsia="Arial" w:cs="Arial"/>
                <w:b/>
                <w:bCs/>
                <w:sz w:val="22"/>
                <w:szCs w:val="22"/>
              </w:rPr>
              <w:t>Erfahrung mit englischsprachigen Arbeitsergebnissen</w:t>
            </w:r>
          </w:p>
        </w:tc>
        <w:tc>
          <w:tcPr>
            <w:tcW w:w="2494" w:type="dxa"/>
          </w:tcPr>
          <w:p w:rsidRPr="00346594" w:rsidR="00BA2E76" w:rsidP="00BA2E76" w:rsidRDefault="00BA2E76" w14:paraId="56879995" w14:textId="77777777">
            <w:pPr>
              <w:spacing w:line="276" w:lineRule="auto"/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  <w:r w:rsidRPr="00346594">
              <w:rPr>
                <w:rFonts w:ascii="Arial" w:hAnsi="Arial" w:eastAsia="Arial" w:cs="Arial"/>
                <w:b/>
                <w:bCs/>
                <w:sz w:val="22"/>
                <w:szCs w:val="22"/>
              </w:rPr>
              <w:t>Rolle an Referenz-projekten</w:t>
            </w:r>
          </w:p>
        </w:tc>
      </w:tr>
      <w:tr w:rsidRPr="00346594" w:rsidR="00BA2E76" w:rsidTr="000A4BEE" w14:paraId="3C1B2E31" w14:textId="77777777">
        <w:trPr>
          <w:trHeight w:val="680"/>
        </w:trPr>
        <w:tc>
          <w:tcPr>
            <w:tcW w:w="2098" w:type="dxa"/>
          </w:tcPr>
          <w:p w:rsidRPr="00346594" w:rsidR="00BA2E76" w:rsidP="00BA2E76" w:rsidRDefault="00BA2E76" w14:paraId="663291D0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  <w:r w:rsidRPr="00346594">
              <w:rPr>
                <w:rFonts w:ascii="Arial" w:hAnsi="Arial" w:eastAsia="Arial" w:cs="Arial"/>
                <w:sz w:val="22"/>
                <w:szCs w:val="22"/>
              </w:rPr>
              <w:t>Projektleitung</w:t>
            </w:r>
          </w:p>
        </w:tc>
        <w:tc>
          <w:tcPr>
            <w:tcW w:w="2098" w:type="dxa"/>
          </w:tcPr>
          <w:p w:rsidRPr="00346594" w:rsidR="000A4BEE" w:rsidP="000A4BEE" w:rsidRDefault="000A4BEE" w14:paraId="3D10B733" w14:textId="2C35E8EE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0A4BEE" w:rsidP="000A4BEE" w:rsidRDefault="000A4BEE" w14:paraId="4B1A23BF" w14:textId="5D5A0F53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BA2E76" w:rsidP="00BA2E76" w:rsidRDefault="00BA2E76" w14:paraId="44DA3C97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BA2E76" w:rsidP="00BA2E76" w:rsidRDefault="00BA2E76" w14:paraId="03533D68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BA2E76" w:rsidP="00BA2E76" w:rsidRDefault="00BA2E76" w14:paraId="2B677C60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Pr="00346594" w:rsidR="00BA2E76" w:rsidTr="000A4BEE" w14:paraId="3A5DB1DA" w14:textId="77777777">
        <w:trPr>
          <w:trHeight w:val="680"/>
        </w:trPr>
        <w:tc>
          <w:tcPr>
            <w:tcW w:w="2098" w:type="dxa"/>
          </w:tcPr>
          <w:p w:rsidRPr="00346594" w:rsidR="00BA2E76" w:rsidP="00BA2E76" w:rsidRDefault="00BA2E76" w14:paraId="79C7EAEF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  <w:p w:rsidRPr="00346594" w:rsidR="00BA2E76" w:rsidP="00BA2E76" w:rsidRDefault="00BA2E76" w14:paraId="058CCA90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098" w:type="dxa"/>
          </w:tcPr>
          <w:p w:rsidRPr="00346594" w:rsidR="00BA2E76" w:rsidP="00BA2E76" w:rsidRDefault="00BA2E76" w14:paraId="0543B3FB" w14:textId="7114F6D4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BA2E76" w:rsidP="00BA2E76" w:rsidRDefault="00BA2E76" w14:paraId="216D3F9C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BA2E76" w:rsidP="00BA2E76" w:rsidRDefault="00BA2E76" w14:paraId="772DF81E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BA2E76" w:rsidP="00BA2E76" w:rsidRDefault="00BA2E76" w14:paraId="39949CCC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BA2E76" w:rsidP="00BA2E76" w:rsidRDefault="00BA2E76" w14:paraId="1550085E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Pr="00346594" w:rsidR="00BA2E76" w:rsidTr="000A4BEE" w14:paraId="34C8753A" w14:textId="77777777">
        <w:trPr>
          <w:trHeight w:val="680"/>
        </w:trPr>
        <w:tc>
          <w:tcPr>
            <w:tcW w:w="2098" w:type="dxa"/>
          </w:tcPr>
          <w:p w:rsidRPr="00346594" w:rsidR="00BA2E76" w:rsidP="00BA2E76" w:rsidRDefault="00BA2E76" w14:paraId="377CB869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  <w:p w:rsidRPr="00346594" w:rsidR="00BA2E76" w:rsidP="00BA2E76" w:rsidRDefault="00BA2E76" w14:paraId="46BB612C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098" w:type="dxa"/>
          </w:tcPr>
          <w:p w:rsidRPr="00346594" w:rsidR="00BA2E76" w:rsidP="00BA2E76" w:rsidRDefault="00BA2E76" w14:paraId="1D8BA456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0A4BEE" w:rsidP="000A4BEE" w:rsidRDefault="000A4BEE" w14:paraId="687DAED9" w14:textId="12232293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BA2E76" w:rsidP="00BA2E76" w:rsidRDefault="00BA2E76" w14:paraId="38A9A156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BA2E76" w:rsidP="00BA2E76" w:rsidRDefault="00BA2E76" w14:paraId="5E9F264C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BA2E76" w:rsidP="00BA2E76" w:rsidRDefault="00BA2E76" w14:paraId="1A8D2B72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Pr="00346594" w:rsidR="00BA2E76" w:rsidTr="000A4BEE" w14:paraId="06489BA1" w14:textId="77777777">
        <w:trPr>
          <w:trHeight w:val="680"/>
        </w:trPr>
        <w:tc>
          <w:tcPr>
            <w:tcW w:w="2098" w:type="dxa"/>
          </w:tcPr>
          <w:p w:rsidRPr="00346594" w:rsidR="00BA2E76" w:rsidP="00BA2E76" w:rsidRDefault="00BA2E76" w14:paraId="0946107C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  <w:p w:rsidRPr="00346594" w:rsidR="00BA2E76" w:rsidP="00BA2E76" w:rsidRDefault="00BA2E76" w14:paraId="5FF3136D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098" w:type="dxa"/>
          </w:tcPr>
          <w:p w:rsidRPr="00346594" w:rsidR="00BA2E76" w:rsidP="00BA2E76" w:rsidRDefault="00BA2E76" w14:paraId="0B3D2726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BA2E76" w:rsidP="00BA2E76" w:rsidRDefault="00BA2E76" w14:paraId="3F42186E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BA2E76" w:rsidP="00BA2E76" w:rsidRDefault="00BA2E76" w14:paraId="65B00901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BA2E76" w:rsidP="00BA2E76" w:rsidRDefault="00BA2E76" w14:paraId="2D564B6C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BA2E76" w:rsidP="00BA2E76" w:rsidRDefault="00BA2E76" w14:paraId="629842D4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Pr="00346594" w:rsidR="000A4BEE" w:rsidTr="000A4BEE" w14:paraId="64279A3D" w14:textId="77777777">
        <w:trPr>
          <w:trHeight w:val="680"/>
        </w:trPr>
        <w:tc>
          <w:tcPr>
            <w:tcW w:w="2098" w:type="dxa"/>
          </w:tcPr>
          <w:p w:rsidRPr="00346594" w:rsidR="000A4BEE" w:rsidP="00BA2E76" w:rsidRDefault="000A4BEE" w14:paraId="4F12AD4B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098" w:type="dxa"/>
          </w:tcPr>
          <w:p w:rsidRPr="00346594" w:rsidR="000A4BEE" w:rsidP="00BA2E76" w:rsidRDefault="000A4BEE" w14:paraId="1A8F04D8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0A4BEE" w:rsidP="00BA2E76" w:rsidRDefault="000A4BEE" w14:paraId="7BB989D6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0A4BEE" w:rsidP="00BA2E76" w:rsidRDefault="000A4BEE" w14:paraId="17E9DFDD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0A4BEE" w:rsidP="00BA2E76" w:rsidRDefault="000A4BEE" w14:paraId="023DE45A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0A4BEE" w:rsidP="00BA2E76" w:rsidRDefault="000A4BEE" w14:paraId="1B6DF39D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Pr="00346594" w:rsidR="000A4BEE" w:rsidTr="000A4BEE" w14:paraId="17B0C708" w14:textId="77777777">
        <w:trPr>
          <w:trHeight w:val="680"/>
        </w:trPr>
        <w:tc>
          <w:tcPr>
            <w:tcW w:w="2098" w:type="dxa"/>
          </w:tcPr>
          <w:p w:rsidRPr="00346594" w:rsidR="000A4BEE" w:rsidP="00BA2E76" w:rsidRDefault="000A4BEE" w14:paraId="5E08E265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098" w:type="dxa"/>
          </w:tcPr>
          <w:p w:rsidRPr="00346594" w:rsidR="000A4BEE" w:rsidP="00BA2E76" w:rsidRDefault="000A4BEE" w14:paraId="15E22FDC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0A4BEE" w:rsidP="00BA2E76" w:rsidRDefault="000A4BEE" w14:paraId="2152C55E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0A4BEE" w:rsidP="00BA2E76" w:rsidRDefault="000A4BEE" w14:paraId="7F6A74B2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0A4BEE" w:rsidP="00BA2E76" w:rsidRDefault="000A4BEE" w14:paraId="320BD0CB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94" w:type="dxa"/>
          </w:tcPr>
          <w:p w:rsidRPr="00346594" w:rsidR="000A4BEE" w:rsidP="00BA2E76" w:rsidRDefault="000A4BEE" w14:paraId="0A55C69A" w14:textId="77777777">
            <w:pPr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</w:tbl>
    <w:p w:rsidR="003E33BA" w:rsidP="003E33BA" w:rsidRDefault="003E33BA" w14:paraId="3709F709" w14:textId="1456F741">
      <w:pPr>
        <w:rPr>
          <w:rFonts w:ascii="Arial" w:hAnsi="Arial" w:cs="Arial"/>
          <w:sz w:val="22"/>
          <w:szCs w:val="22"/>
        </w:rPr>
      </w:pPr>
    </w:p>
    <w:p w:rsidRPr="00346594" w:rsidR="003E33BA" w:rsidP="003E33BA" w:rsidRDefault="003E33BA" w14:paraId="32DD743B" w14:textId="77777777">
      <w:pPr>
        <w:rPr>
          <w:rFonts w:ascii="Arial" w:hAnsi="Arial" w:cs="Arial"/>
          <w:sz w:val="22"/>
          <w:szCs w:val="22"/>
        </w:rPr>
      </w:pPr>
    </w:p>
    <w:sectPr w:rsidRPr="00346594" w:rsidR="003E33BA" w:rsidSect="003E33BA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2693" w:right="1304" w:bottom="1134" w:left="1304" w:header="709" w:footer="442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03268" w:rsidP="00C02161" w:rsidRDefault="00803268" w14:paraId="4EA9718B" w14:textId="77777777">
      <w:r>
        <w:separator/>
      </w:r>
    </w:p>
  </w:endnote>
  <w:endnote w:type="continuationSeparator" w:id="0">
    <w:p w:rsidR="00803268" w:rsidP="00C02161" w:rsidRDefault="00803268" w14:paraId="22B46BF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Type">
    <w:panose1 w:val="00000000000000000000"/>
    <w:charset w:val="00"/>
    <w:family w:val="swiss"/>
    <w:notTrueType/>
    <w:pitch w:val="variable"/>
    <w:sig w:usb0="00000287" w:usb1="00000001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amburgSans">
    <w:panose1 w:val="020B0503040000020003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Univers 57 Condensed">
    <w:altName w:val="Cambria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05AF3" w:rsidR="003E33BA" w:rsidP="003E33BA" w:rsidRDefault="003E33BA" w14:paraId="424D4E46" w14:textId="77777777">
    <w:pPr>
      <w:framePr w:hSpace="142" w:wrap="around" w:hAnchor="margin" w:vAnchor="page" w:xAlign="center" w:y="11278"/>
      <w:rPr>
        <w:rFonts w:ascii="Arial" w:hAnsi="Arial" w:cs="Arial"/>
      </w:rPr>
    </w:pPr>
    <w:r w:rsidRPr="00605AF3">
      <w:rPr>
        <w:rFonts w:ascii="Arial" w:hAnsi="Arial" w:cs="Arial"/>
      </w:rPr>
      <w:fldChar w:fldCharType="begin"/>
    </w:r>
    <w:r w:rsidRPr="00605AF3">
      <w:rPr>
        <w:rFonts w:ascii="Arial" w:hAnsi="Arial" w:cs="Arial"/>
      </w:rPr>
      <w:instrText xml:space="preserve"> PAGE  \* Arabic  \* MERGEFORMAT </w:instrText>
    </w:r>
    <w:r w:rsidRPr="00605AF3"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 w:rsidRPr="00605AF3">
      <w:rPr>
        <w:rFonts w:ascii="Arial" w:hAnsi="Arial" w:cs="Arial"/>
      </w:rPr>
      <w:fldChar w:fldCharType="end"/>
    </w:r>
    <w:r w:rsidRPr="00605AF3">
      <w:rPr>
        <w:rFonts w:ascii="Arial" w:hAnsi="Arial" w:cs="Arial"/>
      </w:rPr>
      <w:t xml:space="preserve"> von </w:t>
    </w:r>
    <w:r w:rsidRPr="00605AF3">
      <w:rPr>
        <w:rFonts w:ascii="Arial" w:hAnsi="Arial" w:cs="Arial"/>
      </w:rPr>
      <w:fldChar w:fldCharType="begin"/>
    </w:r>
    <w:r w:rsidRPr="00605AF3">
      <w:rPr>
        <w:rFonts w:ascii="Arial" w:hAnsi="Arial" w:cs="Arial"/>
      </w:rPr>
      <w:instrText xml:space="preserve"> NUMPAGES  \* Arabic  \* MERGEFORMAT </w:instrText>
    </w:r>
    <w:r w:rsidRPr="00605AF3"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 w:rsidRPr="00605AF3">
      <w:rPr>
        <w:rFonts w:ascii="Arial" w:hAnsi="Arial" w:cs="Arial"/>
        <w:noProof/>
      </w:rPr>
      <w:fldChar w:fldCharType="end"/>
    </w:r>
  </w:p>
  <w:p w:rsidRPr="00E6151B" w:rsidR="00BF6D02" w:rsidP="00E6151B" w:rsidRDefault="00BF6D02" w14:paraId="6D4AC52E" w14:textId="53C832A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05AF3" w:rsidR="003E33BA" w:rsidP="003E33BA" w:rsidRDefault="003E33BA" w14:paraId="08BACF72" w14:textId="7983FECB">
    <w:pPr>
      <w:framePr w:hSpace="142" w:wrap="around" w:hAnchor="margin" w:vAnchor="page" w:xAlign="center" w:y="11278"/>
      <w:rPr>
        <w:rFonts w:ascii="Arial" w:hAnsi="Arial" w:cs="Arial"/>
      </w:rPr>
    </w:pPr>
    <w:r w:rsidRPr="00605AF3">
      <w:rPr>
        <w:rFonts w:ascii="Arial" w:hAnsi="Arial" w:cs="Arial"/>
      </w:rPr>
      <w:fldChar w:fldCharType="begin"/>
    </w:r>
    <w:r w:rsidRPr="00605AF3">
      <w:rPr>
        <w:rFonts w:ascii="Arial" w:hAnsi="Arial" w:cs="Arial"/>
      </w:rPr>
      <w:instrText xml:space="preserve"> PAGE  \* Arabic  \* MERGEFORMAT </w:instrText>
    </w:r>
    <w:r w:rsidRPr="00605AF3"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 w:rsidRPr="00605AF3">
      <w:rPr>
        <w:rFonts w:ascii="Arial" w:hAnsi="Arial" w:cs="Arial"/>
      </w:rPr>
      <w:fldChar w:fldCharType="end"/>
    </w:r>
    <w:r w:rsidRPr="00605AF3">
      <w:rPr>
        <w:rFonts w:ascii="Arial" w:hAnsi="Arial" w:cs="Arial"/>
      </w:rPr>
      <w:t xml:space="preserve"> von </w:t>
    </w:r>
    <w:r w:rsidRPr="00605AF3">
      <w:rPr>
        <w:rFonts w:ascii="Arial" w:hAnsi="Arial" w:cs="Arial"/>
      </w:rPr>
      <w:fldChar w:fldCharType="begin"/>
    </w:r>
    <w:r w:rsidRPr="00605AF3">
      <w:rPr>
        <w:rFonts w:ascii="Arial" w:hAnsi="Arial" w:cs="Arial"/>
      </w:rPr>
      <w:instrText xml:space="preserve"> NUMPAGES  \* Arabic  \* MERGEFORMAT </w:instrText>
    </w:r>
    <w:r w:rsidRPr="00605AF3">
      <w:rPr>
        <w:rFonts w:ascii="Arial" w:hAnsi="Arial" w:cs="Arial"/>
      </w:rPr>
      <w:fldChar w:fldCharType="separate"/>
    </w:r>
    <w:r>
      <w:rPr>
        <w:rFonts w:ascii="Arial" w:hAnsi="Arial" w:cs="Arial"/>
      </w:rPr>
      <w:t>2</w:t>
    </w:r>
    <w:r w:rsidRPr="00605AF3">
      <w:rPr>
        <w:rFonts w:ascii="Arial" w:hAnsi="Arial" w:cs="Arial"/>
        <w:noProof/>
      </w:rPr>
      <w:fldChar w:fldCharType="end"/>
    </w:r>
  </w:p>
  <w:p w:rsidR="003E33BA" w:rsidRDefault="003E33BA" w14:paraId="0546D089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03268" w:rsidP="00C02161" w:rsidRDefault="00803268" w14:paraId="60956904" w14:textId="77777777">
      <w:r>
        <w:separator/>
      </w:r>
    </w:p>
  </w:footnote>
  <w:footnote w:type="continuationSeparator" w:id="0">
    <w:p w:rsidR="00803268" w:rsidP="00C02161" w:rsidRDefault="00803268" w14:paraId="6A0399D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0964FE" w:rsidRDefault="005C0715" w14:paraId="4DDD09CB" w14:textId="77777777">
    <w:pPr>
      <w:pStyle w:val="Kopfzeile"/>
    </w:pPr>
    <w:r w:rsidRPr="000964FE">
      <w:rPr>
        <w:rFonts w:ascii="Univers 57 Condensed" w:hAnsi="Univers 57 Condensed"/>
        <w:noProof/>
      </w:rPr>
      <w:drawing>
        <wp:anchor distT="0" distB="0" distL="114300" distR="114300" simplePos="0" relativeHeight="251672576" behindDoc="0" locked="0" layoutInCell="1" allowOverlap="1" wp14:anchorId="1F31F7A8" wp14:editId="5AF6A373">
          <wp:simplePos x="0" y="0"/>
          <wp:positionH relativeFrom="page">
            <wp:posOffset>8259445</wp:posOffset>
          </wp:positionH>
          <wp:positionV relativeFrom="page">
            <wp:posOffset>864235</wp:posOffset>
          </wp:positionV>
          <wp:extent cx="1605600" cy="406800"/>
          <wp:effectExtent l="0" t="0" r="0" b="0"/>
          <wp:wrapNone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5600" cy="40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964FE" w:rsidR="000964FE">
      <w:rPr>
        <w:rFonts w:ascii="Univers 57 Condensed" w:hAnsi="Univers 57 Condensed"/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2E94E31" wp14:editId="0B69785C">
              <wp:simplePos x="0" y="0"/>
              <wp:positionH relativeFrom="page">
                <wp:posOffset>0</wp:posOffset>
              </wp:positionH>
              <wp:positionV relativeFrom="page">
                <wp:posOffset>399415</wp:posOffset>
              </wp:positionV>
              <wp:extent cx="10692000" cy="266400"/>
              <wp:effectExtent l="0" t="0" r="0" b="635"/>
              <wp:wrapNone/>
              <wp:docPr id="7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692000" cy="266400"/>
                      </a:xfrm>
                      <a:prstGeom prst="rect">
                        <a:avLst/>
                      </a:prstGeom>
                      <a:solidFill>
                        <a:srgbClr val="003063"/>
                      </a:solidFill>
                      <a:ln w="9525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eck 6" style="position:absolute;margin-left:0;margin-top:31.45pt;width:841.9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fillcolor="#003063" stroked="f" w14:anchorId="2350F8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">
              <w10:wrap anchorx="page" anchory="page"/>
            </v:rect>
          </w:pict>
        </mc:Fallback>
      </mc:AlternateContent>
    </w:r>
    <w:r w:rsidRPr="000964FE" w:rsidR="000964FE">
      <w:rPr>
        <w:rFonts w:ascii="Univers 57 Condensed" w:hAnsi="Univers 57 Condensed"/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83B0AA1" wp14:editId="3C13BEF2">
              <wp:simplePos x="0" y="0"/>
              <wp:positionH relativeFrom="page">
                <wp:posOffset>0</wp:posOffset>
              </wp:positionH>
              <wp:positionV relativeFrom="page">
                <wp:posOffset>306070</wp:posOffset>
              </wp:positionV>
              <wp:extent cx="698400" cy="190800"/>
              <wp:effectExtent l="0" t="0" r="6985" b="0"/>
              <wp:wrapNone/>
              <wp:docPr id="2" name="Freihandform 5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gray">
                      <a:xfrm>
                        <a:off x="0" y="0"/>
                        <a:ext cx="698400" cy="190800"/>
                      </a:xfrm>
                      <a:custGeom>
                        <a:avLst/>
                        <a:gdLst>
                          <a:gd name="connsiteX0" fmla="*/ 0 w 1784351"/>
                          <a:gd name="connsiteY0" fmla="*/ 0 h 486000"/>
                          <a:gd name="connsiteX1" fmla="*/ 80844 w 1784351"/>
                          <a:gd name="connsiteY1" fmla="*/ 0 h 486000"/>
                          <a:gd name="connsiteX2" fmla="*/ 1004494 w 1784351"/>
                          <a:gd name="connsiteY2" fmla="*/ 0 h 486000"/>
                          <a:gd name="connsiteX3" fmla="*/ 1060429 w 1784351"/>
                          <a:gd name="connsiteY3" fmla="*/ 0 h 486000"/>
                          <a:gd name="connsiteX4" fmla="*/ 1784351 w 1784351"/>
                          <a:gd name="connsiteY4" fmla="*/ 0 h 486000"/>
                          <a:gd name="connsiteX5" fmla="*/ 1503348 w 1784351"/>
                          <a:gd name="connsiteY5" fmla="*/ 412825 h 486000"/>
                          <a:gd name="connsiteX6" fmla="*/ 1374857 w 1784351"/>
                          <a:gd name="connsiteY6" fmla="*/ 486000 h 486000"/>
                          <a:gd name="connsiteX7" fmla="*/ 1152128 w 1784351"/>
                          <a:gd name="connsiteY7" fmla="*/ 486000 h 486000"/>
                          <a:gd name="connsiteX8" fmla="*/ 1060429 w 1784351"/>
                          <a:gd name="connsiteY8" fmla="*/ 486000 h 486000"/>
                          <a:gd name="connsiteX9" fmla="*/ 1004494 w 1784351"/>
                          <a:gd name="connsiteY9" fmla="*/ 486000 h 486000"/>
                          <a:gd name="connsiteX10" fmla="*/ 80844 w 1784351"/>
                          <a:gd name="connsiteY10" fmla="*/ 486000 h 486000"/>
                          <a:gd name="connsiteX11" fmla="*/ 0 w 1784351"/>
                          <a:gd name="connsiteY11" fmla="*/ 486000 h 486000"/>
                          <a:gd name="connsiteX12" fmla="*/ 0 w 1784351"/>
                          <a:gd name="connsiteY12" fmla="*/ 0 h 486000"/>
                          <a:gd name="connsiteX0" fmla="*/ 0 w 1784351"/>
                          <a:gd name="connsiteY0" fmla="*/ 0 h 486000"/>
                          <a:gd name="connsiteX1" fmla="*/ 80844 w 1784351"/>
                          <a:gd name="connsiteY1" fmla="*/ 0 h 486000"/>
                          <a:gd name="connsiteX2" fmla="*/ 1004494 w 1784351"/>
                          <a:gd name="connsiteY2" fmla="*/ 0 h 486000"/>
                          <a:gd name="connsiteX3" fmla="*/ 1784351 w 1784351"/>
                          <a:gd name="connsiteY3" fmla="*/ 0 h 486000"/>
                          <a:gd name="connsiteX4" fmla="*/ 1503348 w 1784351"/>
                          <a:gd name="connsiteY4" fmla="*/ 412825 h 486000"/>
                          <a:gd name="connsiteX5" fmla="*/ 1374857 w 1784351"/>
                          <a:gd name="connsiteY5" fmla="*/ 486000 h 486000"/>
                          <a:gd name="connsiteX6" fmla="*/ 1152128 w 1784351"/>
                          <a:gd name="connsiteY6" fmla="*/ 486000 h 486000"/>
                          <a:gd name="connsiteX7" fmla="*/ 1060429 w 1784351"/>
                          <a:gd name="connsiteY7" fmla="*/ 486000 h 486000"/>
                          <a:gd name="connsiteX8" fmla="*/ 1004494 w 1784351"/>
                          <a:gd name="connsiteY8" fmla="*/ 486000 h 486000"/>
                          <a:gd name="connsiteX9" fmla="*/ 80844 w 1784351"/>
                          <a:gd name="connsiteY9" fmla="*/ 486000 h 486000"/>
                          <a:gd name="connsiteX10" fmla="*/ 0 w 1784351"/>
                          <a:gd name="connsiteY10" fmla="*/ 486000 h 486000"/>
                          <a:gd name="connsiteX11" fmla="*/ 0 w 1784351"/>
                          <a:gd name="connsiteY11" fmla="*/ 0 h 486000"/>
                          <a:gd name="connsiteX0" fmla="*/ 0 w 1784351"/>
                          <a:gd name="connsiteY0" fmla="*/ 0 h 486000"/>
                          <a:gd name="connsiteX1" fmla="*/ 80844 w 1784351"/>
                          <a:gd name="connsiteY1" fmla="*/ 0 h 486000"/>
                          <a:gd name="connsiteX2" fmla="*/ 1784351 w 1784351"/>
                          <a:gd name="connsiteY2" fmla="*/ 0 h 486000"/>
                          <a:gd name="connsiteX3" fmla="*/ 1503348 w 1784351"/>
                          <a:gd name="connsiteY3" fmla="*/ 412825 h 486000"/>
                          <a:gd name="connsiteX4" fmla="*/ 1374857 w 1784351"/>
                          <a:gd name="connsiteY4" fmla="*/ 486000 h 486000"/>
                          <a:gd name="connsiteX5" fmla="*/ 1152128 w 1784351"/>
                          <a:gd name="connsiteY5" fmla="*/ 486000 h 486000"/>
                          <a:gd name="connsiteX6" fmla="*/ 1060429 w 1784351"/>
                          <a:gd name="connsiteY6" fmla="*/ 486000 h 486000"/>
                          <a:gd name="connsiteX7" fmla="*/ 1004494 w 1784351"/>
                          <a:gd name="connsiteY7" fmla="*/ 486000 h 486000"/>
                          <a:gd name="connsiteX8" fmla="*/ 80844 w 1784351"/>
                          <a:gd name="connsiteY8" fmla="*/ 486000 h 486000"/>
                          <a:gd name="connsiteX9" fmla="*/ 0 w 1784351"/>
                          <a:gd name="connsiteY9" fmla="*/ 486000 h 486000"/>
                          <a:gd name="connsiteX10" fmla="*/ 0 w 1784351"/>
                          <a:gd name="connsiteY10" fmla="*/ 0 h 48600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1784351" h="486000">
                            <a:moveTo>
                              <a:pt x="0" y="0"/>
                            </a:moveTo>
                            <a:lnTo>
                              <a:pt x="80844" y="0"/>
                            </a:lnTo>
                            <a:lnTo>
                              <a:pt x="1784351" y="0"/>
                            </a:lnTo>
                            <a:lnTo>
                              <a:pt x="1503348" y="412825"/>
                            </a:lnTo>
                            <a:cubicBezTo>
                              <a:pt x="1472029" y="455546"/>
                              <a:pt x="1434432" y="484128"/>
                              <a:pt x="1374857" y="486000"/>
                            </a:cubicBezTo>
                            <a:lnTo>
                              <a:pt x="1152128" y="486000"/>
                            </a:lnTo>
                            <a:lnTo>
                              <a:pt x="1060429" y="486000"/>
                            </a:lnTo>
                            <a:lnTo>
                              <a:pt x="1004494" y="486000"/>
                            </a:lnTo>
                            <a:lnTo>
                              <a:pt x="80844" y="486000"/>
                            </a:lnTo>
                            <a:lnTo>
                              <a:pt x="0" y="48600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E10019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Freihandform 53" style="position:absolute;margin-left:0;margin-top:24.1pt;width:55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1784351,486000" o:spid="_x0000_s1026" fillcolor="#e10019" stroked="f" strokeweight=".5pt" o:bwmode="grayScale" path="m,l80844,,1784351,,1503348,412825v-31319,42721,-68916,71303,-128491,73175l1152128,486000r-91699,l1004494,486000r-923650,l,486000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" w14:anchorId="50C8BB3E">
              <v:stroke joinstyle="miter"/>
              <v:path arrowok="t" o:connecttype="custom" o:connectlocs="0,0;31643,0;698400,0;588415,162072;538123,190800;450946,190800;415055,190800;393162,190800;31643,190800;0,190800;0,0" o:connectangles="0,0,0,0,0,0,0,0,0,0,0"/>
              <o:lock v:ext="edit" aspectratio="t"/>
              <w10:wrap anchorx="page" anchory="page"/>
            </v:shape>
          </w:pict>
        </mc:Fallback>
      </mc:AlternateContent>
    </w:r>
    <w:r w:rsidR="000964FE">
      <w:t>,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C02161" w:rsidP="00803268" w:rsidRDefault="00803268" w14:paraId="64085C83" w14:textId="38F294E6">
    <w:pPr>
      <w:pStyle w:val="Kopfzeile"/>
    </w:pPr>
    <w:r w:rsidRPr="000964FE">
      <w:rPr>
        <w:rFonts w:ascii="Univers 57 Condensed" w:hAnsi="Univers 57 Condensed"/>
        <w:noProof/>
      </w:rPr>
      <w:drawing>
        <wp:anchor distT="0" distB="0" distL="114300" distR="114300" simplePos="0" relativeHeight="251676672" behindDoc="0" locked="0" layoutInCell="1" allowOverlap="1" wp14:anchorId="20A437CB" wp14:editId="56FD1E7E">
          <wp:simplePos x="0" y="0"/>
          <wp:positionH relativeFrom="page">
            <wp:posOffset>8259445</wp:posOffset>
          </wp:positionH>
          <wp:positionV relativeFrom="page">
            <wp:posOffset>864235</wp:posOffset>
          </wp:positionV>
          <wp:extent cx="1605600" cy="406800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5600" cy="40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964FE">
      <w:rPr>
        <w:rFonts w:ascii="Univers 57 Condensed" w:hAnsi="Univers 57 Condensed"/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787A702" wp14:editId="3A1ECC65">
              <wp:simplePos x="0" y="0"/>
              <wp:positionH relativeFrom="page">
                <wp:posOffset>0</wp:posOffset>
              </wp:positionH>
              <wp:positionV relativeFrom="page">
                <wp:posOffset>399415</wp:posOffset>
              </wp:positionV>
              <wp:extent cx="10692000" cy="266400"/>
              <wp:effectExtent l="0" t="0" r="0" b="635"/>
              <wp:wrapNone/>
              <wp:docPr id="4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692000" cy="266400"/>
                      </a:xfrm>
                      <a:prstGeom prst="rect">
                        <a:avLst/>
                      </a:prstGeom>
                      <a:solidFill>
                        <a:srgbClr val="003063"/>
                      </a:solidFill>
                      <a:ln w="9525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eck 6" style="position:absolute;margin-left:0;margin-top:31.45pt;width:841.9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fillcolor="#003063" stroked="f" w14:anchorId="577467E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">
              <w10:wrap anchorx="page" anchory="page"/>
            </v:rect>
          </w:pict>
        </mc:Fallback>
      </mc:AlternateContent>
    </w:r>
    <w:r w:rsidRPr="000964FE">
      <w:rPr>
        <w:rFonts w:ascii="Univers 57 Condensed" w:hAnsi="Univers 57 Condensed"/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A942245" wp14:editId="2FF39A44">
              <wp:simplePos x="0" y="0"/>
              <wp:positionH relativeFrom="page">
                <wp:posOffset>0</wp:posOffset>
              </wp:positionH>
              <wp:positionV relativeFrom="page">
                <wp:posOffset>306070</wp:posOffset>
              </wp:positionV>
              <wp:extent cx="698400" cy="190800"/>
              <wp:effectExtent l="0" t="0" r="6985" b="0"/>
              <wp:wrapNone/>
              <wp:docPr id="5" name="Freihandform 5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gray">
                      <a:xfrm>
                        <a:off x="0" y="0"/>
                        <a:ext cx="698400" cy="190800"/>
                      </a:xfrm>
                      <a:custGeom>
                        <a:avLst/>
                        <a:gdLst>
                          <a:gd name="connsiteX0" fmla="*/ 0 w 1784351"/>
                          <a:gd name="connsiteY0" fmla="*/ 0 h 486000"/>
                          <a:gd name="connsiteX1" fmla="*/ 80844 w 1784351"/>
                          <a:gd name="connsiteY1" fmla="*/ 0 h 486000"/>
                          <a:gd name="connsiteX2" fmla="*/ 1004494 w 1784351"/>
                          <a:gd name="connsiteY2" fmla="*/ 0 h 486000"/>
                          <a:gd name="connsiteX3" fmla="*/ 1060429 w 1784351"/>
                          <a:gd name="connsiteY3" fmla="*/ 0 h 486000"/>
                          <a:gd name="connsiteX4" fmla="*/ 1784351 w 1784351"/>
                          <a:gd name="connsiteY4" fmla="*/ 0 h 486000"/>
                          <a:gd name="connsiteX5" fmla="*/ 1503348 w 1784351"/>
                          <a:gd name="connsiteY5" fmla="*/ 412825 h 486000"/>
                          <a:gd name="connsiteX6" fmla="*/ 1374857 w 1784351"/>
                          <a:gd name="connsiteY6" fmla="*/ 486000 h 486000"/>
                          <a:gd name="connsiteX7" fmla="*/ 1152128 w 1784351"/>
                          <a:gd name="connsiteY7" fmla="*/ 486000 h 486000"/>
                          <a:gd name="connsiteX8" fmla="*/ 1060429 w 1784351"/>
                          <a:gd name="connsiteY8" fmla="*/ 486000 h 486000"/>
                          <a:gd name="connsiteX9" fmla="*/ 1004494 w 1784351"/>
                          <a:gd name="connsiteY9" fmla="*/ 486000 h 486000"/>
                          <a:gd name="connsiteX10" fmla="*/ 80844 w 1784351"/>
                          <a:gd name="connsiteY10" fmla="*/ 486000 h 486000"/>
                          <a:gd name="connsiteX11" fmla="*/ 0 w 1784351"/>
                          <a:gd name="connsiteY11" fmla="*/ 486000 h 486000"/>
                          <a:gd name="connsiteX12" fmla="*/ 0 w 1784351"/>
                          <a:gd name="connsiteY12" fmla="*/ 0 h 486000"/>
                          <a:gd name="connsiteX0" fmla="*/ 0 w 1784351"/>
                          <a:gd name="connsiteY0" fmla="*/ 0 h 486000"/>
                          <a:gd name="connsiteX1" fmla="*/ 80844 w 1784351"/>
                          <a:gd name="connsiteY1" fmla="*/ 0 h 486000"/>
                          <a:gd name="connsiteX2" fmla="*/ 1004494 w 1784351"/>
                          <a:gd name="connsiteY2" fmla="*/ 0 h 486000"/>
                          <a:gd name="connsiteX3" fmla="*/ 1784351 w 1784351"/>
                          <a:gd name="connsiteY3" fmla="*/ 0 h 486000"/>
                          <a:gd name="connsiteX4" fmla="*/ 1503348 w 1784351"/>
                          <a:gd name="connsiteY4" fmla="*/ 412825 h 486000"/>
                          <a:gd name="connsiteX5" fmla="*/ 1374857 w 1784351"/>
                          <a:gd name="connsiteY5" fmla="*/ 486000 h 486000"/>
                          <a:gd name="connsiteX6" fmla="*/ 1152128 w 1784351"/>
                          <a:gd name="connsiteY6" fmla="*/ 486000 h 486000"/>
                          <a:gd name="connsiteX7" fmla="*/ 1060429 w 1784351"/>
                          <a:gd name="connsiteY7" fmla="*/ 486000 h 486000"/>
                          <a:gd name="connsiteX8" fmla="*/ 1004494 w 1784351"/>
                          <a:gd name="connsiteY8" fmla="*/ 486000 h 486000"/>
                          <a:gd name="connsiteX9" fmla="*/ 80844 w 1784351"/>
                          <a:gd name="connsiteY9" fmla="*/ 486000 h 486000"/>
                          <a:gd name="connsiteX10" fmla="*/ 0 w 1784351"/>
                          <a:gd name="connsiteY10" fmla="*/ 486000 h 486000"/>
                          <a:gd name="connsiteX11" fmla="*/ 0 w 1784351"/>
                          <a:gd name="connsiteY11" fmla="*/ 0 h 486000"/>
                          <a:gd name="connsiteX0" fmla="*/ 0 w 1784351"/>
                          <a:gd name="connsiteY0" fmla="*/ 0 h 486000"/>
                          <a:gd name="connsiteX1" fmla="*/ 80844 w 1784351"/>
                          <a:gd name="connsiteY1" fmla="*/ 0 h 486000"/>
                          <a:gd name="connsiteX2" fmla="*/ 1784351 w 1784351"/>
                          <a:gd name="connsiteY2" fmla="*/ 0 h 486000"/>
                          <a:gd name="connsiteX3" fmla="*/ 1503348 w 1784351"/>
                          <a:gd name="connsiteY3" fmla="*/ 412825 h 486000"/>
                          <a:gd name="connsiteX4" fmla="*/ 1374857 w 1784351"/>
                          <a:gd name="connsiteY4" fmla="*/ 486000 h 486000"/>
                          <a:gd name="connsiteX5" fmla="*/ 1152128 w 1784351"/>
                          <a:gd name="connsiteY5" fmla="*/ 486000 h 486000"/>
                          <a:gd name="connsiteX6" fmla="*/ 1060429 w 1784351"/>
                          <a:gd name="connsiteY6" fmla="*/ 486000 h 486000"/>
                          <a:gd name="connsiteX7" fmla="*/ 1004494 w 1784351"/>
                          <a:gd name="connsiteY7" fmla="*/ 486000 h 486000"/>
                          <a:gd name="connsiteX8" fmla="*/ 80844 w 1784351"/>
                          <a:gd name="connsiteY8" fmla="*/ 486000 h 486000"/>
                          <a:gd name="connsiteX9" fmla="*/ 0 w 1784351"/>
                          <a:gd name="connsiteY9" fmla="*/ 486000 h 486000"/>
                          <a:gd name="connsiteX10" fmla="*/ 0 w 1784351"/>
                          <a:gd name="connsiteY10" fmla="*/ 0 h 48600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1784351" h="486000">
                            <a:moveTo>
                              <a:pt x="0" y="0"/>
                            </a:moveTo>
                            <a:lnTo>
                              <a:pt x="80844" y="0"/>
                            </a:lnTo>
                            <a:lnTo>
                              <a:pt x="1784351" y="0"/>
                            </a:lnTo>
                            <a:lnTo>
                              <a:pt x="1503348" y="412825"/>
                            </a:lnTo>
                            <a:cubicBezTo>
                              <a:pt x="1472029" y="455546"/>
                              <a:pt x="1434432" y="484128"/>
                              <a:pt x="1374857" y="486000"/>
                            </a:cubicBezTo>
                            <a:lnTo>
                              <a:pt x="1152128" y="486000"/>
                            </a:lnTo>
                            <a:lnTo>
                              <a:pt x="1060429" y="486000"/>
                            </a:lnTo>
                            <a:lnTo>
                              <a:pt x="1004494" y="486000"/>
                            </a:lnTo>
                            <a:lnTo>
                              <a:pt x="80844" y="486000"/>
                            </a:lnTo>
                            <a:lnTo>
                              <a:pt x="0" y="48600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E10019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Freihandform 53" style="position:absolute;margin-left:0;margin-top:24.1pt;width:55pt;height:1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1784351,486000" o:spid="_x0000_s1026" fillcolor="#e10019" stroked="f" strokeweight=".5pt" o:bwmode="grayScale" path="m,l80844,,1784351,,1503348,412825v-31319,42721,-68916,71303,-128491,73175l1152128,486000r-91699,l1004494,486000r-923650,l,486000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" w14:anchorId="78BF460F">
              <v:stroke joinstyle="miter"/>
              <v:path arrowok="t" o:connecttype="custom" o:connectlocs="0,0;31643,0;698400,0;588415,162072;538123,190800;450946,190800;415055,190800;393162,190800;31643,190800;0,190800;0,0" o:connectangles="0,0,0,0,0,0,0,0,0,0,0"/>
              <o:lock v:ext="edit" aspectratio="t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77A42D6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1" w15:restartNumberingAfterBreak="0">
    <w:nsid w:val="FFFFFF81"/>
    <w:multiLevelType w:val="singleLevel"/>
    <w:tmpl w:val="190E6EF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2" w15:restartNumberingAfterBreak="0">
    <w:nsid w:val="FFFFFF82"/>
    <w:multiLevelType w:val="singleLevel"/>
    <w:tmpl w:val="C608C32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3" w15:restartNumberingAfterBreak="0">
    <w:nsid w:val="FFFFFF83"/>
    <w:multiLevelType w:val="singleLevel"/>
    <w:tmpl w:val="0AF6EEF2"/>
    <w:lvl w:ilvl="0">
      <w:start w:val="1"/>
      <w:numFmt w:val="bullet"/>
      <w:pStyle w:val="Listenabsatz"/>
      <w:lvlText w:val="‒"/>
      <w:lvlJc w:val="left"/>
      <w:pPr>
        <w:ind w:left="643" w:hanging="360"/>
      </w:pPr>
      <w:rPr>
        <w:rFonts w:hint="default" w:ascii="Arial" w:hAnsi="Arial"/>
      </w:rPr>
    </w:lvl>
  </w:abstractNum>
  <w:abstractNum w:abstractNumId="4" w15:restartNumberingAfterBreak="0">
    <w:nsid w:val="FFFFFF88"/>
    <w:multiLevelType w:val="singleLevel"/>
    <w:tmpl w:val="A510F4E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0EA6DB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6" w15:restartNumberingAfterBreak="0">
    <w:nsid w:val="008929FC"/>
    <w:multiLevelType w:val="multilevel"/>
    <w:tmpl w:val="64FC81D2"/>
    <w:lvl w:ilvl="0">
      <w:start w:val="1"/>
      <w:numFmt w:val="lowerLett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5D316E3"/>
    <w:multiLevelType w:val="multilevel"/>
    <w:tmpl w:val="A0BE17BE"/>
    <w:lvl w:ilvl="0">
      <w:start w:val="1"/>
      <w:numFmt w:val="decimal"/>
      <w:pStyle w:val="berschrift1"/>
      <w:lvlText w:val="%1."/>
      <w:lvlJc w:val="left"/>
      <w:pPr>
        <w:ind w:left="964" w:hanging="96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964" w:hanging="9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0C2D45A3"/>
    <w:multiLevelType w:val="multilevel"/>
    <w:tmpl w:val="B2AA9084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680" w:hanging="680"/>
      </w:pPr>
      <w:rPr>
        <w:rFonts w:hint="default"/>
        <w:color w:val="auto"/>
      </w:rPr>
    </w:lvl>
    <w:lvl w:ilvl="2">
      <w:start w:val="1"/>
      <w:numFmt w:val="bullet"/>
      <w:lvlText w:val=""/>
      <w:lvlJc w:val="left"/>
      <w:pPr>
        <w:ind w:left="1021" w:hanging="341"/>
      </w:pPr>
      <w:rPr>
        <w:rFonts w:hint="default" w:ascii="Symbol" w:hAnsi="Symbol"/>
        <w:color w:val="auto"/>
      </w:rPr>
    </w:lvl>
    <w:lvl w:ilvl="3">
      <w:start w:val="1"/>
      <w:numFmt w:val="bullet"/>
      <w:lvlRestart w:val="0"/>
      <w:lvlText w:val=""/>
      <w:lvlJc w:val="left"/>
      <w:pPr>
        <w:ind w:left="340" w:hanging="340"/>
      </w:pPr>
      <w:rPr>
        <w:rFonts w:hint="default" w:ascii="Symbol" w:hAnsi="Symbol"/>
        <w:color w:val="auto"/>
      </w:rPr>
    </w:lvl>
    <w:lvl w:ilvl="4">
      <w:start w:val="1"/>
      <w:numFmt w:val="decimal"/>
      <w:lvlText w:val="%5)"/>
      <w:lvlJc w:val="left"/>
      <w:pPr>
        <w:ind w:left="340" w:hanging="340"/>
      </w:pPr>
      <w:rPr>
        <w:rFonts w:hint="default"/>
        <w:color w:val="auto"/>
      </w:rPr>
    </w:lvl>
    <w:lvl w:ilvl="5">
      <w:start w:val="1"/>
      <w:numFmt w:val="bullet"/>
      <w:lvlText w:val=""/>
      <w:lvlJc w:val="left"/>
      <w:pPr>
        <w:ind w:left="680" w:hanging="340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ind w:left="680" w:hanging="340"/>
      </w:pPr>
      <w:rPr>
        <w:rFonts w:hint="default"/>
        <w:color w:val="auto"/>
      </w:rPr>
    </w:lvl>
    <w:lvl w:ilvl="7">
      <w:start w:val="1"/>
      <w:numFmt w:val="bullet"/>
      <w:lvlText w:val=""/>
      <w:lvlJc w:val="left"/>
      <w:pPr>
        <w:ind w:left="1021" w:hanging="341"/>
      </w:pPr>
      <w:rPr>
        <w:rFonts w:hint="default" w:ascii="Symbol" w:hAnsi="Symbol"/>
        <w:color w:val="auto"/>
      </w:rPr>
    </w:lvl>
    <w:lvl w:ilvl="8">
      <w:start w:val="1"/>
      <w:numFmt w:val="bullet"/>
      <w:lvlText w:val=""/>
      <w:lvlJc w:val="left"/>
      <w:pPr>
        <w:ind w:left="1361" w:hanging="340"/>
      </w:pPr>
      <w:rPr>
        <w:rFonts w:hint="default" w:ascii="Symbol" w:hAnsi="Symbol"/>
        <w:color w:val="auto"/>
      </w:rPr>
    </w:lvl>
  </w:abstractNum>
  <w:abstractNum w:abstractNumId="9" w15:restartNumberingAfterBreak="0">
    <w:nsid w:val="0C637638"/>
    <w:multiLevelType w:val="multilevel"/>
    <w:tmpl w:val="F9EA20E4"/>
    <w:lvl w:ilvl="0">
      <w:start w:val="1"/>
      <w:numFmt w:val="lowerLetter"/>
      <w:lvlText w:val="%1)"/>
      <w:lvlJc w:val="left"/>
      <w:pPr>
        <w:tabs>
          <w:tab w:val="num" w:pos="680"/>
        </w:tabs>
        <w:ind w:left="907" w:hanging="227"/>
      </w:pPr>
      <w:rPr>
        <w:rFonts w:hint="default"/>
      </w:rPr>
    </w:lvl>
    <w:lvl w:ilvl="1">
      <w:start w:val="1"/>
      <w:numFmt w:val="lowerRoman"/>
      <w:lvlText w:val="%2)"/>
      <w:lvlJc w:val="left"/>
      <w:pPr>
        <w:tabs>
          <w:tab w:val="num" w:pos="907"/>
        </w:tabs>
        <w:ind w:left="1134" w:hanging="227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36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18850A1"/>
    <w:multiLevelType w:val="multilevel"/>
    <w:tmpl w:val="E19A56FE"/>
    <w:lvl w:ilvl="0">
      <w:start w:val="1"/>
      <w:numFmt w:val="bullet"/>
      <w:lvlText w:val="—"/>
      <w:lvlJc w:val="left"/>
      <w:pPr>
        <w:ind w:left="284" w:hanging="284"/>
      </w:pPr>
      <w:rPr>
        <w:rFonts w:hint="default" w:ascii="Berlin Type" w:hAnsi="Berlin Type"/>
        <w:color w:val="003063" w:themeColor="background2"/>
      </w:rPr>
    </w:lvl>
    <w:lvl w:ilvl="1">
      <w:start w:val="1"/>
      <w:numFmt w:val="bullet"/>
      <w:lvlText w:val="—"/>
      <w:lvlJc w:val="left"/>
      <w:pPr>
        <w:ind w:left="567" w:hanging="283"/>
      </w:pPr>
      <w:rPr>
        <w:rFonts w:hint="default" w:ascii="Berlin Type" w:hAnsi="Berlin Type"/>
        <w:color w:val="003063" w:themeColor="background2"/>
      </w:rPr>
    </w:lvl>
    <w:lvl w:ilvl="2">
      <w:start w:val="1"/>
      <w:numFmt w:val="bullet"/>
      <w:lvlText w:val="—"/>
      <w:lvlJc w:val="left"/>
      <w:pPr>
        <w:ind w:left="851" w:hanging="284"/>
      </w:pPr>
      <w:rPr>
        <w:rFonts w:hint="default" w:ascii="Berlin Type" w:hAnsi="Berlin Type"/>
        <w:color w:val="003063" w:themeColor="background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11" w15:restartNumberingAfterBreak="0">
    <w:nsid w:val="22820537"/>
    <w:multiLevelType w:val="multilevel"/>
    <w:tmpl w:val="0B728B9C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7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2A543D1"/>
    <w:multiLevelType w:val="multilevel"/>
    <w:tmpl w:val="49A0F9E6"/>
    <w:lvl w:ilvl="0">
      <w:start w:val="1"/>
      <w:numFmt w:val="decimal"/>
      <w:lvlText w:val="(%1)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4654C7A"/>
    <w:multiLevelType w:val="multilevel"/>
    <w:tmpl w:val="F48054B4"/>
    <w:lvl w:ilvl="0">
      <w:start w:val="1"/>
      <w:numFmt w:val="lowerLetter"/>
      <w:lvlText w:val="%1."/>
      <w:lvlJc w:val="left"/>
      <w:pPr>
        <w:ind w:left="1304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8AF4C13"/>
    <w:multiLevelType w:val="multilevel"/>
    <w:tmpl w:val="D63C4B42"/>
    <w:lvl w:ilvl="0">
      <w:start w:val="1"/>
      <w:numFmt w:val="decimal"/>
      <w:pStyle w:val="Num123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4" w:hanging="73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91771DD"/>
    <w:multiLevelType w:val="multilevel"/>
    <w:tmpl w:val="DB9449E6"/>
    <w:lvl w:ilvl="0">
      <w:start w:val="1"/>
      <w:numFmt w:val="bullet"/>
      <w:lvlText w:val=""/>
      <w:lvlJc w:val="left"/>
      <w:pPr>
        <w:ind w:left="1304" w:hanging="340"/>
      </w:pPr>
      <w:rPr>
        <w:rFonts w:hint="default" w:ascii="Wingdings" w:hAnsi="Wingdings"/>
        <w:color w:val="003063" w:themeColor="accent1"/>
      </w:rPr>
    </w:lvl>
    <w:lvl w:ilvl="1">
      <w:start w:val="1"/>
      <w:numFmt w:val="bullet"/>
      <w:lvlText w:val=""/>
      <w:lvlJc w:val="left"/>
      <w:pPr>
        <w:tabs>
          <w:tab w:val="num" w:pos="1304"/>
        </w:tabs>
        <w:ind w:left="1644" w:hanging="340"/>
      </w:pPr>
      <w:rPr>
        <w:rFonts w:hint="default" w:ascii="Wingdings" w:hAnsi="Wingdings"/>
        <w:color w:val="003063" w:themeColor="accent1"/>
      </w:rPr>
    </w:lvl>
    <w:lvl w:ilvl="2">
      <w:start w:val="1"/>
      <w:numFmt w:val="bullet"/>
      <w:lvlText w:val=""/>
      <w:lvlJc w:val="left"/>
      <w:pPr>
        <w:ind w:left="2325" w:hanging="340"/>
      </w:pPr>
      <w:rPr>
        <w:rFonts w:hint="default" w:ascii="Wingdings" w:hAnsi="Wingdings"/>
        <w:color w:val="003063" w:themeColor="accent1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16" w15:restartNumberingAfterBreak="0">
    <w:nsid w:val="3961108A"/>
    <w:multiLevelType w:val="multilevel"/>
    <w:tmpl w:val="E1EA6A74"/>
    <w:lvl w:ilvl="0">
      <w:start w:val="1"/>
      <w:numFmt w:val="bullet"/>
      <w:lvlText w:val=""/>
      <w:lvlJc w:val="left"/>
      <w:pPr>
        <w:ind w:left="284" w:hanging="284"/>
      </w:pPr>
      <w:rPr>
        <w:rFonts w:hint="default" w:ascii="Wingdings" w:hAnsi="Wingdings"/>
      </w:rPr>
    </w:lvl>
    <w:lvl w:ilvl="1">
      <w:start w:val="1"/>
      <w:numFmt w:val="bullet"/>
      <w:lvlText w:val=""/>
      <w:lvlJc w:val="left"/>
      <w:pPr>
        <w:ind w:left="567" w:hanging="283"/>
      </w:pPr>
      <w:rPr>
        <w:rFonts w:hint="default" w:ascii="Wingdings" w:hAnsi="Wingdings"/>
      </w:rPr>
    </w:lvl>
    <w:lvl w:ilvl="2">
      <w:start w:val="1"/>
      <w:numFmt w:val="bullet"/>
      <w:lvlText w:val=""/>
      <w:lvlJc w:val="left"/>
      <w:pPr>
        <w:ind w:left="851" w:hanging="284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17" w15:restartNumberingAfterBreak="0">
    <w:nsid w:val="40FA07C9"/>
    <w:multiLevelType w:val="multilevel"/>
    <w:tmpl w:val="AD680E4E"/>
    <w:lvl w:ilvl="0">
      <w:start w:val="1"/>
      <w:numFmt w:val="decimal"/>
      <w:lvlText w:val="%1."/>
      <w:lvlJc w:val="left"/>
      <w:pPr>
        <w:ind w:left="255" w:hanging="2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66B4576"/>
    <w:multiLevelType w:val="multilevel"/>
    <w:tmpl w:val="B114CFE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7AD3D7A"/>
    <w:multiLevelType w:val="multilevel"/>
    <w:tmpl w:val="C816B1A4"/>
    <w:lvl w:ilvl="0">
      <w:start w:val="1"/>
      <w:numFmt w:val="decimal"/>
      <w:lvlText w:val="%1."/>
      <w:lvlJc w:val="left"/>
      <w:pPr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1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58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1CF6092"/>
    <w:multiLevelType w:val="multilevel"/>
    <w:tmpl w:val="8B221334"/>
    <w:lvl w:ilvl="0">
      <w:start w:val="1"/>
      <w:numFmt w:val="bullet"/>
      <w:lvlText w:val=""/>
      <w:lvlJc w:val="left"/>
      <w:pPr>
        <w:ind w:left="227" w:hanging="227"/>
      </w:pPr>
      <w:rPr>
        <w:rFonts w:hint="default" w:ascii="Wingdings" w:hAnsi="Wingdings"/>
        <w:color w:val="E10019" w:themeColor="text2"/>
      </w:rPr>
    </w:lvl>
    <w:lvl w:ilvl="1">
      <w:start w:val="1"/>
      <w:numFmt w:val="bullet"/>
      <w:lvlText w:val=""/>
      <w:lvlJc w:val="left"/>
      <w:pPr>
        <w:ind w:left="454" w:hanging="227"/>
      </w:pPr>
      <w:rPr>
        <w:rFonts w:hint="default" w:ascii="Wingdings" w:hAnsi="Wingdings"/>
        <w:color w:val="E10019" w:themeColor="text2"/>
      </w:rPr>
    </w:lvl>
    <w:lvl w:ilvl="2">
      <w:start w:val="1"/>
      <w:numFmt w:val="bullet"/>
      <w:lvlText w:val=""/>
      <w:lvlJc w:val="left"/>
      <w:pPr>
        <w:ind w:left="680" w:hanging="226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21" w15:restartNumberingAfterBreak="0">
    <w:nsid w:val="7E734786"/>
    <w:multiLevelType w:val="multilevel"/>
    <w:tmpl w:val="9FF2B588"/>
    <w:lvl w:ilvl="0">
      <w:start w:val="1"/>
      <w:numFmt w:val="bullet"/>
      <w:pStyle w:val="Bulletliste"/>
      <w:lvlText w:val="●"/>
      <w:lvlJc w:val="left"/>
      <w:pPr>
        <w:ind w:left="454" w:hanging="284"/>
      </w:pPr>
      <w:rPr>
        <w:rFonts w:hint="default" w:ascii="Arial" w:hAnsi="Arial"/>
        <w:color w:val="003063" w:themeColor="accent1"/>
      </w:rPr>
    </w:lvl>
    <w:lvl w:ilvl="1">
      <w:start w:val="1"/>
      <w:numFmt w:val="bullet"/>
      <w:lvlText w:val=""/>
      <w:lvlJc w:val="left"/>
      <w:pPr>
        <w:ind w:left="737" w:hanging="283"/>
      </w:pPr>
      <w:rPr>
        <w:rFonts w:hint="default" w:ascii="Wingdings 2" w:hAnsi="Wingdings 2"/>
        <w:color w:val="003063" w:themeColor="accent1"/>
        <w:sz w:val="12"/>
      </w:rPr>
    </w:lvl>
    <w:lvl w:ilvl="2">
      <w:start w:val="1"/>
      <w:numFmt w:val="bullet"/>
      <w:lvlText w:val="‒"/>
      <w:lvlJc w:val="left"/>
      <w:pPr>
        <w:ind w:left="1021" w:hanging="284"/>
      </w:pPr>
      <w:rPr>
        <w:rFonts w:hint="default" w:ascii="Arial" w:hAnsi="Arial"/>
        <w:color w:val="003063" w:themeColor="accent1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num w:numId="1">
    <w:abstractNumId w:val="18"/>
  </w:num>
  <w:num w:numId="2">
    <w:abstractNumId w:val="12"/>
  </w:num>
  <w:num w:numId="3">
    <w:abstractNumId w:val="8"/>
  </w:num>
  <w:num w:numId="4">
    <w:abstractNumId w:val="8"/>
  </w:num>
  <w:num w:numId="5">
    <w:abstractNumId w:val="5"/>
  </w:num>
  <w:num w:numId="6">
    <w:abstractNumId w:val="5"/>
  </w:num>
  <w:num w:numId="7">
    <w:abstractNumId w:val="3"/>
  </w:num>
  <w:num w:numId="8">
    <w:abstractNumId w:val="3"/>
  </w:num>
  <w:num w:numId="9">
    <w:abstractNumId w:val="2"/>
  </w:num>
  <w:num w:numId="10">
    <w:abstractNumId w:val="2"/>
  </w:num>
  <w:num w:numId="11">
    <w:abstractNumId w:val="1"/>
  </w:num>
  <w:num w:numId="12">
    <w:abstractNumId w:val="1"/>
  </w:num>
  <w:num w:numId="13">
    <w:abstractNumId w:val="0"/>
  </w:num>
  <w:num w:numId="14">
    <w:abstractNumId w:val="0"/>
  </w:num>
  <w:num w:numId="15">
    <w:abstractNumId w:val="4"/>
  </w:num>
  <w:num w:numId="16">
    <w:abstractNumId w:val="4"/>
  </w:num>
  <w:num w:numId="17">
    <w:abstractNumId w:val="9"/>
  </w:num>
  <w:num w:numId="18">
    <w:abstractNumId w:val="16"/>
  </w:num>
  <w:num w:numId="19">
    <w:abstractNumId w:val="10"/>
  </w:num>
  <w:num w:numId="20">
    <w:abstractNumId w:val="10"/>
  </w:num>
  <w:num w:numId="21">
    <w:abstractNumId w:val="10"/>
  </w:num>
  <w:num w:numId="22">
    <w:abstractNumId w:val="19"/>
  </w:num>
  <w:num w:numId="23">
    <w:abstractNumId w:val="17"/>
  </w:num>
  <w:num w:numId="24">
    <w:abstractNumId w:val="11"/>
  </w:num>
  <w:num w:numId="25">
    <w:abstractNumId w:val="11"/>
  </w:num>
  <w:num w:numId="26">
    <w:abstractNumId w:val="20"/>
  </w:num>
  <w:num w:numId="27">
    <w:abstractNumId w:val="11"/>
  </w:num>
  <w:num w:numId="28">
    <w:abstractNumId w:val="20"/>
  </w:num>
  <w:num w:numId="29">
    <w:abstractNumId w:val="7"/>
  </w:num>
  <w:num w:numId="30">
    <w:abstractNumId w:val="15"/>
  </w:num>
  <w:num w:numId="31">
    <w:abstractNumId w:val="6"/>
  </w:num>
  <w:num w:numId="32">
    <w:abstractNumId w:val="13"/>
  </w:num>
  <w:num w:numId="33">
    <w:abstractNumId w:val="21"/>
  </w:num>
  <w:num w:numId="34">
    <w:abstractNumId w:val="14"/>
  </w:num>
  <w:num w:numId="35">
    <w:abstractNumId w:val="21"/>
    <w:lvlOverride w:ilvl="0">
      <w:lvl w:ilvl="0">
        <w:start w:val="1"/>
        <w:numFmt w:val="bullet"/>
        <w:pStyle w:val="Bulletliste"/>
        <w:lvlText w:val="●"/>
        <w:lvlJc w:val="left"/>
        <w:pPr>
          <w:ind w:left="454" w:hanging="284"/>
        </w:pPr>
        <w:rPr>
          <w:rFonts w:hint="default" w:ascii="Arial" w:hAnsi="Arial"/>
          <w:color w:val="003063" w:themeColor="accent1"/>
        </w:rPr>
      </w:lvl>
    </w:lvlOverride>
    <w:lvlOverride w:ilvl="1">
      <w:lvl w:ilvl="1">
        <w:start w:val="1"/>
        <w:numFmt w:val="bullet"/>
        <w:lvlText w:val=""/>
        <w:lvlJc w:val="left"/>
        <w:pPr>
          <w:ind w:left="737" w:hanging="283"/>
        </w:pPr>
        <w:rPr>
          <w:rFonts w:hint="default" w:ascii="Wingdings 2" w:hAnsi="Wingdings 2"/>
          <w:color w:val="003063" w:themeColor="accent1"/>
          <w:sz w:val="12"/>
        </w:rPr>
      </w:lvl>
    </w:lvlOverride>
    <w:lvlOverride w:ilvl="2">
      <w:lvl w:ilvl="2">
        <w:start w:val="1"/>
        <w:numFmt w:val="bullet"/>
        <w:lvlText w:val="‒"/>
        <w:lvlJc w:val="left"/>
        <w:pPr>
          <w:ind w:left="1021" w:hanging="284"/>
        </w:pPr>
        <w:rPr>
          <w:rFonts w:hint="default" w:ascii="Arial" w:hAnsi="Arial"/>
          <w:color w:val="003063" w:themeColor="accent1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hint="default" w:ascii="Symbol" w:hAnsi="Symbol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hint="default" w:ascii="Symbol" w:hAnsi="Symbol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hint="default" w:ascii="Wingdings" w:hAnsi="Wingdings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hint="default" w:ascii="Wingdings" w:hAnsi="Wingdings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hint="default" w:ascii="Symbol" w:hAnsi="Symbol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hint="default" w:ascii="Symbol" w:hAnsi="Symbol"/>
        </w:rPr>
      </w:lvl>
    </w:lvlOverride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dirty"/>
  <w:attachedTemplate r:id="rId1"/>
  <w:trackRevisions w:val="false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268"/>
    <w:rsid w:val="00002EA7"/>
    <w:rsid w:val="00010DA0"/>
    <w:rsid w:val="00025462"/>
    <w:rsid w:val="00036F15"/>
    <w:rsid w:val="000377EA"/>
    <w:rsid w:val="00055EC0"/>
    <w:rsid w:val="000964FE"/>
    <w:rsid w:val="000A1367"/>
    <w:rsid w:val="000A4BEE"/>
    <w:rsid w:val="000B60E7"/>
    <w:rsid w:val="000C11A5"/>
    <w:rsid w:val="000C21C8"/>
    <w:rsid w:val="000C53AB"/>
    <w:rsid w:val="000D0741"/>
    <w:rsid w:val="000D6298"/>
    <w:rsid w:val="00117999"/>
    <w:rsid w:val="00132421"/>
    <w:rsid w:val="001432D3"/>
    <w:rsid w:val="00186CC3"/>
    <w:rsid w:val="00197AB5"/>
    <w:rsid w:val="001B0BB4"/>
    <w:rsid w:val="001B11ED"/>
    <w:rsid w:val="001F7346"/>
    <w:rsid w:val="00202A74"/>
    <w:rsid w:val="00202DF3"/>
    <w:rsid w:val="00207D1A"/>
    <w:rsid w:val="002207EF"/>
    <w:rsid w:val="00221583"/>
    <w:rsid w:val="0029279C"/>
    <w:rsid w:val="00296133"/>
    <w:rsid w:val="002A21C6"/>
    <w:rsid w:val="002A34EA"/>
    <w:rsid w:val="002C2881"/>
    <w:rsid w:val="002C6275"/>
    <w:rsid w:val="00346594"/>
    <w:rsid w:val="00362921"/>
    <w:rsid w:val="003724F8"/>
    <w:rsid w:val="003B146E"/>
    <w:rsid w:val="003C511B"/>
    <w:rsid w:val="003E33BA"/>
    <w:rsid w:val="003F0923"/>
    <w:rsid w:val="0044057C"/>
    <w:rsid w:val="00480C01"/>
    <w:rsid w:val="004960E4"/>
    <w:rsid w:val="00496389"/>
    <w:rsid w:val="004A45BB"/>
    <w:rsid w:val="00503840"/>
    <w:rsid w:val="00507BEC"/>
    <w:rsid w:val="00552715"/>
    <w:rsid w:val="005C0715"/>
    <w:rsid w:val="005C0DD4"/>
    <w:rsid w:val="005C177F"/>
    <w:rsid w:val="005C2355"/>
    <w:rsid w:val="005E30CF"/>
    <w:rsid w:val="00603A16"/>
    <w:rsid w:val="006100D1"/>
    <w:rsid w:val="00620D57"/>
    <w:rsid w:val="006305C3"/>
    <w:rsid w:val="00647B3D"/>
    <w:rsid w:val="00655345"/>
    <w:rsid w:val="006756E8"/>
    <w:rsid w:val="0068298E"/>
    <w:rsid w:val="006B1DA3"/>
    <w:rsid w:val="006B2032"/>
    <w:rsid w:val="006D590C"/>
    <w:rsid w:val="006F60C4"/>
    <w:rsid w:val="00745B2A"/>
    <w:rsid w:val="00746EDB"/>
    <w:rsid w:val="00747C49"/>
    <w:rsid w:val="007813A0"/>
    <w:rsid w:val="00784284"/>
    <w:rsid w:val="00786246"/>
    <w:rsid w:val="00790701"/>
    <w:rsid w:val="007D27B7"/>
    <w:rsid w:val="007F4F72"/>
    <w:rsid w:val="007F5A46"/>
    <w:rsid w:val="00803268"/>
    <w:rsid w:val="00817E37"/>
    <w:rsid w:val="008558F9"/>
    <w:rsid w:val="00874DD3"/>
    <w:rsid w:val="00876E58"/>
    <w:rsid w:val="008827D2"/>
    <w:rsid w:val="008F061D"/>
    <w:rsid w:val="009035E3"/>
    <w:rsid w:val="0092019C"/>
    <w:rsid w:val="00970336"/>
    <w:rsid w:val="00992855"/>
    <w:rsid w:val="009B6915"/>
    <w:rsid w:val="00A00413"/>
    <w:rsid w:val="00A45C40"/>
    <w:rsid w:val="00A5291E"/>
    <w:rsid w:val="00AB2235"/>
    <w:rsid w:val="00AD0C57"/>
    <w:rsid w:val="00AD793C"/>
    <w:rsid w:val="00B07F40"/>
    <w:rsid w:val="00B35428"/>
    <w:rsid w:val="00B42736"/>
    <w:rsid w:val="00B42775"/>
    <w:rsid w:val="00BA2E76"/>
    <w:rsid w:val="00BA5CDA"/>
    <w:rsid w:val="00BA6FF8"/>
    <w:rsid w:val="00BB2673"/>
    <w:rsid w:val="00BC3446"/>
    <w:rsid w:val="00BF6D02"/>
    <w:rsid w:val="00C02161"/>
    <w:rsid w:val="00C0515C"/>
    <w:rsid w:val="00C07996"/>
    <w:rsid w:val="00C1707A"/>
    <w:rsid w:val="00C265AC"/>
    <w:rsid w:val="00C3002E"/>
    <w:rsid w:val="00C97640"/>
    <w:rsid w:val="00CE3765"/>
    <w:rsid w:val="00DA73EB"/>
    <w:rsid w:val="00DB0F1C"/>
    <w:rsid w:val="00DC0A22"/>
    <w:rsid w:val="00E11BEE"/>
    <w:rsid w:val="00E1293F"/>
    <w:rsid w:val="00E53E08"/>
    <w:rsid w:val="00E6151B"/>
    <w:rsid w:val="00E66891"/>
    <w:rsid w:val="00EA1233"/>
    <w:rsid w:val="00EB2E63"/>
    <w:rsid w:val="00EC0398"/>
    <w:rsid w:val="00ED0606"/>
    <w:rsid w:val="00EE0130"/>
    <w:rsid w:val="00EE408B"/>
    <w:rsid w:val="00EF1E08"/>
    <w:rsid w:val="00F14859"/>
    <w:rsid w:val="00F21420"/>
    <w:rsid w:val="00F24000"/>
    <w:rsid w:val="00F4322B"/>
    <w:rsid w:val="00F45CB5"/>
    <w:rsid w:val="00F9195B"/>
    <w:rsid w:val="00F94B2B"/>
    <w:rsid w:val="00F977C9"/>
    <w:rsid w:val="00FD5957"/>
    <w:rsid w:val="00FF5D26"/>
    <w:rsid w:val="0E58FFE3"/>
    <w:rsid w:val="21C36B64"/>
    <w:rsid w:val="68FB8397"/>
    <w:rsid w:val="69738594"/>
    <w:rsid w:val="7E4C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10896B"/>
  <w15:chartTrackingRefBased/>
  <w15:docId w15:val="{E39A4F56-8E0E-4594-9376-6C0BE4C7F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/>
    <w:lsdException w:name="heading 5" w:uiPriority="9" w:semiHidden="1" w:unhideWhenUsed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rsid w:val="0034659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de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D27B7"/>
    <w:pPr>
      <w:keepNext/>
      <w:keepLines/>
      <w:numPr>
        <w:numId w:val="29"/>
      </w:numPr>
      <w:spacing w:after="180" w:line="320" w:lineRule="atLeast"/>
      <w:outlineLvl w:val="0"/>
    </w:pPr>
    <w:rPr>
      <w:rFonts w:asciiTheme="majorHAnsi" w:hAnsiTheme="majorHAnsi" w:eastAsiaTheme="majorEastAsia" w:cstheme="majorBidi"/>
      <w:b/>
      <w:color w:val="003063" w:themeColor="accent1"/>
      <w:sz w:val="24"/>
      <w:szCs w:val="32"/>
      <w:lang w:val="de-DE"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D27B7"/>
    <w:pPr>
      <w:keepNext/>
      <w:keepLines/>
      <w:numPr>
        <w:ilvl w:val="1"/>
        <w:numId w:val="29"/>
      </w:numPr>
      <w:spacing w:after="180" w:line="320" w:lineRule="atLeast"/>
      <w:outlineLvl w:val="1"/>
    </w:pPr>
    <w:rPr>
      <w:rFonts w:asciiTheme="minorHAnsi" w:hAnsiTheme="minorHAnsi" w:eastAsiaTheme="majorEastAsia" w:cstheme="majorBidi"/>
      <w:b/>
      <w:color w:val="005CA9" w:themeColor="accent2"/>
      <w:sz w:val="24"/>
      <w:szCs w:val="31"/>
      <w:lang w:val="de-DE"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747C49"/>
    <w:pPr>
      <w:numPr>
        <w:ilvl w:val="2"/>
        <w:numId w:val="29"/>
      </w:numPr>
      <w:spacing w:after="240" w:line="280" w:lineRule="atLeast"/>
      <w:outlineLvl w:val="2"/>
    </w:pPr>
    <w:rPr>
      <w:rFonts w:asciiTheme="majorHAnsi" w:hAnsiTheme="majorHAnsi" w:eastAsiaTheme="minorHAnsi" w:cstheme="minorBidi"/>
      <w:szCs w:val="22"/>
      <w:lang w:val="de-DE" w:eastAsia="en-US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4960E4"/>
    <w:pPr>
      <w:spacing w:before="340" w:after="340" w:line="292" w:lineRule="atLeast"/>
      <w:outlineLvl w:val="3"/>
    </w:pPr>
    <w:rPr>
      <w:rFonts w:ascii="Calibri Light" w:hAnsi="Calibri Light" w:eastAsiaTheme="minorHAnsi" w:cstheme="minorBidi"/>
      <w:color w:val="003063" w:themeColor="background2"/>
      <w:szCs w:val="22"/>
      <w:lang w:val="en-US" w:eastAsia="en-US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Aufzhlungszeichen">
    <w:name w:val="List Bullet"/>
    <w:basedOn w:val="Standard"/>
    <w:uiPriority w:val="99"/>
    <w:unhideWhenUsed/>
    <w:rsid w:val="00055EC0"/>
    <w:pPr>
      <w:numPr>
        <w:numId w:val="6"/>
      </w:numPr>
      <w:tabs>
        <w:tab w:val="clear" w:pos="360"/>
        <w:tab w:val="num" w:pos="196"/>
      </w:tabs>
      <w:spacing w:after="120" w:line="281" w:lineRule="auto"/>
    </w:pPr>
    <w:rPr>
      <w:rFonts w:asciiTheme="minorHAnsi" w:hAnsiTheme="minorHAnsi" w:eastAsiaTheme="minorHAnsi" w:cstheme="minorBidi"/>
      <w:sz w:val="17"/>
      <w:szCs w:val="17"/>
      <w:lang w:val="en-GB" w:eastAsia="en-US"/>
    </w:rPr>
  </w:style>
  <w:style w:type="paragraph" w:styleId="Aufzhlungszeichen2">
    <w:name w:val="List Bullet 2"/>
    <w:basedOn w:val="Listenabsatz"/>
    <w:uiPriority w:val="99"/>
    <w:unhideWhenUsed/>
    <w:rsid w:val="00055EC0"/>
    <w:pPr>
      <w:spacing w:after="120" w:line="281" w:lineRule="auto"/>
      <w:ind w:left="641" w:hanging="357"/>
      <w:contextualSpacing w:val="0"/>
    </w:pPr>
    <w:rPr>
      <w:sz w:val="17"/>
      <w:szCs w:val="17"/>
      <w:lang w:val="en-GB"/>
    </w:rPr>
  </w:style>
  <w:style w:type="paragraph" w:styleId="Listenabsatz">
    <w:name w:val="List Paragraph"/>
    <w:basedOn w:val="Standard"/>
    <w:uiPriority w:val="34"/>
    <w:rsid w:val="00055EC0"/>
    <w:pPr>
      <w:numPr>
        <w:numId w:val="8"/>
      </w:numPr>
      <w:spacing w:line="280" w:lineRule="atLeast"/>
      <w:contextualSpacing/>
    </w:pPr>
    <w:rPr>
      <w:rFonts w:asciiTheme="minorHAnsi" w:hAnsiTheme="minorHAnsi" w:eastAsiaTheme="minorHAnsi" w:cstheme="minorBidi"/>
      <w:szCs w:val="22"/>
      <w:lang w:val="de-DE" w:eastAsia="en-US"/>
    </w:rPr>
  </w:style>
  <w:style w:type="paragraph" w:styleId="Aufzhlungszeichen3">
    <w:name w:val="List Bullet 3"/>
    <w:basedOn w:val="Standard"/>
    <w:uiPriority w:val="99"/>
    <w:unhideWhenUsed/>
    <w:rsid w:val="00055EC0"/>
    <w:pPr>
      <w:numPr>
        <w:numId w:val="10"/>
      </w:numPr>
      <w:spacing w:after="120" w:line="281" w:lineRule="auto"/>
      <w:contextualSpacing/>
    </w:pPr>
    <w:rPr>
      <w:rFonts w:asciiTheme="minorHAnsi" w:hAnsiTheme="minorHAnsi" w:eastAsiaTheme="minorHAnsi" w:cstheme="minorBidi"/>
      <w:sz w:val="17"/>
      <w:szCs w:val="17"/>
      <w:lang w:val="en-GB" w:eastAsia="en-US"/>
    </w:rPr>
  </w:style>
  <w:style w:type="paragraph" w:styleId="Aufzhlungszeichen4">
    <w:name w:val="List Bullet 4"/>
    <w:basedOn w:val="Standard"/>
    <w:uiPriority w:val="99"/>
    <w:unhideWhenUsed/>
    <w:rsid w:val="00055EC0"/>
    <w:pPr>
      <w:numPr>
        <w:numId w:val="12"/>
      </w:numPr>
      <w:spacing w:after="120" w:line="281" w:lineRule="auto"/>
      <w:contextualSpacing/>
    </w:pPr>
    <w:rPr>
      <w:rFonts w:asciiTheme="minorHAnsi" w:hAnsiTheme="minorHAnsi" w:eastAsiaTheme="minorHAnsi" w:cstheme="minorBidi"/>
      <w:sz w:val="17"/>
      <w:szCs w:val="17"/>
      <w:lang w:val="en-GB" w:eastAsia="en-US"/>
    </w:rPr>
  </w:style>
  <w:style w:type="paragraph" w:styleId="Aufzhlungszeichen5">
    <w:name w:val="List Bullet 5"/>
    <w:basedOn w:val="Standard"/>
    <w:uiPriority w:val="99"/>
    <w:unhideWhenUsed/>
    <w:rsid w:val="00055EC0"/>
    <w:pPr>
      <w:numPr>
        <w:numId w:val="14"/>
      </w:numPr>
      <w:spacing w:after="120" w:line="281" w:lineRule="auto"/>
      <w:contextualSpacing/>
    </w:pPr>
    <w:rPr>
      <w:rFonts w:asciiTheme="minorHAnsi" w:hAnsiTheme="minorHAnsi" w:eastAsiaTheme="minorHAnsi" w:cstheme="minorBidi"/>
      <w:sz w:val="17"/>
      <w:szCs w:val="17"/>
      <w:lang w:val="en-GB" w:eastAsia="en-US"/>
    </w:rPr>
  </w:style>
  <w:style w:type="paragraph" w:styleId="Listennummer">
    <w:name w:val="List Number"/>
    <w:basedOn w:val="Standard"/>
    <w:uiPriority w:val="99"/>
    <w:unhideWhenUsed/>
    <w:rsid w:val="00055EC0"/>
    <w:pPr>
      <w:numPr>
        <w:numId w:val="16"/>
      </w:numPr>
      <w:spacing w:after="120" w:line="281" w:lineRule="auto"/>
      <w:contextualSpacing/>
    </w:pPr>
    <w:rPr>
      <w:rFonts w:asciiTheme="minorHAnsi" w:hAnsiTheme="minorHAnsi" w:eastAsiaTheme="minorHAnsi" w:cstheme="minorBidi"/>
      <w:sz w:val="17"/>
      <w:szCs w:val="17"/>
      <w:lang w:val="en-GB"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24000"/>
    <w:pPr>
      <w:spacing w:line="192" w:lineRule="atLeast"/>
    </w:pPr>
    <w:rPr>
      <w:rFonts w:asciiTheme="minorHAnsi" w:hAnsiTheme="minorHAnsi" w:eastAsiaTheme="minorHAnsi" w:cstheme="minorBidi"/>
      <w:sz w:val="16"/>
      <w:lang w:val="de-DE" w:eastAsia="en-US"/>
    </w:rPr>
  </w:style>
  <w:style w:type="character" w:styleId="FunotentextZchn" w:customStyle="1">
    <w:name w:val="Fußnotentext Zchn"/>
    <w:basedOn w:val="Absatz-Standardschriftart"/>
    <w:link w:val="Funotentext"/>
    <w:uiPriority w:val="99"/>
    <w:semiHidden/>
    <w:rsid w:val="00F24000"/>
    <w:rPr>
      <w:sz w:val="16"/>
      <w:szCs w:val="20"/>
    </w:rPr>
  </w:style>
  <w:style w:type="character" w:styleId="Funotenzeichen">
    <w:name w:val="footnote reference"/>
    <w:basedOn w:val="Absatz-Standardschriftart"/>
    <w:uiPriority w:val="99"/>
    <w:unhideWhenUsed/>
    <w:rsid w:val="00F24000"/>
    <w:rPr>
      <w:vertAlign w:val="superscript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17E37"/>
    <w:pPr>
      <w:spacing w:after="240" w:line="440" w:lineRule="atLeast"/>
    </w:pPr>
    <w:rPr>
      <w:rFonts w:ascii="Arial" w:hAnsi="Arial" w:cs="Arial" w:eastAsiaTheme="minorHAnsi"/>
      <w:color w:val="005CA9" w:themeColor="accent2"/>
      <w:sz w:val="36"/>
      <w:szCs w:val="22"/>
      <w:lang w:val="de-DE" w:eastAsia="en-US"/>
    </w:rPr>
  </w:style>
  <w:style w:type="character" w:styleId="UntertitelZchn" w:customStyle="1">
    <w:name w:val="Untertitel Zchn"/>
    <w:basedOn w:val="Absatz-Standardschriftart"/>
    <w:link w:val="Untertitel"/>
    <w:uiPriority w:val="11"/>
    <w:rsid w:val="00817E37"/>
    <w:rPr>
      <w:rFonts w:ascii="Arial" w:hAnsi="Arial" w:cs="Arial"/>
      <w:color w:val="005CA9" w:themeColor="accent2"/>
      <w:sz w:val="36"/>
    </w:rPr>
  </w:style>
  <w:style w:type="paragraph" w:styleId="Titel">
    <w:name w:val="Title"/>
    <w:basedOn w:val="berschrift2"/>
    <w:next w:val="Standard"/>
    <w:link w:val="TitelZchn"/>
    <w:uiPriority w:val="10"/>
    <w:qFormat/>
    <w:rsid w:val="00EE0130"/>
    <w:pPr>
      <w:numPr>
        <w:ilvl w:val="0"/>
        <w:numId w:val="0"/>
      </w:numPr>
      <w:spacing w:after="240" w:line="560" w:lineRule="atLeast"/>
    </w:pPr>
    <w:rPr>
      <w:color w:val="003063" w:themeColor="accent1"/>
      <w:sz w:val="48"/>
    </w:rPr>
  </w:style>
  <w:style w:type="character" w:styleId="TitelZchn" w:customStyle="1">
    <w:name w:val="Titel Zchn"/>
    <w:basedOn w:val="Absatz-Standardschriftart"/>
    <w:link w:val="Titel"/>
    <w:uiPriority w:val="10"/>
    <w:rsid w:val="00EE0130"/>
    <w:rPr>
      <w:rFonts w:eastAsiaTheme="majorEastAsia" w:cstheme="majorBidi"/>
      <w:b/>
      <w:color w:val="003063" w:themeColor="accent1"/>
      <w:sz w:val="48"/>
      <w:szCs w:val="31"/>
    </w:rPr>
  </w:style>
  <w:style w:type="character" w:styleId="berschrift1Zchn" w:customStyle="1">
    <w:name w:val="Überschrift 1 Zchn"/>
    <w:basedOn w:val="Absatz-Standardschriftart"/>
    <w:link w:val="berschrift1"/>
    <w:uiPriority w:val="9"/>
    <w:rsid w:val="007D27B7"/>
    <w:rPr>
      <w:rFonts w:asciiTheme="majorHAnsi" w:hAnsiTheme="majorHAnsi" w:eastAsiaTheme="majorEastAsia" w:cstheme="majorBidi"/>
      <w:b/>
      <w:color w:val="003063" w:themeColor="accent1"/>
      <w:sz w:val="24"/>
      <w:szCs w:val="32"/>
    </w:rPr>
  </w:style>
  <w:style w:type="character" w:styleId="berschrift2Zchn" w:customStyle="1">
    <w:name w:val="Überschrift 2 Zchn"/>
    <w:basedOn w:val="Absatz-Standardschriftart"/>
    <w:link w:val="berschrift2"/>
    <w:uiPriority w:val="9"/>
    <w:rsid w:val="007D27B7"/>
    <w:rPr>
      <w:rFonts w:eastAsiaTheme="majorEastAsia" w:cstheme="majorBidi"/>
      <w:b/>
      <w:color w:val="005CA9" w:themeColor="accent2"/>
      <w:sz w:val="24"/>
      <w:szCs w:val="31"/>
    </w:rPr>
  </w:style>
  <w:style w:type="character" w:styleId="berschrift3Zchn" w:customStyle="1">
    <w:name w:val="Überschrift 3 Zchn"/>
    <w:basedOn w:val="Absatz-Standardschriftart"/>
    <w:link w:val="berschrift3"/>
    <w:uiPriority w:val="9"/>
    <w:rsid w:val="00747C49"/>
    <w:rPr>
      <w:rFonts w:asciiTheme="majorHAnsi" w:hAnsiTheme="majorHAnsi"/>
      <w:sz w:val="20"/>
    </w:rPr>
  </w:style>
  <w:style w:type="character" w:styleId="berschrift4Zchn" w:customStyle="1">
    <w:name w:val="Überschrift 4 Zchn"/>
    <w:basedOn w:val="Absatz-Standardschriftart"/>
    <w:link w:val="berschrift4"/>
    <w:uiPriority w:val="9"/>
    <w:rsid w:val="004960E4"/>
    <w:rPr>
      <w:rFonts w:ascii="Calibri Light" w:hAnsi="Calibri Light"/>
      <w:color w:val="003063" w:themeColor="background2"/>
      <w:lang w:val="en-US"/>
    </w:rPr>
  </w:style>
  <w:style w:type="paragraph" w:styleId="Kopfzeile">
    <w:name w:val="header"/>
    <w:basedOn w:val="Standard"/>
    <w:link w:val="KopfzeileZchn"/>
    <w:uiPriority w:val="99"/>
    <w:unhideWhenUsed/>
    <w:rsid w:val="00C02161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szCs w:val="22"/>
      <w:lang w:val="de-DE" w:eastAsia="en-US"/>
    </w:rPr>
  </w:style>
  <w:style w:type="character" w:styleId="KopfzeileZchn" w:customStyle="1">
    <w:name w:val="Kopfzeile Zchn"/>
    <w:basedOn w:val="Absatz-Standardschriftart"/>
    <w:link w:val="Kopfzeile"/>
    <w:uiPriority w:val="99"/>
    <w:rsid w:val="00C02161"/>
  </w:style>
  <w:style w:type="paragraph" w:styleId="Fuzeile">
    <w:name w:val="footer"/>
    <w:basedOn w:val="Standard"/>
    <w:link w:val="FuzeileZchn"/>
    <w:uiPriority w:val="99"/>
    <w:unhideWhenUsed/>
    <w:rsid w:val="00E6151B"/>
    <w:pPr>
      <w:tabs>
        <w:tab w:val="center" w:pos="4536"/>
        <w:tab w:val="right" w:pos="15536"/>
      </w:tabs>
      <w:spacing w:line="180" w:lineRule="atLeast"/>
    </w:pPr>
    <w:rPr>
      <w:rFonts w:asciiTheme="minorHAnsi" w:hAnsiTheme="minorHAnsi" w:eastAsiaTheme="minorHAnsi" w:cstheme="minorBidi"/>
      <w:noProof/>
      <w:sz w:val="14"/>
      <w:szCs w:val="22"/>
      <w:lang w:val="de-DE" w:eastAsia="en-US"/>
    </w:rPr>
  </w:style>
  <w:style w:type="character" w:styleId="FuzeileZchn" w:customStyle="1">
    <w:name w:val="Fußzeile Zchn"/>
    <w:basedOn w:val="Absatz-Standardschriftart"/>
    <w:link w:val="Fuzeile"/>
    <w:uiPriority w:val="99"/>
    <w:rsid w:val="00E6151B"/>
    <w:rPr>
      <w:noProof/>
      <w:sz w:val="14"/>
    </w:rPr>
  </w:style>
  <w:style w:type="paragraph" w:styleId="Zwischenberschrift" w:customStyle="1">
    <w:name w:val="Zwischenüberschrift"/>
    <w:basedOn w:val="Standard"/>
    <w:next w:val="Standard"/>
    <w:qFormat/>
    <w:rsid w:val="00992855"/>
    <w:pPr>
      <w:spacing w:after="120" w:line="280" w:lineRule="atLeast"/>
    </w:pPr>
    <w:rPr>
      <w:rFonts w:asciiTheme="minorHAnsi" w:hAnsiTheme="minorHAnsi" w:eastAsiaTheme="minorHAnsi" w:cstheme="minorBidi"/>
      <w:b/>
      <w:caps/>
      <w:szCs w:val="22"/>
      <w:lang w:val="de-DE" w:eastAsia="en-US"/>
    </w:rPr>
  </w:style>
  <w:style w:type="paragraph" w:styleId="Bulletliste" w:customStyle="1">
    <w:name w:val="Bulletliste"/>
    <w:basedOn w:val="Standard"/>
    <w:qFormat/>
    <w:rsid w:val="00790701"/>
    <w:pPr>
      <w:numPr>
        <w:numId w:val="33"/>
      </w:numPr>
      <w:spacing w:before="60" w:after="60" w:line="280" w:lineRule="atLeast"/>
    </w:pPr>
    <w:rPr>
      <w:rFonts w:asciiTheme="minorHAnsi" w:hAnsiTheme="minorHAnsi" w:eastAsiaTheme="minorHAnsi" w:cstheme="minorBidi"/>
      <w:szCs w:val="22"/>
      <w:lang w:val="de-DE"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5C0715"/>
    <w:pPr>
      <w:tabs>
        <w:tab w:val="right" w:pos="15536"/>
      </w:tabs>
      <w:spacing w:before="240" w:after="60" w:line="280" w:lineRule="atLeast"/>
      <w:ind w:left="425" w:hanging="425"/>
    </w:pPr>
    <w:rPr>
      <w:rFonts w:asciiTheme="minorHAnsi" w:hAnsiTheme="minorHAnsi" w:eastAsiaTheme="minorHAnsi" w:cstheme="minorBidi"/>
      <w:b/>
      <w:noProof/>
      <w:szCs w:val="22"/>
      <w:lang w:val="de-DE" w:eastAsia="en-US"/>
    </w:rPr>
  </w:style>
  <w:style w:type="paragraph" w:styleId="Verzeichnis2">
    <w:name w:val="toc 2"/>
    <w:basedOn w:val="Standard"/>
    <w:next w:val="Standard"/>
    <w:autoRedefine/>
    <w:uiPriority w:val="39"/>
    <w:unhideWhenUsed/>
    <w:rsid w:val="005C0715"/>
    <w:pPr>
      <w:tabs>
        <w:tab w:val="right" w:pos="15536"/>
      </w:tabs>
      <w:spacing w:before="60" w:after="120" w:line="280" w:lineRule="atLeast"/>
      <w:ind w:left="992" w:hanging="567"/>
    </w:pPr>
    <w:rPr>
      <w:rFonts w:asciiTheme="minorHAnsi" w:hAnsiTheme="minorHAnsi" w:eastAsiaTheme="minorHAnsi" w:cstheme="minorBidi"/>
      <w:noProof/>
      <w:szCs w:val="22"/>
      <w:lang w:val="de-DE"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5C0715"/>
    <w:pPr>
      <w:tabs>
        <w:tab w:val="right" w:pos="15536"/>
      </w:tabs>
      <w:spacing w:after="60" w:line="280" w:lineRule="atLeast"/>
      <w:ind w:left="1843" w:hanging="851"/>
    </w:pPr>
    <w:rPr>
      <w:rFonts w:asciiTheme="minorHAnsi" w:hAnsiTheme="minorHAnsi" w:eastAsiaTheme="minorHAnsi" w:cstheme="minorBidi"/>
      <w:noProof/>
      <w:szCs w:val="22"/>
      <w:lang w:val="de-DE" w:eastAsia="en-US"/>
    </w:rPr>
  </w:style>
  <w:style w:type="character" w:styleId="Hyperlink">
    <w:name w:val="Hyperlink"/>
    <w:basedOn w:val="Absatz-Standardschriftart"/>
    <w:uiPriority w:val="99"/>
    <w:unhideWhenUsed/>
    <w:rsid w:val="002207EF"/>
    <w:rPr>
      <w:color w:val="000000" w:themeColor="hyperlink"/>
      <w:u w:val="single"/>
    </w:rPr>
  </w:style>
  <w:style w:type="paragraph" w:styleId="Num123" w:customStyle="1">
    <w:name w:val="Num 123"/>
    <w:basedOn w:val="Standard"/>
    <w:qFormat/>
    <w:rsid w:val="00EB2E63"/>
    <w:pPr>
      <w:numPr>
        <w:numId w:val="34"/>
      </w:numPr>
      <w:spacing w:before="60" w:after="60" w:line="280" w:lineRule="atLeast"/>
    </w:pPr>
    <w:rPr>
      <w:rFonts w:asciiTheme="minorHAnsi" w:hAnsiTheme="minorHAnsi" w:eastAsiaTheme="minorHAnsi" w:cstheme="minorBidi"/>
      <w:szCs w:val="22"/>
      <w:lang w:val="de-DE" w:eastAsia="en-US"/>
    </w:rPr>
  </w:style>
  <w:style w:type="table" w:styleId="Tabellenraster">
    <w:name w:val="Table Grid"/>
    <w:basedOn w:val="NormaleTabelle"/>
    <w:uiPriority w:val="39"/>
    <w:rsid w:val="000C11A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ellentext" w:customStyle="1">
    <w:name w:val="Tabellentext"/>
    <w:basedOn w:val="Standard"/>
    <w:qFormat/>
    <w:rsid w:val="000C11A5"/>
    <w:pPr>
      <w:spacing w:before="60" w:after="60"/>
      <w:ind w:left="113" w:right="113"/>
    </w:pPr>
    <w:rPr>
      <w:rFonts w:asciiTheme="minorHAnsi" w:hAnsiTheme="minorHAnsi" w:eastAsiaTheme="minorHAnsi" w:cstheme="minorBidi"/>
      <w:szCs w:val="22"/>
      <w:lang w:val="de-DE" w:eastAsia="en-US"/>
    </w:rPr>
  </w:style>
  <w:style w:type="paragraph" w:styleId="Tabellenberschrift" w:customStyle="1">
    <w:name w:val="Tabellenüberschrift"/>
    <w:basedOn w:val="Tabellentext"/>
    <w:qFormat/>
    <w:rsid w:val="000C11A5"/>
    <w:rPr>
      <w:b/>
      <w:color w:val="FFFFFF" w:themeColor="background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46594"/>
    <w:rPr>
      <w:sz w:val="16"/>
      <w:szCs w:val="16"/>
    </w:rPr>
  </w:style>
  <w:style w:type="paragraph" w:styleId="Kommentartext">
    <w:name w:val="annotation text"/>
    <w:link w:val="KommentartextZchn"/>
    <w:uiPriority w:val="99"/>
    <w:semiHidden/>
    <w:unhideWhenUsed/>
    <w:rsid w:val="0034659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de" w:eastAsia="de-DE"/>
    </w:rPr>
  </w:style>
  <w:style w:type="character" w:styleId="KommentartextZchn" w:customStyle="1">
    <w:name w:val="Kommentartext Zchn"/>
    <w:basedOn w:val="Absatz-Standardschriftart"/>
    <w:link w:val="Kommentartext"/>
    <w:uiPriority w:val="99"/>
    <w:semiHidden/>
    <w:rsid w:val="00346594"/>
    <w:rPr>
      <w:rFonts w:ascii="Times New Roman" w:hAnsi="Times New Roman" w:eastAsia="Times New Roman" w:cs="Times New Roman"/>
      <w:sz w:val="20"/>
      <w:szCs w:val="20"/>
      <w:lang w:val="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2.xml" Id="rId14" /><Relationship Type="http://schemas.microsoft.com/office/2016/09/relationships/commentsIds" Target="commentsIds.xml" Id="R764ff6075d534b5c" /><Relationship Type="http://schemas.microsoft.com/office/2011/relationships/commentsExtended" Target="commentsExtended.xml" Id="R8c74953f07df4d99" /><Relationship Type="http://schemas.microsoft.com/office/2011/relationships/people" Target="people.xml" Id="R5b403fa1d8fa4a1d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mg-filesrv-1.hht.hamburg-tourismus.de\vorlagen\word\HMG\HMG_Allgemeine%20Vorlage_Querformat_v2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Hamburg Marketing">
      <a:dk1>
        <a:sysClr val="windowText" lastClr="000000"/>
      </a:dk1>
      <a:lt1>
        <a:sysClr val="window" lastClr="FFFFFF"/>
      </a:lt1>
      <a:dk2>
        <a:srgbClr val="E10019"/>
      </a:dk2>
      <a:lt2>
        <a:srgbClr val="003063"/>
      </a:lt2>
      <a:accent1>
        <a:srgbClr val="003063"/>
      </a:accent1>
      <a:accent2>
        <a:srgbClr val="005CA9"/>
      </a:accent2>
      <a:accent3>
        <a:srgbClr val="E10019"/>
      </a:accent3>
      <a:accent4>
        <a:srgbClr val="E3E3E3"/>
      </a:accent4>
      <a:accent5>
        <a:srgbClr val="E3E3E3"/>
      </a:accent5>
      <a:accent6>
        <a:srgbClr val="E3E3E3"/>
      </a:accent6>
      <a:hlink>
        <a:srgbClr val="000000"/>
      </a:hlink>
      <a:folHlink>
        <a:srgbClr val="000000"/>
      </a:folHlink>
    </a:clrScheme>
    <a:fontScheme name="Hamburg Marketing Allgemeine Vorlage">
      <a:majorFont>
        <a:latin typeface="HamburgSans"/>
        <a:ea typeface=""/>
        <a:cs typeface=""/>
      </a:majorFont>
      <a:minorFont>
        <a:latin typeface="Hamburg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C795F36981FC4F86C718D66D601344" ma:contentTypeVersion="3" ma:contentTypeDescription="Ein neues Dokument erstellen." ma:contentTypeScope="" ma:versionID="73153a40efef4d98a573e86fb5c55567">
  <xsd:schema xmlns:xsd="http://www.w3.org/2001/XMLSchema" xmlns:xs="http://www.w3.org/2001/XMLSchema" xmlns:p="http://schemas.microsoft.com/office/2006/metadata/properties" xmlns:ns2="bf2509b1-0fe3-448d-bcca-a633b21095c3" targetNamespace="http://schemas.microsoft.com/office/2006/metadata/properties" ma:root="true" ma:fieldsID="a59152c6bd3a3f859a05090b13fce96b" ns2:_="">
    <xsd:import namespace="bf2509b1-0fe3-448d-bcca-a633b2109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509b1-0fe3-448d-bcca-a633b2109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E146A2-EA77-4461-8587-17492000EB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E27AFF-0FE2-4704-BCEE-8D363F5E864F}"/>
</file>

<file path=customXml/itemProps3.xml><?xml version="1.0" encoding="utf-8"?>
<ds:datastoreItem xmlns:ds="http://schemas.openxmlformats.org/officeDocument/2006/customXml" ds:itemID="{A6103C84-B84E-4F69-9AA4-7DC9726BFBBF}"/>
</file>

<file path=customXml/itemProps4.xml><?xml version="1.0" encoding="utf-8"?>
<ds:datastoreItem xmlns:ds="http://schemas.openxmlformats.org/officeDocument/2006/customXml" ds:itemID="{643C9BF2-5A4C-44FD-838E-50225689B98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HMG_Allgemeine Vorlage_Querformat_v2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Jonas Viertl</dc:creator>
  <keywords/>
  <dc:description/>
  <lastModifiedBy>Stephan von Boltenstern</lastModifiedBy>
  <revision>9</revision>
  <dcterms:created xsi:type="dcterms:W3CDTF">2026-06-16T14:40:00.0000000Z</dcterms:created>
  <dcterms:modified xsi:type="dcterms:W3CDTF">2026-06-17T12:58:35.0650162Z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0x01010032C795F36981FC4F86C718D66D601344</vt:lpwstr>
  </property>
</Properties>
</file>