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704FE" w14:textId="41B75978" w:rsidR="004B4765" w:rsidRPr="004B4765" w:rsidRDefault="00E6673A" w:rsidP="004B4765">
      <w:pPr>
        <w:autoSpaceDE w:val="0"/>
        <w:autoSpaceDN w:val="0"/>
        <w:adjustRightInd w:val="0"/>
        <w:spacing w:line="360" w:lineRule="auto"/>
        <w:jc w:val="both"/>
        <w:rPr>
          <w:rFonts w:ascii="Arial" w:eastAsia="Arial" w:hAnsi="Arial" w:cs="Arial"/>
          <w:i/>
          <w:iCs/>
          <w:sz w:val="22"/>
          <w:szCs w:val="22"/>
        </w:rPr>
      </w:pPr>
      <w:r w:rsidRPr="00E6673A">
        <w:rPr>
          <w:rFonts w:ascii="Arial" w:hAnsi="Arial" w:cs="Arial"/>
          <w:b/>
          <w:sz w:val="24"/>
          <w:szCs w:val="24"/>
        </w:rPr>
        <w:t>Referenz</w:t>
      </w:r>
      <w:r w:rsidR="004B4765">
        <w:rPr>
          <w:rFonts w:ascii="Arial" w:hAnsi="Arial" w:cs="Arial"/>
          <w:b/>
          <w:sz w:val="24"/>
          <w:szCs w:val="24"/>
        </w:rPr>
        <w:t xml:space="preserve">projekt Nr. ___ </w:t>
      </w:r>
      <w:r w:rsidRPr="00E6673A">
        <w:rPr>
          <w:rFonts w:ascii="Arial" w:eastAsia="Arial" w:hAnsi="Arial" w:cs="Arial"/>
          <w:i/>
          <w:iCs/>
          <w:sz w:val="22"/>
          <w:szCs w:val="22"/>
        </w:rPr>
        <w:t>(bitte für jedes Referenzprojekt ausfüllen)</w:t>
      </w:r>
    </w:p>
    <w:p w14:paraId="292D2DA8" w14:textId="318498F3" w:rsidR="004B4765" w:rsidRPr="00A92E0B" w:rsidRDefault="00E6673A" w:rsidP="004B4765">
      <w:pPr>
        <w:pStyle w:val="Brieftext"/>
        <w:spacing w:after="120" w:line="360" w:lineRule="auto"/>
        <w:jc w:val="left"/>
        <w:rPr>
          <w:rFonts w:ascii="Arial" w:eastAsia="Arial" w:hAnsi="Arial" w:cs="Arial"/>
          <w:b/>
          <w:bCs/>
          <w:sz w:val="22"/>
          <w:szCs w:val="22"/>
          <w:u w:val="single"/>
        </w:rPr>
      </w:pPr>
      <w:r w:rsidRPr="00A92E0B">
        <w:rPr>
          <w:rFonts w:ascii="Arial" w:eastAsia="Arial" w:hAnsi="Arial" w:cs="Arial"/>
          <w:sz w:val="22"/>
          <w:szCs w:val="22"/>
          <w:u w:val="single"/>
        </w:rPr>
        <w:br/>
      </w:r>
      <w:r w:rsidRPr="00A92E0B">
        <w:rPr>
          <w:rFonts w:ascii="Arial" w:eastAsia="Arial" w:hAnsi="Arial" w:cs="Arial"/>
          <w:b/>
          <w:bCs/>
          <w:sz w:val="22"/>
          <w:szCs w:val="22"/>
          <w:u w:val="single"/>
        </w:rPr>
        <w:t>1. Allgemeine Angaben</w:t>
      </w:r>
    </w:p>
    <w:tbl>
      <w:tblPr>
        <w:tblW w:w="941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38"/>
        <w:gridCol w:w="3798"/>
        <w:gridCol w:w="2476"/>
      </w:tblGrid>
      <w:tr w:rsidR="00E6673A" w14:paraId="60D80219" w14:textId="77777777" w:rsidTr="66DBA54A">
        <w:tc>
          <w:tcPr>
            <w:tcW w:w="31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DF9547" w14:textId="3819563C" w:rsidR="00E6673A" w:rsidRP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bookmarkStart w:id="0" w:name="_Hlk227071980"/>
            <w:r w:rsidRPr="00E6673A">
              <w:rPr>
                <w:rFonts w:ascii="Arial" w:eastAsia="Arial" w:hAnsi="Arial" w:cs="Arial"/>
                <w:b/>
                <w:bCs/>
                <w:sz w:val="22"/>
                <w:szCs w:val="22"/>
              </w:rPr>
              <w:t>Kriterium</w:t>
            </w:r>
          </w:p>
        </w:tc>
        <w:tc>
          <w:tcPr>
            <w:tcW w:w="37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6EA167" w14:textId="2537BD3C" w:rsidR="00E6673A" w:rsidRP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E6673A">
              <w:rPr>
                <w:rFonts w:ascii="Arial" w:eastAsia="Arial" w:hAnsi="Arial" w:cs="Arial"/>
                <w:b/>
                <w:bCs/>
                <w:sz w:val="22"/>
                <w:szCs w:val="22"/>
              </w:rPr>
              <w:t>Angabe</w:t>
            </w:r>
          </w:p>
        </w:tc>
        <w:tc>
          <w:tcPr>
            <w:tcW w:w="24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32D9BD" w14:textId="65E0CDF4" w:rsidR="00E6673A" w:rsidRP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E6673A">
              <w:rPr>
                <w:rFonts w:ascii="Arial" w:eastAsia="Arial" w:hAnsi="Arial" w:cs="Arial"/>
                <w:b/>
                <w:bCs/>
                <w:sz w:val="22"/>
                <w:szCs w:val="22"/>
              </w:rPr>
              <w:t>Sonstige Anmerkung</w:t>
            </w:r>
          </w:p>
        </w:tc>
      </w:tr>
      <w:tr w:rsidR="00E6673A" w14:paraId="3816ABE7" w14:textId="77777777" w:rsidTr="66DBA54A">
        <w:tc>
          <w:tcPr>
            <w:tcW w:w="31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6394A1" w14:textId="2057278A" w:rsid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Projektname</w:t>
            </w:r>
          </w:p>
        </w:tc>
        <w:tc>
          <w:tcPr>
            <w:tcW w:w="37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9B81C" w14:textId="5B2AB3A1" w:rsid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8D8ED" w14:textId="77777777" w:rsid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E6673A" w14:paraId="3E4EC326" w14:textId="77777777" w:rsidTr="66DBA54A">
        <w:tc>
          <w:tcPr>
            <w:tcW w:w="31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D55C23" w14:textId="77777777" w:rsid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Auftraggeber </w:t>
            </w:r>
          </w:p>
        </w:tc>
        <w:tc>
          <w:tcPr>
            <w:tcW w:w="37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3C897F" w14:textId="77777777" w:rsid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3C4B9" w14:textId="77777777" w:rsid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E6673A" w14:paraId="5F91C42D" w14:textId="77777777" w:rsidTr="66DBA54A">
        <w:tc>
          <w:tcPr>
            <w:tcW w:w="31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16FC1" w14:textId="77777777" w:rsid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Branche des Auftraggebers</w:t>
            </w:r>
          </w:p>
        </w:tc>
        <w:tc>
          <w:tcPr>
            <w:tcW w:w="37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92EFB" w14:textId="77777777" w:rsid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C345E" w14:textId="77777777" w:rsid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E6673A" w14:paraId="12416823" w14:textId="77777777" w:rsidTr="66DBA54A">
        <w:tc>
          <w:tcPr>
            <w:tcW w:w="31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1FDDDE" w14:textId="77777777" w:rsid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Land / Ort</w:t>
            </w:r>
          </w:p>
        </w:tc>
        <w:tc>
          <w:tcPr>
            <w:tcW w:w="37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8F8097" w14:textId="77777777" w:rsid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44ECE7" w14:textId="77777777" w:rsid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E6673A" w14:paraId="6C6D0D27" w14:textId="77777777" w:rsidTr="66DBA54A">
        <w:tc>
          <w:tcPr>
            <w:tcW w:w="31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44B0E6" w14:textId="77777777" w:rsid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671FF5">
              <w:rPr>
                <w:rFonts w:ascii="Arial" w:eastAsia="Arial" w:hAnsi="Arial" w:cs="Arial"/>
                <w:sz w:val="22"/>
                <w:szCs w:val="22"/>
              </w:rPr>
              <w:t xml:space="preserve">Sprache(n) des Projekts </w:t>
            </w:r>
          </w:p>
        </w:tc>
        <w:tc>
          <w:tcPr>
            <w:tcW w:w="37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434B82" w14:textId="77777777" w:rsid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B4A00E" w14:textId="77777777" w:rsid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E6673A" w14:paraId="145E7CDE" w14:textId="77777777" w:rsidTr="66DBA54A">
        <w:tc>
          <w:tcPr>
            <w:tcW w:w="31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9E89BB" w14:textId="77777777" w:rsidR="00E6673A" w:rsidRPr="00671FF5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C427DB">
              <w:rPr>
                <w:rFonts w:ascii="Arial" w:eastAsia="Arial" w:hAnsi="Arial" w:cs="Arial"/>
                <w:sz w:val="22"/>
                <w:szCs w:val="22"/>
              </w:rPr>
              <w:t xml:space="preserve">Wurden die </w:t>
            </w:r>
            <w:r>
              <w:rPr>
                <w:rFonts w:ascii="Arial" w:eastAsia="Arial" w:hAnsi="Arial" w:cs="Arial"/>
                <w:sz w:val="22"/>
                <w:szCs w:val="22"/>
              </w:rPr>
              <w:t>Endprodukte</w:t>
            </w:r>
            <w:r w:rsidRPr="00C427DB">
              <w:rPr>
                <w:rFonts w:ascii="Arial" w:eastAsia="Arial" w:hAnsi="Arial" w:cs="Arial"/>
                <w:sz w:val="22"/>
                <w:szCs w:val="22"/>
              </w:rPr>
              <w:t xml:space="preserve"> bzw. </w:t>
            </w:r>
            <w:r>
              <w:rPr>
                <w:rFonts w:ascii="Arial" w:eastAsia="Arial" w:hAnsi="Arial" w:cs="Arial"/>
                <w:sz w:val="22"/>
                <w:szCs w:val="22"/>
              </w:rPr>
              <w:t>Arbeitsergebnisse</w:t>
            </w:r>
            <w:r w:rsidRPr="00C427DB">
              <w:rPr>
                <w:rFonts w:ascii="Arial" w:eastAsia="Arial" w:hAnsi="Arial" w:cs="Arial"/>
                <w:sz w:val="22"/>
                <w:szCs w:val="22"/>
              </w:rPr>
              <w:t xml:space="preserve"> in englischer Sprache erbracht?</w:t>
            </w:r>
          </w:p>
        </w:tc>
        <w:tc>
          <w:tcPr>
            <w:tcW w:w="37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68874" w14:textId="663D4AF8" w:rsidR="00E6673A" w:rsidRPr="00C427DB" w:rsidRDefault="00FB352E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sdt>
              <w:sdtPr>
                <w:rPr>
                  <w:rFonts w:ascii="Arial" w:eastAsia="Arial" w:hAnsi="Arial" w:cs="Arial"/>
                  <w:sz w:val="22"/>
                  <w:szCs w:val="22"/>
                </w:rPr>
                <w:id w:val="504403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4765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E6673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E6673A" w:rsidRPr="00C427DB">
              <w:rPr>
                <w:rFonts w:ascii="Arial" w:eastAsia="Arial" w:hAnsi="Arial" w:cs="Arial"/>
                <w:sz w:val="22"/>
                <w:szCs w:val="22"/>
              </w:rPr>
              <w:t>Ja</w:t>
            </w:r>
          </w:p>
          <w:p w14:paraId="627D827C" w14:textId="77777777" w:rsidR="00E6673A" w:rsidRPr="00C427DB" w:rsidRDefault="00FB352E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sdt>
              <w:sdtPr>
                <w:rPr>
                  <w:rFonts w:ascii="Arial" w:eastAsia="Arial" w:hAnsi="Arial" w:cs="Arial"/>
                  <w:sz w:val="22"/>
                  <w:szCs w:val="22"/>
                </w:rPr>
                <w:id w:val="1484590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73A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E6673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E6673A" w:rsidRPr="00C427DB">
              <w:rPr>
                <w:rFonts w:ascii="Arial" w:eastAsia="Arial" w:hAnsi="Arial" w:cs="Arial"/>
                <w:sz w:val="22"/>
                <w:szCs w:val="22"/>
              </w:rPr>
              <w:t>Teilweise</w:t>
            </w:r>
          </w:p>
          <w:p w14:paraId="0403BFAB" w14:textId="77777777" w:rsidR="00E6673A" w:rsidRDefault="00FB352E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sdt>
              <w:sdtPr>
                <w:rPr>
                  <w:rFonts w:ascii="Arial" w:eastAsia="Arial" w:hAnsi="Arial" w:cs="Arial"/>
                  <w:sz w:val="22"/>
                  <w:szCs w:val="22"/>
                </w:rPr>
                <w:id w:val="316850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673A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E6673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E6673A" w:rsidRPr="00C427DB">
              <w:rPr>
                <w:rFonts w:ascii="Arial" w:eastAsia="Arial" w:hAnsi="Arial" w:cs="Arial"/>
                <w:sz w:val="22"/>
                <w:szCs w:val="22"/>
              </w:rPr>
              <w:t>Nein</w:t>
            </w:r>
          </w:p>
        </w:tc>
        <w:tc>
          <w:tcPr>
            <w:tcW w:w="24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CB6D3" w14:textId="77777777" w:rsid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E6673A" w14:paraId="53FA255E" w14:textId="77777777" w:rsidTr="66DBA54A">
        <w:tc>
          <w:tcPr>
            <w:tcW w:w="31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91DAE" w14:textId="5A00CFEB" w:rsidR="00E6673A" w:rsidRDefault="00E6673A" w:rsidP="66DBA5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66DBA54A">
              <w:rPr>
                <w:rFonts w:ascii="Arial" w:eastAsia="Arial" w:hAnsi="Arial" w:cs="Arial"/>
                <w:sz w:val="22"/>
                <w:szCs w:val="22"/>
              </w:rPr>
              <w:t xml:space="preserve">Ansprechpartner </w:t>
            </w:r>
            <w:r w:rsidR="22598C03" w:rsidRPr="66DBA54A">
              <w:rPr>
                <w:rFonts w:ascii="Arial" w:eastAsia="Arial" w:hAnsi="Arial" w:cs="Arial"/>
                <w:sz w:val="22"/>
                <w:szCs w:val="22"/>
              </w:rPr>
              <w:t xml:space="preserve">(Auftraggeber) </w:t>
            </w:r>
            <w:r w:rsidRPr="66DBA54A">
              <w:rPr>
                <w:rFonts w:ascii="Arial" w:eastAsia="Arial" w:hAnsi="Arial" w:cs="Arial"/>
                <w:sz w:val="22"/>
                <w:szCs w:val="22"/>
              </w:rPr>
              <w:t>inkl. Kontaktdaten</w:t>
            </w:r>
          </w:p>
        </w:tc>
        <w:tc>
          <w:tcPr>
            <w:tcW w:w="37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244533" w14:textId="1B4A68D0" w:rsidR="001A4299" w:rsidRDefault="001A4299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F76B7" w14:textId="77777777" w:rsid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E6673A" w14:paraId="1434BAD0" w14:textId="77777777" w:rsidTr="66DBA54A">
        <w:tc>
          <w:tcPr>
            <w:tcW w:w="31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86DA7" w14:textId="77777777" w:rsid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Zeitraum der Leistungserbringung von/bis</w:t>
            </w:r>
          </w:p>
        </w:tc>
        <w:tc>
          <w:tcPr>
            <w:tcW w:w="37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1365BA" w14:textId="77777777" w:rsid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32640A" w14:textId="77777777" w:rsid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E6673A" w14:paraId="30975D2A" w14:textId="77777777" w:rsidTr="66DBA54A">
        <w:tc>
          <w:tcPr>
            <w:tcW w:w="31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EF759C" w14:textId="77777777" w:rsid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Projektstatus abgeschlossen/laufend</w:t>
            </w:r>
          </w:p>
        </w:tc>
        <w:tc>
          <w:tcPr>
            <w:tcW w:w="37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FB66B" w14:textId="77777777" w:rsid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5EB0E" w14:textId="77777777" w:rsid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bookmarkEnd w:id="0"/>
      <w:tr w:rsidR="00E6673A" w14:paraId="7C32BD88" w14:textId="77777777" w:rsidTr="66DBA54A">
        <w:tc>
          <w:tcPr>
            <w:tcW w:w="31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DDEF5F" w14:textId="77777777" w:rsid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6253AD">
              <w:rPr>
                <w:rFonts w:ascii="Arial" w:eastAsia="Arial" w:hAnsi="Arial" w:cs="Arial"/>
                <w:sz w:val="22"/>
                <w:szCs w:val="22"/>
              </w:rPr>
              <w:t>Link zum Projekt (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insbesondere für Los 1, </w:t>
            </w:r>
            <w:r w:rsidRPr="006253AD">
              <w:rPr>
                <w:rFonts w:ascii="Arial" w:eastAsia="Arial" w:hAnsi="Arial" w:cs="Arial"/>
                <w:sz w:val="22"/>
                <w:szCs w:val="22"/>
              </w:rPr>
              <w:t>wenn vorhanden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und zugänglich</w:t>
            </w:r>
            <w:r w:rsidRPr="006253AD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37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34E48F" w14:textId="77777777" w:rsid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30FBA6" w14:textId="77777777" w:rsid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E6673A" w14:paraId="1F28E827" w14:textId="77777777" w:rsidTr="66DBA54A">
        <w:tc>
          <w:tcPr>
            <w:tcW w:w="31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9E0D62" w14:textId="2523B040" w:rsidR="00E6673A" w:rsidRPr="006253AD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Projektvolumen Honorar (EUR)</w:t>
            </w:r>
          </w:p>
        </w:tc>
        <w:tc>
          <w:tcPr>
            <w:tcW w:w="37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42F8E" w14:textId="77777777" w:rsid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15B4F" w14:textId="77777777" w:rsid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E6673A" w14:paraId="27BD7EA3" w14:textId="77777777" w:rsidTr="66DBA54A">
        <w:tc>
          <w:tcPr>
            <w:tcW w:w="31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5EDCC8" w14:textId="77777777" w:rsidR="00E6673A" w:rsidRPr="006253AD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Ggf. Projektvolumen Mediabudget (EUR)</w:t>
            </w:r>
          </w:p>
        </w:tc>
        <w:tc>
          <w:tcPr>
            <w:tcW w:w="37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48E2D5" w14:textId="77777777" w:rsid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330117" w14:textId="77777777" w:rsid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E6673A" w14:paraId="1BA0B4EE" w14:textId="77777777" w:rsidTr="66DBA54A">
        <w:tc>
          <w:tcPr>
            <w:tcW w:w="31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AFFE4B" w14:textId="77777777" w:rsidR="00E6673A" w:rsidRPr="006253AD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Teamgröße</w:t>
            </w:r>
          </w:p>
        </w:tc>
        <w:tc>
          <w:tcPr>
            <w:tcW w:w="37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BB5D3D" w14:textId="77777777" w:rsid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F4A668" w14:textId="77777777" w:rsidR="00E6673A" w:rsidRDefault="00E6673A" w:rsidP="00AA5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62DE356C" w14:textId="4B74BB83" w:rsidR="004B4765" w:rsidRPr="00AA55C2" w:rsidRDefault="004B4765" w:rsidP="00E6673A">
      <w:pPr>
        <w:pStyle w:val="Brieftext"/>
        <w:spacing w:after="120"/>
        <w:jc w:val="left"/>
        <w:rPr>
          <w:rFonts w:ascii="Arial" w:hAnsi="Arial" w:cs="Arial"/>
          <w:color w:val="FF0000"/>
          <w:sz w:val="22"/>
          <w:szCs w:val="22"/>
        </w:rPr>
      </w:pPr>
    </w:p>
    <w:p w14:paraId="584A71B2" w14:textId="77777777" w:rsidR="00AA55C2" w:rsidRPr="00AA55C2" w:rsidRDefault="00AA55C2" w:rsidP="00E6673A">
      <w:pPr>
        <w:pStyle w:val="Brieftext"/>
        <w:spacing w:after="120"/>
        <w:jc w:val="left"/>
        <w:rPr>
          <w:rFonts w:ascii="Arial" w:hAnsi="Arial" w:cs="Arial"/>
          <w:color w:val="FF0000"/>
          <w:sz w:val="22"/>
          <w:szCs w:val="22"/>
        </w:rPr>
      </w:pPr>
    </w:p>
    <w:p w14:paraId="0B523A36" w14:textId="7F5439D0" w:rsidR="0056537E" w:rsidRPr="00AA55C2" w:rsidRDefault="00E6673A" w:rsidP="00ED1B46">
      <w:pPr>
        <w:spacing w:line="360" w:lineRule="auto"/>
        <w:rPr>
          <w:rFonts w:ascii="Arial" w:eastAsia="Tahoma" w:hAnsi="Arial" w:cs="Arial"/>
          <w:sz w:val="22"/>
          <w:szCs w:val="22"/>
        </w:rPr>
      </w:pPr>
      <w:r w:rsidRPr="00AA55C2">
        <w:rPr>
          <w:rFonts w:ascii="Arial" w:eastAsia="Arial" w:hAnsi="Arial" w:cs="Arial"/>
          <w:b/>
          <w:bCs/>
          <w:sz w:val="22"/>
          <w:szCs w:val="22"/>
          <w:u w:val="single"/>
        </w:rPr>
        <w:lastRenderedPageBreak/>
        <w:t>2. Projektbeschreibung</w:t>
      </w:r>
      <w:r w:rsidRPr="00AA55C2">
        <w:rPr>
          <w:rFonts w:ascii="Arial" w:eastAsia="Arial" w:hAnsi="Arial" w:cs="Arial"/>
          <w:b/>
          <w:bCs/>
          <w:sz w:val="22"/>
          <w:szCs w:val="22"/>
        </w:rPr>
        <w:br/>
      </w:r>
      <w:r w:rsidRPr="00AA55C2">
        <w:rPr>
          <w:rFonts w:ascii="Arial" w:eastAsia="Tahoma" w:hAnsi="Arial" w:cs="Arial"/>
          <w:sz w:val="22"/>
          <w:szCs w:val="22"/>
        </w:rPr>
        <w:t>Kurzbeschreibung des Projektes (max. 1 DIN A4-Seite):</w:t>
      </w:r>
    </w:p>
    <w:p w14:paraId="455B5F93" w14:textId="77777777" w:rsidR="00E6673A" w:rsidRPr="00AA55C2" w:rsidRDefault="00E6673A" w:rsidP="00E6673A">
      <w:pPr>
        <w:numPr>
          <w:ilvl w:val="0"/>
          <w:numId w:val="4"/>
        </w:numPr>
        <w:spacing w:before="240" w:line="276" w:lineRule="auto"/>
        <w:rPr>
          <w:rFonts w:ascii="Arial" w:eastAsia="Tahoma" w:hAnsi="Arial" w:cs="Arial"/>
          <w:sz w:val="22"/>
          <w:szCs w:val="22"/>
        </w:rPr>
      </w:pPr>
      <w:r w:rsidRPr="00AA55C2">
        <w:rPr>
          <w:rFonts w:ascii="Arial" w:eastAsia="Tahoma" w:hAnsi="Arial" w:cs="Arial"/>
          <w:sz w:val="22"/>
          <w:szCs w:val="22"/>
        </w:rPr>
        <w:t>Projektziel</w:t>
      </w:r>
    </w:p>
    <w:p w14:paraId="5D6E5DF2" w14:textId="77777777" w:rsidR="00E6673A" w:rsidRPr="00AA55C2" w:rsidRDefault="00E6673A" w:rsidP="00E6673A">
      <w:pPr>
        <w:numPr>
          <w:ilvl w:val="0"/>
          <w:numId w:val="4"/>
        </w:numPr>
        <w:spacing w:line="276" w:lineRule="auto"/>
        <w:rPr>
          <w:rFonts w:ascii="Arial" w:eastAsia="Tahoma" w:hAnsi="Arial" w:cs="Arial"/>
          <w:sz w:val="22"/>
          <w:szCs w:val="22"/>
        </w:rPr>
      </w:pPr>
      <w:r w:rsidRPr="00AA55C2">
        <w:rPr>
          <w:rFonts w:ascii="Arial" w:eastAsia="Tahoma" w:hAnsi="Arial" w:cs="Arial"/>
          <w:sz w:val="22"/>
          <w:szCs w:val="22"/>
        </w:rPr>
        <w:t>Ausgangssituation</w:t>
      </w:r>
    </w:p>
    <w:p w14:paraId="6E16FB0E" w14:textId="77777777" w:rsidR="00E6673A" w:rsidRPr="00AA55C2" w:rsidRDefault="00E6673A" w:rsidP="00E6673A">
      <w:pPr>
        <w:numPr>
          <w:ilvl w:val="0"/>
          <w:numId w:val="4"/>
        </w:numPr>
        <w:spacing w:line="276" w:lineRule="auto"/>
        <w:rPr>
          <w:rFonts w:ascii="Arial" w:eastAsia="Tahoma" w:hAnsi="Arial" w:cs="Arial"/>
          <w:sz w:val="22"/>
          <w:szCs w:val="22"/>
        </w:rPr>
      </w:pPr>
      <w:r w:rsidRPr="00AA55C2">
        <w:rPr>
          <w:rFonts w:ascii="Arial" w:eastAsia="Tahoma" w:hAnsi="Arial" w:cs="Arial"/>
          <w:sz w:val="22"/>
          <w:szCs w:val="22"/>
        </w:rPr>
        <w:t>Umgesetzte Lösung</w:t>
      </w:r>
    </w:p>
    <w:p w14:paraId="02AA48BE" w14:textId="77777777" w:rsidR="00E6673A" w:rsidRPr="00AA55C2" w:rsidRDefault="00E6673A" w:rsidP="00E6673A">
      <w:pPr>
        <w:numPr>
          <w:ilvl w:val="0"/>
          <w:numId w:val="4"/>
        </w:numPr>
        <w:spacing w:line="276" w:lineRule="auto"/>
        <w:rPr>
          <w:rFonts w:ascii="Arial" w:eastAsia="Tahoma" w:hAnsi="Arial" w:cs="Arial"/>
          <w:sz w:val="22"/>
          <w:szCs w:val="22"/>
        </w:rPr>
      </w:pPr>
      <w:r w:rsidRPr="00AA55C2">
        <w:rPr>
          <w:rFonts w:ascii="Arial" w:eastAsia="Tahoma" w:hAnsi="Arial" w:cs="Arial"/>
          <w:sz w:val="22"/>
          <w:szCs w:val="22"/>
        </w:rPr>
        <w:t>Rolle/Leistungsanteil des Bieters</w:t>
      </w:r>
    </w:p>
    <w:p w14:paraId="59B54FDA" w14:textId="77777777" w:rsidR="00E6673A" w:rsidRPr="00AA55C2" w:rsidRDefault="00E6673A" w:rsidP="00E6673A">
      <w:pPr>
        <w:numPr>
          <w:ilvl w:val="0"/>
          <w:numId w:val="4"/>
        </w:numPr>
        <w:spacing w:line="276" w:lineRule="auto"/>
        <w:rPr>
          <w:rFonts w:ascii="Arial" w:eastAsia="Tahoma" w:hAnsi="Arial" w:cs="Arial"/>
          <w:sz w:val="22"/>
          <w:szCs w:val="22"/>
        </w:rPr>
      </w:pPr>
      <w:r w:rsidRPr="00AA55C2">
        <w:rPr>
          <w:rFonts w:ascii="Arial" w:eastAsia="Tahoma" w:hAnsi="Arial" w:cs="Arial"/>
          <w:sz w:val="22"/>
          <w:szCs w:val="22"/>
        </w:rPr>
        <w:t>Leistungsumfang</w:t>
      </w:r>
    </w:p>
    <w:p w14:paraId="1BC54C32" w14:textId="77777777" w:rsidR="00E6673A" w:rsidRPr="00AA55C2" w:rsidRDefault="00E6673A" w:rsidP="00E6673A">
      <w:pPr>
        <w:numPr>
          <w:ilvl w:val="0"/>
          <w:numId w:val="4"/>
        </w:numPr>
        <w:spacing w:line="276" w:lineRule="auto"/>
        <w:rPr>
          <w:rFonts w:ascii="Arial" w:eastAsia="Tahoma" w:hAnsi="Arial" w:cs="Arial"/>
          <w:sz w:val="22"/>
          <w:szCs w:val="22"/>
        </w:rPr>
      </w:pPr>
      <w:r w:rsidRPr="00AA55C2">
        <w:rPr>
          <w:rFonts w:ascii="Arial" w:eastAsia="Tahoma" w:hAnsi="Arial" w:cs="Arial"/>
          <w:sz w:val="22"/>
          <w:szCs w:val="22"/>
        </w:rPr>
        <w:t>Zielgruppen/Zielmärkte/Sprache</w:t>
      </w:r>
    </w:p>
    <w:p w14:paraId="7B08D727" w14:textId="77777777" w:rsidR="00E6673A" w:rsidRPr="00AA55C2" w:rsidRDefault="00E6673A" w:rsidP="00E6673A">
      <w:pPr>
        <w:numPr>
          <w:ilvl w:val="0"/>
          <w:numId w:val="4"/>
        </w:numPr>
        <w:spacing w:line="276" w:lineRule="auto"/>
        <w:rPr>
          <w:rFonts w:ascii="Arial" w:eastAsia="Tahoma" w:hAnsi="Arial" w:cs="Arial"/>
          <w:sz w:val="22"/>
          <w:szCs w:val="22"/>
        </w:rPr>
      </w:pPr>
      <w:r w:rsidRPr="00AA55C2">
        <w:rPr>
          <w:rFonts w:ascii="Arial" w:eastAsia="Tahoma" w:hAnsi="Arial" w:cs="Arial"/>
          <w:sz w:val="22"/>
          <w:szCs w:val="22"/>
        </w:rPr>
        <w:t>Eingesetzte Kanäle/Technologien/Tools</w:t>
      </w:r>
    </w:p>
    <w:p w14:paraId="1D32EDD4" w14:textId="77777777" w:rsidR="00E6673A" w:rsidRPr="00AA55C2" w:rsidRDefault="00E6673A" w:rsidP="00E6673A">
      <w:pPr>
        <w:numPr>
          <w:ilvl w:val="0"/>
          <w:numId w:val="4"/>
        </w:numPr>
        <w:spacing w:line="276" w:lineRule="auto"/>
        <w:rPr>
          <w:rFonts w:ascii="Arial" w:eastAsia="Tahoma" w:hAnsi="Arial" w:cs="Arial"/>
          <w:sz w:val="22"/>
          <w:szCs w:val="22"/>
        </w:rPr>
      </w:pPr>
      <w:r w:rsidRPr="00AA55C2">
        <w:rPr>
          <w:rFonts w:ascii="Arial" w:eastAsia="Tahoma" w:hAnsi="Arial" w:cs="Arial"/>
          <w:sz w:val="22"/>
          <w:szCs w:val="22"/>
        </w:rPr>
        <w:t>Ergebnisse/KPIs/</w:t>
      </w:r>
      <w:proofErr w:type="spellStart"/>
      <w:r w:rsidRPr="00AA55C2">
        <w:rPr>
          <w:rFonts w:ascii="Arial" w:eastAsia="Tahoma" w:hAnsi="Arial" w:cs="Arial"/>
          <w:sz w:val="22"/>
          <w:szCs w:val="22"/>
        </w:rPr>
        <w:t>Learnings</w:t>
      </w:r>
      <w:proofErr w:type="spellEnd"/>
      <w:r w:rsidRPr="00AA55C2">
        <w:rPr>
          <w:rFonts w:ascii="Arial" w:eastAsia="Tahoma" w:hAnsi="Arial" w:cs="Arial"/>
          <w:sz w:val="22"/>
          <w:szCs w:val="22"/>
        </w:rPr>
        <w:t>, soweit darstellbar</w:t>
      </w:r>
    </w:p>
    <w:p w14:paraId="45DA9ED4" w14:textId="77777777" w:rsidR="00E6673A" w:rsidRPr="00AA55C2" w:rsidRDefault="00E6673A" w:rsidP="00E6673A">
      <w:pPr>
        <w:numPr>
          <w:ilvl w:val="0"/>
          <w:numId w:val="4"/>
        </w:numPr>
        <w:spacing w:line="276" w:lineRule="auto"/>
        <w:rPr>
          <w:rFonts w:ascii="Arial" w:eastAsia="Tahoma" w:hAnsi="Arial" w:cs="Arial"/>
          <w:sz w:val="22"/>
          <w:szCs w:val="22"/>
        </w:rPr>
      </w:pPr>
      <w:r w:rsidRPr="00AA55C2">
        <w:rPr>
          <w:rFonts w:ascii="Arial" w:eastAsia="Tahoma" w:hAnsi="Arial" w:cs="Arial"/>
          <w:sz w:val="22"/>
          <w:szCs w:val="22"/>
        </w:rPr>
        <w:t xml:space="preserve">Ggf. Besonderheiten der Absender- und </w:t>
      </w:r>
      <w:proofErr w:type="spellStart"/>
      <w:r w:rsidRPr="00AA55C2">
        <w:rPr>
          <w:rFonts w:ascii="Arial" w:eastAsia="Tahoma" w:hAnsi="Arial" w:cs="Arial"/>
          <w:sz w:val="22"/>
          <w:szCs w:val="22"/>
        </w:rPr>
        <w:t>Stakeholderlage</w:t>
      </w:r>
      <w:proofErr w:type="spellEnd"/>
    </w:p>
    <w:p w14:paraId="6F0C096C" w14:textId="77777777" w:rsidR="00E6673A" w:rsidRPr="00FB352E" w:rsidRDefault="00E6673A" w:rsidP="00E6673A">
      <w:pPr>
        <w:spacing w:line="276" w:lineRule="auto"/>
        <w:rPr>
          <w:rFonts w:ascii="Arial" w:eastAsia="Tahoma" w:hAnsi="Arial" w:cs="Arial"/>
          <w:sz w:val="22"/>
          <w:szCs w:val="22"/>
        </w:rPr>
      </w:pPr>
    </w:p>
    <w:p w14:paraId="3BD26F58" w14:textId="77777777" w:rsidR="00E6673A" w:rsidRPr="00AA55C2" w:rsidRDefault="00E6673A" w:rsidP="004B4765">
      <w:pPr>
        <w:spacing w:after="240" w:line="276" w:lineRule="auto"/>
        <w:rPr>
          <w:rFonts w:ascii="Arial" w:eastAsia="Tahoma" w:hAnsi="Arial" w:cs="Arial"/>
          <w:sz w:val="22"/>
          <w:szCs w:val="22"/>
        </w:rPr>
      </w:pPr>
      <w:r w:rsidRPr="00AA55C2">
        <w:rPr>
          <w:rFonts w:ascii="Arial" w:eastAsia="Tahoma" w:hAnsi="Arial" w:cs="Arial"/>
          <w:sz w:val="22"/>
          <w:szCs w:val="22"/>
        </w:rPr>
        <w:t>Außerhalb der oben genannten Vorgabe „max. 1 DIN A4-Seite“:</w:t>
      </w:r>
    </w:p>
    <w:p w14:paraId="1306473B" w14:textId="77777777" w:rsidR="00E6673A" w:rsidRPr="00AA55C2" w:rsidRDefault="00E6673A" w:rsidP="00E6673A">
      <w:pPr>
        <w:numPr>
          <w:ilvl w:val="0"/>
          <w:numId w:val="4"/>
        </w:numPr>
        <w:spacing w:after="240" w:line="276" w:lineRule="auto"/>
        <w:rPr>
          <w:rFonts w:ascii="Arial" w:eastAsia="Tahoma" w:hAnsi="Arial" w:cs="Arial"/>
          <w:sz w:val="22"/>
          <w:szCs w:val="22"/>
        </w:rPr>
      </w:pPr>
      <w:r w:rsidRPr="00AA55C2">
        <w:rPr>
          <w:rFonts w:ascii="Arial" w:eastAsia="Tahoma" w:hAnsi="Arial" w:cs="Arial"/>
          <w:sz w:val="22"/>
          <w:szCs w:val="22"/>
        </w:rPr>
        <w:t>Optionale Arbeitsprobe / Case (max. 3 DIN A4-Seiten inkl. aller Bilder/Grafiken)</w:t>
      </w:r>
    </w:p>
    <w:p w14:paraId="32921DE4" w14:textId="77777777" w:rsidR="00E6673A" w:rsidRPr="00AA55C2" w:rsidRDefault="00E6673A" w:rsidP="00E6673A">
      <w:pPr>
        <w:spacing w:line="360" w:lineRule="auto"/>
        <w:jc w:val="both"/>
        <w:rPr>
          <w:rFonts w:ascii="Arial" w:eastAsia="Tahoma" w:hAnsi="Arial" w:cs="Arial"/>
          <w:sz w:val="22"/>
          <w:szCs w:val="22"/>
        </w:rPr>
      </w:pPr>
    </w:p>
    <w:p w14:paraId="2C4DF24C" w14:textId="2C8A66F3" w:rsidR="00E6673A" w:rsidRPr="00AA55C2" w:rsidRDefault="00E6673A" w:rsidP="00E6673A">
      <w:pPr>
        <w:spacing w:line="360" w:lineRule="auto"/>
        <w:jc w:val="both"/>
        <w:rPr>
          <w:rFonts w:ascii="Arial" w:eastAsia="Tahoma" w:hAnsi="Arial" w:cs="Arial"/>
          <w:b/>
          <w:bCs/>
          <w:sz w:val="22"/>
          <w:szCs w:val="22"/>
          <w:u w:val="single"/>
        </w:rPr>
      </w:pPr>
      <w:r w:rsidRPr="00AA55C2">
        <w:rPr>
          <w:rFonts w:ascii="Arial" w:eastAsia="Tahoma" w:hAnsi="Arial" w:cs="Arial"/>
          <w:b/>
          <w:bCs/>
          <w:sz w:val="22"/>
          <w:szCs w:val="22"/>
          <w:u w:val="single"/>
        </w:rPr>
        <w:t>3. Relevanz für das ausgeschriebene Projekt</w:t>
      </w:r>
    </w:p>
    <w:p w14:paraId="4555097A" w14:textId="77777777" w:rsidR="00E6673A" w:rsidRPr="00AA55C2" w:rsidRDefault="00E6673A" w:rsidP="00E6673A">
      <w:pPr>
        <w:spacing w:line="360" w:lineRule="auto"/>
        <w:jc w:val="both"/>
        <w:rPr>
          <w:rFonts w:ascii="Arial" w:eastAsia="Tahoma" w:hAnsi="Arial" w:cs="Arial"/>
          <w:sz w:val="22"/>
          <w:szCs w:val="22"/>
        </w:rPr>
      </w:pPr>
      <w:r w:rsidRPr="00AA55C2">
        <w:rPr>
          <w:rFonts w:ascii="Arial" w:eastAsia="Tahoma" w:hAnsi="Arial" w:cs="Arial"/>
          <w:sz w:val="22"/>
          <w:szCs w:val="22"/>
        </w:rPr>
        <w:t>Der Bieter erklärt kurz, welche Aspekte des Referenzprojektes mit der ausgeschriebenen Leistung vergleichbar sind (max. eine halbe DIN A4-Seite). Ggf. ist auch darzustellen, inwiefern das Referenzprojekt Erfahrungen mit standortbezogener Wirtschafts-, Regional- oder Metropolraumkommunikation umfasst. Ein Bezug zum norddeutschen Raum, zur Metropolregion Hamburg oder zu vergleichbaren Wirtschafts- und Innovationsstandorten ist wünschenswert, aber nicht Voraussetzung.</w:t>
      </w:r>
    </w:p>
    <w:p w14:paraId="05A1C6C7" w14:textId="77777777" w:rsidR="00E6673A" w:rsidRPr="00AA55C2" w:rsidRDefault="00E6673A" w:rsidP="00215E2B">
      <w:pPr>
        <w:pStyle w:val="Brieftext"/>
        <w:spacing w:after="120"/>
        <w:rPr>
          <w:rFonts w:ascii="Arial" w:hAnsi="Arial" w:cs="Arial"/>
          <w:noProof w:val="0"/>
          <w:sz w:val="22"/>
          <w:szCs w:val="22"/>
        </w:rPr>
      </w:pPr>
    </w:p>
    <w:sectPr w:rsidR="00E6673A" w:rsidRPr="00AA55C2" w:rsidSect="0056537E">
      <w:headerReference w:type="default" r:id="rId11"/>
      <w:footerReference w:type="default" r:id="rId12"/>
      <w:headerReference w:type="first" r:id="rId13"/>
      <w:type w:val="continuous"/>
      <w:pgSz w:w="11907" w:h="16840" w:code="9"/>
      <w:pgMar w:top="2699" w:right="1134" w:bottom="1418" w:left="1361" w:header="0" w:footer="227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BA782" w14:textId="77777777" w:rsidR="00A64352" w:rsidRDefault="00A64352">
      <w:r>
        <w:separator/>
      </w:r>
    </w:p>
  </w:endnote>
  <w:endnote w:type="continuationSeparator" w:id="0">
    <w:p w14:paraId="1F3D2E17" w14:textId="77777777" w:rsidR="00A64352" w:rsidRDefault="00A64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57 Condensed">
    <w:altName w:val="Cambria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FE04B" w14:textId="77777777" w:rsidR="00C85301" w:rsidRPr="00605AF3" w:rsidRDefault="00C85301" w:rsidP="008D28D3">
    <w:pPr>
      <w:framePr w:hSpace="142" w:wrap="around" w:vAnchor="page" w:hAnchor="margin" w:xAlign="center" w:y="16186"/>
      <w:rPr>
        <w:rFonts w:ascii="Arial" w:hAnsi="Arial" w:cs="Arial"/>
      </w:rPr>
    </w:pPr>
    <w:r w:rsidRPr="00605AF3">
      <w:rPr>
        <w:rFonts w:ascii="Arial" w:hAnsi="Arial" w:cs="Arial"/>
      </w:rPr>
      <w:fldChar w:fldCharType="begin"/>
    </w:r>
    <w:r w:rsidRPr="00605AF3">
      <w:rPr>
        <w:rFonts w:ascii="Arial" w:hAnsi="Arial" w:cs="Arial"/>
      </w:rPr>
      <w:instrText xml:space="preserve"> PAGE  \* Arabic  \* MERGEFORMAT </w:instrText>
    </w:r>
    <w:r w:rsidRPr="00605AF3">
      <w:rPr>
        <w:rFonts w:ascii="Arial" w:hAnsi="Arial" w:cs="Arial"/>
      </w:rPr>
      <w:fldChar w:fldCharType="separate"/>
    </w:r>
    <w:r w:rsidR="00246BFD">
      <w:rPr>
        <w:rFonts w:ascii="Arial" w:hAnsi="Arial" w:cs="Arial"/>
        <w:noProof/>
      </w:rPr>
      <w:t>1</w:t>
    </w:r>
    <w:r w:rsidRPr="00605AF3">
      <w:rPr>
        <w:rFonts w:ascii="Arial" w:hAnsi="Arial" w:cs="Arial"/>
      </w:rPr>
      <w:fldChar w:fldCharType="end"/>
    </w:r>
    <w:r w:rsidRPr="00605AF3">
      <w:rPr>
        <w:rFonts w:ascii="Arial" w:hAnsi="Arial" w:cs="Arial"/>
      </w:rPr>
      <w:t xml:space="preserve"> von </w:t>
    </w:r>
    <w:r w:rsidRPr="00605AF3">
      <w:rPr>
        <w:rFonts w:ascii="Arial" w:hAnsi="Arial" w:cs="Arial"/>
      </w:rPr>
      <w:fldChar w:fldCharType="begin"/>
    </w:r>
    <w:r w:rsidRPr="00605AF3">
      <w:rPr>
        <w:rFonts w:ascii="Arial" w:hAnsi="Arial" w:cs="Arial"/>
      </w:rPr>
      <w:instrText xml:space="preserve"> NUMPAGES  \* Arabic  \* MERGEFORMAT </w:instrText>
    </w:r>
    <w:r w:rsidRPr="00605AF3">
      <w:rPr>
        <w:rFonts w:ascii="Arial" w:hAnsi="Arial" w:cs="Arial"/>
      </w:rPr>
      <w:fldChar w:fldCharType="separate"/>
    </w:r>
    <w:r w:rsidR="00246BFD">
      <w:rPr>
        <w:rFonts w:ascii="Arial" w:hAnsi="Arial" w:cs="Arial"/>
        <w:noProof/>
      </w:rPr>
      <w:t>1</w:t>
    </w:r>
    <w:r w:rsidRPr="00605AF3">
      <w:rPr>
        <w:rFonts w:ascii="Arial" w:hAnsi="Arial" w:cs="Arial"/>
        <w:noProof/>
      </w:rPr>
      <w:fldChar w:fldCharType="end"/>
    </w:r>
  </w:p>
  <w:p w14:paraId="6ECC797B" w14:textId="77777777" w:rsidR="00C85301" w:rsidRDefault="00C85301">
    <w:pPr>
      <w:pStyle w:val="FuzeileSeitenzahl"/>
    </w:pPr>
  </w:p>
  <w:p w14:paraId="355D5487" w14:textId="77777777" w:rsidR="00C85301" w:rsidRDefault="00C85301">
    <w:pPr>
      <w:pStyle w:val="FuzeileSeitenzahl"/>
    </w:pPr>
  </w:p>
  <w:p w14:paraId="588087CC" w14:textId="77777777" w:rsidR="00C85301" w:rsidRDefault="00C85301">
    <w:pPr>
      <w:pStyle w:val="FuzeileSeitenzahl"/>
    </w:pPr>
  </w:p>
  <w:p w14:paraId="55E68542" w14:textId="77777777" w:rsidR="00C85301" w:rsidRDefault="00C85301">
    <w:pPr>
      <w:pStyle w:val="FuzeileSeitenzahl"/>
    </w:pPr>
  </w:p>
  <w:p w14:paraId="07932140" w14:textId="77777777" w:rsidR="00C85301" w:rsidRDefault="00C85301">
    <w:pPr>
      <w:pStyle w:val="FuzeileSeitenzahl"/>
    </w:pPr>
  </w:p>
  <w:p w14:paraId="326F59C9" w14:textId="77777777" w:rsidR="00C85301" w:rsidRDefault="00C85301">
    <w:pPr>
      <w:pStyle w:val="FuzeileSeitenzahl"/>
    </w:pPr>
  </w:p>
  <w:p w14:paraId="74D43D12" w14:textId="77777777" w:rsidR="00C85301" w:rsidRDefault="00C85301">
    <w:pPr>
      <w:pStyle w:val="FuzeileSeitenzahl"/>
    </w:pPr>
  </w:p>
  <w:p w14:paraId="0D37DF91" w14:textId="77777777" w:rsidR="00C85301" w:rsidRDefault="00C85301">
    <w:pPr>
      <w:pStyle w:val="FuzeileSeitenzah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F46CF" w14:textId="77777777" w:rsidR="00A64352" w:rsidRDefault="00A64352">
      <w:r>
        <w:separator/>
      </w:r>
    </w:p>
  </w:footnote>
  <w:footnote w:type="continuationSeparator" w:id="0">
    <w:p w14:paraId="2DD677E3" w14:textId="77777777" w:rsidR="00A64352" w:rsidRDefault="00A64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AA84D" w14:textId="77777777" w:rsidR="00C85301" w:rsidRDefault="00C85301">
    <w:pPr>
      <w:framePr w:wrap="notBeside" w:vAnchor="page" w:hAnchor="page" w:x="9640" w:y="1"/>
      <w:rPr>
        <w:vanish/>
      </w:rPr>
    </w:pPr>
  </w:p>
  <w:p w14:paraId="347766F1" w14:textId="77777777" w:rsidR="00C85301" w:rsidRDefault="000D4BFD" w:rsidP="00C6794B">
    <w:pPr>
      <w:spacing w:line="320" w:lineRule="exact"/>
      <w:rPr>
        <w:rFonts w:ascii="Univers 57 Condensed" w:hAnsi="Univers 57 Condensed"/>
      </w:rPr>
    </w:pPr>
    <w:r w:rsidRPr="007C3CF8">
      <w:rPr>
        <w:rFonts w:ascii="Arial" w:hAnsi="Arial" w:cs="Arial"/>
        <w:noProof/>
        <w:sz w:val="12"/>
        <w:szCs w:val="12"/>
        <w:vertAlign w:val="subscript"/>
      </w:rPr>
      <w:drawing>
        <wp:anchor distT="0" distB="0" distL="114300" distR="114300" simplePos="0" relativeHeight="251658240" behindDoc="0" locked="0" layoutInCell="1" allowOverlap="1" wp14:anchorId="0076AB7F" wp14:editId="639DC961">
          <wp:simplePos x="0" y="0"/>
          <wp:positionH relativeFrom="margin">
            <wp:posOffset>-855980</wp:posOffset>
          </wp:positionH>
          <wp:positionV relativeFrom="margin">
            <wp:posOffset>-1705610</wp:posOffset>
          </wp:positionV>
          <wp:extent cx="7539355" cy="1184275"/>
          <wp:effectExtent l="0" t="0" r="4445" b="0"/>
          <wp:wrapSquare wrapText="bothSides"/>
          <wp:docPr id="5" name="Bild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 Briefbogen HH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9355" cy="1184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A3339" w14:textId="77777777" w:rsidR="00C85301" w:rsidRPr="007C3CF8" w:rsidRDefault="00C85301">
    <w:pPr>
      <w:framePr w:wrap="notBeside" w:vAnchor="page" w:hAnchor="page" w:x="9640" w:y="1"/>
      <w:rPr>
        <w:rFonts w:ascii="Arial" w:hAnsi="Arial" w:cs="Arial"/>
        <w:vanish/>
      </w:rPr>
    </w:pPr>
  </w:p>
  <w:p w14:paraId="464BC46F" w14:textId="77777777" w:rsidR="00C85301" w:rsidRPr="007C3CF8" w:rsidRDefault="00C85301" w:rsidP="00AC1647">
    <w:pPr>
      <w:ind w:left="-1418" w:right="-1418"/>
      <w:rPr>
        <w:rFonts w:ascii="Arial" w:hAnsi="Arial" w:cs="Arial"/>
        <w:sz w:val="12"/>
        <w:szCs w:val="12"/>
        <w:vertAlign w:val="subscript"/>
      </w:rPr>
    </w:pPr>
    <w:r w:rsidRPr="007C3CF8">
      <w:rPr>
        <w:rFonts w:ascii="Arial" w:hAnsi="Arial" w:cs="Arial"/>
        <w:noProof/>
        <w:sz w:val="12"/>
        <w:szCs w:val="12"/>
        <w:vertAlign w:val="subscript"/>
      </w:rPr>
      <w:drawing>
        <wp:anchor distT="0" distB="0" distL="114300" distR="114300" simplePos="0" relativeHeight="251659264" behindDoc="0" locked="0" layoutInCell="1" allowOverlap="1" wp14:anchorId="37436874" wp14:editId="300B03C2">
          <wp:simplePos x="0" y="0"/>
          <wp:positionH relativeFrom="margin">
            <wp:posOffset>-859790</wp:posOffset>
          </wp:positionH>
          <wp:positionV relativeFrom="margin">
            <wp:posOffset>-1717040</wp:posOffset>
          </wp:positionV>
          <wp:extent cx="7569200" cy="1189355"/>
          <wp:effectExtent l="0" t="0" r="0" b="0"/>
          <wp:wrapSquare wrapText="bothSides"/>
          <wp:docPr id="6" name="Bild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 Briefbogen HH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200" cy="11893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B0A67"/>
    <w:multiLevelType w:val="hybridMultilevel"/>
    <w:tmpl w:val="126CFE3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C4CF6"/>
    <w:multiLevelType w:val="singleLevel"/>
    <w:tmpl w:val="9F343518"/>
    <w:lvl w:ilvl="0">
      <w:start w:val="1"/>
      <w:numFmt w:val="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</w:abstractNum>
  <w:abstractNum w:abstractNumId="2" w15:restartNumberingAfterBreak="0">
    <w:nsid w:val="26746B6E"/>
    <w:multiLevelType w:val="multilevel"/>
    <w:tmpl w:val="486825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7E3A4B9B"/>
    <w:multiLevelType w:val="hybridMultilevel"/>
    <w:tmpl w:val="107CDB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attachedTemplate r:id="rId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352"/>
    <w:rsid w:val="00010C54"/>
    <w:rsid w:val="00021075"/>
    <w:rsid w:val="00046E76"/>
    <w:rsid w:val="000479BD"/>
    <w:rsid w:val="00074F41"/>
    <w:rsid w:val="000D4BFD"/>
    <w:rsid w:val="0014112C"/>
    <w:rsid w:val="0015388B"/>
    <w:rsid w:val="00185C19"/>
    <w:rsid w:val="00192DEC"/>
    <w:rsid w:val="00192FE6"/>
    <w:rsid w:val="001A38AE"/>
    <w:rsid w:val="001A4299"/>
    <w:rsid w:val="001D7060"/>
    <w:rsid w:val="001E50B3"/>
    <w:rsid w:val="00205555"/>
    <w:rsid w:val="00207782"/>
    <w:rsid w:val="00215E2B"/>
    <w:rsid w:val="00230C79"/>
    <w:rsid w:val="00243AFB"/>
    <w:rsid w:val="00246BFD"/>
    <w:rsid w:val="00265383"/>
    <w:rsid w:val="002826FB"/>
    <w:rsid w:val="00294DDB"/>
    <w:rsid w:val="002B4DC3"/>
    <w:rsid w:val="002E43E0"/>
    <w:rsid w:val="00302F3A"/>
    <w:rsid w:val="00303C29"/>
    <w:rsid w:val="00311CC0"/>
    <w:rsid w:val="0032513A"/>
    <w:rsid w:val="00345098"/>
    <w:rsid w:val="0037733D"/>
    <w:rsid w:val="003B40FD"/>
    <w:rsid w:val="003C1AD3"/>
    <w:rsid w:val="003D00CA"/>
    <w:rsid w:val="003D10D5"/>
    <w:rsid w:val="003D55BB"/>
    <w:rsid w:val="00401F55"/>
    <w:rsid w:val="004177CE"/>
    <w:rsid w:val="00446D97"/>
    <w:rsid w:val="00466BCA"/>
    <w:rsid w:val="0047653A"/>
    <w:rsid w:val="00480AA6"/>
    <w:rsid w:val="00485F9D"/>
    <w:rsid w:val="004A0259"/>
    <w:rsid w:val="004A04C6"/>
    <w:rsid w:val="004B4765"/>
    <w:rsid w:val="004C68B5"/>
    <w:rsid w:val="004D567E"/>
    <w:rsid w:val="004E4E35"/>
    <w:rsid w:val="00506D09"/>
    <w:rsid w:val="00535AEE"/>
    <w:rsid w:val="005509B0"/>
    <w:rsid w:val="00552F83"/>
    <w:rsid w:val="00563974"/>
    <w:rsid w:val="0056537E"/>
    <w:rsid w:val="00593274"/>
    <w:rsid w:val="005A5B88"/>
    <w:rsid w:val="005F3DC1"/>
    <w:rsid w:val="00605AF3"/>
    <w:rsid w:val="00622E38"/>
    <w:rsid w:val="00632945"/>
    <w:rsid w:val="00633582"/>
    <w:rsid w:val="00662D54"/>
    <w:rsid w:val="00665890"/>
    <w:rsid w:val="00674180"/>
    <w:rsid w:val="00674A27"/>
    <w:rsid w:val="00675316"/>
    <w:rsid w:val="006A5F45"/>
    <w:rsid w:val="006C7176"/>
    <w:rsid w:val="006F2EC6"/>
    <w:rsid w:val="00701B2E"/>
    <w:rsid w:val="007151F4"/>
    <w:rsid w:val="00724C90"/>
    <w:rsid w:val="00731D17"/>
    <w:rsid w:val="00763F12"/>
    <w:rsid w:val="00771F2F"/>
    <w:rsid w:val="007907A5"/>
    <w:rsid w:val="007C3CF8"/>
    <w:rsid w:val="007D2B86"/>
    <w:rsid w:val="008038F0"/>
    <w:rsid w:val="00804583"/>
    <w:rsid w:val="00824309"/>
    <w:rsid w:val="0083479E"/>
    <w:rsid w:val="008365FE"/>
    <w:rsid w:val="008566AC"/>
    <w:rsid w:val="0086711A"/>
    <w:rsid w:val="00871A93"/>
    <w:rsid w:val="00882EDD"/>
    <w:rsid w:val="008911AC"/>
    <w:rsid w:val="008D28D3"/>
    <w:rsid w:val="008E7E5F"/>
    <w:rsid w:val="00904272"/>
    <w:rsid w:val="0093094D"/>
    <w:rsid w:val="00937B9F"/>
    <w:rsid w:val="00941DCF"/>
    <w:rsid w:val="009673C4"/>
    <w:rsid w:val="009E215A"/>
    <w:rsid w:val="009F29A6"/>
    <w:rsid w:val="00A333E5"/>
    <w:rsid w:val="00A64352"/>
    <w:rsid w:val="00A64C76"/>
    <w:rsid w:val="00A918BD"/>
    <w:rsid w:val="00A92E0B"/>
    <w:rsid w:val="00A94A3E"/>
    <w:rsid w:val="00AA55C2"/>
    <w:rsid w:val="00AB2992"/>
    <w:rsid w:val="00AC1647"/>
    <w:rsid w:val="00AF4BEC"/>
    <w:rsid w:val="00B15051"/>
    <w:rsid w:val="00B60E42"/>
    <w:rsid w:val="00BB308E"/>
    <w:rsid w:val="00C058D1"/>
    <w:rsid w:val="00C378D9"/>
    <w:rsid w:val="00C6794B"/>
    <w:rsid w:val="00C85301"/>
    <w:rsid w:val="00C953EC"/>
    <w:rsid w:val="00CD0E3A"/>
    <w:rsid w:val="00CF1DEA"/>
    <w:rsid w:val="00D11F2F"/>
    <w:rsid w:val="00D151F4"/>
    <w:rsid w:val="00DA1A8B"/>
    <w:rsid w:val="00DA37C4"/>
    <w:rsid w:val="00DC4295"/>
    <w:rsid w:val="00DC7FB3"/>
    <w:rsid w:val="00DD5C48"/>
    <w:rsid w:val="00E269B9"/>
    <w:rsid w:val="00E35C7B"/>
    <w:rsid w:val="00E47044"/>
    <w:rsid w:val="00E52032"/>
    <w:rsid w:val="00E551BD"/>
    <w:rsid w:val="00E60B52"/>
    <w:rsid w:val="00E6673A"/>
    <w:rsid w:val="00E70F90"/>
    <w:rsid w:val="00E72B84"/>
    <w:rsid w:val="00E75FB4"/>
    <w:rsid w:val="00EC70CB"/>
    <w:rsid w:val="00ED1B46"/>
    <w:rsid w:val="00ED370E"/>
    <w:rsid w:val="00EE0ADF"/>
    <w:rsid w:val="00EE7209"/>
    <w:rsid w:val="00F40B48"/>
    <w:rsid w:val="00F512A4"/>
    <w:rsid w:val="00F549F9"/>
    <w:rsid w:val="00F56033"/>
    <w:rsid w:val="00F86982"/>
    <w:rsid w:val="00FB03A8"/>
    <w:rsid w:val="00FB352E"/>
    <w:rsid w:val="00FC4D45"/>
    <w:rsid w:val="22598C03"/>
    <w:rsid w:val="2E3A0FD8"/>
    <w:rsid w:val="3F5C3D23"/>
    <w:rsid w:val="66DBA54A"/>
    <w:rsid w:val="73C4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44DCBE47"/>
  <w15:docId w15:val="{681E7AAE-0419-4C1D-B492-AEAA6E65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435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6C7176"/>
    <w:pPr>
      <w:tabs>
        <w:tab w:val="center" w:pos="4536"/>
        <w:tab w:val="right" w:pos="9072"/>
      </w:tabs>
    </w:pPr>
  </w:style>
  <w:style w:type="paragraph" w:styleId="Datum">
    <w:name w:val="Date"/>
    <w:basedOn w:val="Briefschrift"/>
    <w:rsid w:val="006C7176"/>
    <w:pPr>
      <w:framePr w:w="3062" w:h="170" w:wrap="around" w:vAnchor="page" w:hAnchor="page" w:x="6238" w:y="5200"/>
    </w:pPr>
  </w:style>
  <w:style w:type="paragraph" w:styleId="Fuzeile">
    <w:name w:val="footer"/>
    <w:basedOn w:val="Standard"/>
    <w:link w:val="FuzeileZchn"/>
    <w:uiPriority w:val="99"/>
    <w:rsid w:val="006C7176"/>
    <w:pPr>
      <w:tabs>
        <w:tab w:val="center" w:pos="4536"/>
        <w:tab w:val="right" w:pos="9072"/>
      </w:tabs>
    </w:pPr>
  </w:style>
  <w:style w:type="paragraph" w:customStyle="1" w:styleId="Briefschrift">
    <w:name w:val="Briefschrift"/>
    <w:rsid w:val="006C7176"/>
    <w:rPr>
      <w:noProof/>
    </w:rPr>
  </w:style>
  <w:style w:type="paragraph" w:customStyle="1" w:styleId="Anschrift">
    <w:name w:val="Anschrift"/>
    <w:basedOn w:val="Briefschrift"/>
    <w:rsid w:val="006C7176"/>
    <w:pPr>
      <w:framePr w:w="4587" w:h="2268" w:hRule="exact" w:wrap="around" w:vAnchor="page" w:hAnchor="page" w:x="1419" w:y="2949"/>
      <w:spacing w:line="250" w:lineRule="exact"/>
    </w:pPr>
  </w:style>
  <w:style w:type="character" w:styleId="Seitenzahl">
    <w:name w:val="page number"/>
    <w:basedOn w:val="Absatz-Standardschriftart"/>
    <w:rsid w:val="006C7176"/>
  </w:style>
  <w:style w:type="paragraph" w:customStyle="1" w:styleId="Brieftext">
    <w:name w:val="Brieftext"/>
    <w:basedOn w:val="Briefschrift"/>
    <w:rsid w:val="006C7176"/>
    <w:pPr>
      <w:ind w:right="1191"/>
      <w:jc w:val="both"/>
    </w:pPr>
  </w:style>
  <w:style w:type="paragraph" w:customStyle="1" w:styleId="Postscriptum">
    <w:name w:val="Postscriptum"/>
    <w:basedOn w:val="Briefschrift"/>
    <w:rsid w:val="006C7176"/>
  </w:style>
  <w:style w:type="paragraph" w:customStyle="1" w:styleId="Aktenzeichen">
    <w:name w:val="Aktenzeichen"/>
    <w:basedOn w:val="Datum"/>
    <w:rsid w:val="006C7176"/>
    <w:pPr>
      <w:framePr w:h="567" w:wrap="notBeside" w:y="5416"/>
    </w:pPr>
    <w:rPr>
      <w:spacing w:val="-14"/>
    </w:rPr>
  </w:style>
  <w:style w:type="paragraph" w:styleId="Sprechblasentext">
    <w:name w:val="Balloon Text"/>
    <w:basedOn w:val="Standard"/>
    <w:semiHidden/>
    <w:rsid w:val="00674A27"/>
    <w:rPr>
      <w:rFonts w:ascii="Tahoma" w:hAnsi="Tahoma" w:cs="Tahoma"/>
      <w:sz w:val="16"/>
      <w:szCs w:val="16"/>
    </w:rPr>
  </w:style>
  <w:style w:type="paragraph" w:customStyle="1" w:styleId="FuzeileSeitenzahl">
    <w:name w:val="Fußzeile/Seitenzahl"/>
    <w:basedOn w:val="Standard"/>
    <w:rsid w:val="006C7176"/>
    <w:pPr>
      <w:spacing w:line="180" w:lineRule="exact"/>
      <w:jc w:val="center"/>
    </w:pPr>
    <w:rPr>
      <w:rFonts w:ascii="Univers 57 Condensed" w:hAnsi="Univers 57 Condensed"/>
    </w:rPr>
  </w:style>
  <w:style w:type="character" w:styleId="Hyperlink">
    <w:name w:val="Hyperlink"/>
    <w:basedOn w:val="Absatz-Standardschriftart"/>
    <w:uiPriority w:val="99"/>
    <w:unhideWhenUsed/>
    <w:rsid w:val="00A333E5"/>
    <w:rPr>
      <w:color w:val="0000FF"/>
      <w:u w:val="single"/>
    </w:rPr>
  </w:style>
  <w:style w:type="character" w:customStyle="1" w:styleId="FuzeileZchn">
    <w:name w:val="Fußzeile Zchn"/>
    <w:basedOn w:val="Absatz-Standardschriftart"/>
    <w:link w:val="Fuzeile"/>
    <w:uiPriority w:val="99"/>
    <w:rsid w:val="003D55BB"/>
  </w:style>
  <w:style w:type="table" w:styleId="Tabellenraster">
    <w:name w:val="Table Grid"/>
    <w:basedOn w:val="NormaleTabelle"/>
    <w:rsid w:val="003D55BB"/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zeileoben">
    <w:name w:val="Addreszeile oben"/>
    <w:basedOn w:val="Standard"/>
    <w:uiPriority w:val="99"/>
    <w:rsid w:val="00941DCF"/>
    <w:pPr>
      <w:widowControl w:val="0"/>
      <w:autoSpaceDE w:val="0"/>
      <w:autoSpaceDN w:val="0"/>
      <w:adjustRightInd w:val="0"/>
      <w:spacing w:line="190" w:lineRule="atLeast"/>
      <w:textAlignment w:val="center"/>
    </w:pPr>
    <w:rPr>
      <w:rFonts w:ascii="ArialMT" w:hAnsi="ArialMT" w:cs="ArialMT"/>
      <w:color w:val="000000"/>
      <w:spacing w:val="-1"/>
      <w:sz w:val="14"/>
      <w:szCs w:val="14"/>
    </w:rPr>
  </w:style>
  <w:style w:type="paragraph" w:customStyle="1" w:styleId="Kontaktdatenunten">
    <w:name w:val="Kontaktdaten unten"/>
    <w:basedOn w:val="Standard"/>
    <w:uiPriority w:val="99"/>
    <w:rsid w:val="00E72B84"/>
    <w:pPr>
      <w:widowControl w:val="0"/>
      <w:tabs>
        <w:tab w:val="left" w:pos="510"/>
        <w:tab w:val="left" w:pos="850"/>
      </w:tabs>
      <w:autoSpaceDE w:val="0"/>
      <w:autoSpaceDN w:val="0"/>
      <w:adjustRightInd w:val="0"/>
      <w:spacing w:line="190" w:lineRule="atLeast"/>
      <w:textAlignment w:val="center"/>
    </w:pPr>
    <w:rPr>
      <w:rFonts w:ascii="ArialMT" w:hAnsi="ArialMT" w:cs="ArialMT"/>
      <w:color w:val="000000"/>
      <w:spacing w:val="-1"/>
      <w:w w:val="95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7151F4"/>
    <w:rPr>
      <w:color w:val="800080" w:themeColor="followedHyperlink"/>
      <w:u w:val="single"/>
    </w:rPr>
  </w:style>
  <w:style w:type="character" w:styleId="HTMLZitat">
    <w:name w:val="HTML Cite"/>
    <w:basedOn w:val="Absatz-Standardschriftart"/>
    <w:uiPriority w:val="99"/>
    <w:semiHidden/>
    <w:unhideWhenUsed/>
    <w:rsid w:val="008D28D3"/>
    <w:rPr>
      <w:i/>
      <w:iCs/>
    </w:rPr>
  </w:style>
  <w:style w:type="paragraph" w:customStyle="1" w:styleId="EinfAbs">
    <w:name w:val="[Einf. Abs.]"/>
    <w:basedOn w:val="Standard"/>
    <w:uiPriority w:val="99"/>
    <w:rsid w:val="00D151F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A643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hmg-filesrv-1.hht.hamburg-tourismus.de\vorlagen\word\HMG\HMG_Header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2C795F36981FC4F86C718D66D601344" ma:contentTypeVersion="3" ma:contentTypeDescription="Ein neues Dokument erstellen." ma:contentTypeScope="" ma:versionID="73153a40efef4d98a573e86fb5c55567">
  <xsd:schema xmlns:xsd="http://www.w3.org/2001/XMLSchema" xmlns:xs="http://www.w3.org/2001/XMLSchema" xmlns:p="http://schemas.microsoft.com/office/2006/metadata/properties" xmlns:ns2="bf2509b1-0fe3-448d-bcca-a633b21095c3" targetNamespace="http://schemas.microsoft.com/office/2006/metadata/properties" ma:root="true" ma:fieldsID="a59152c6bd3a3f859a05090b13fce96b" ns2:_="">
    <xsd:import namespace="bf2509b1-0fe3-448d-bcca-a633b2109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2509b1-0fe3-448d-bcca-a633b2109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689FA1-3CC0-4E70-8EE8-AFAB8E0A63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AB8775-E107-401A-87C7-D0A439608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2509b1-0fe3-448d-bcca-a633b2109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5455AC-3225-4153-800D-35BD80FDB5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A5554C-5000-4973-91E5-8650AF685E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HMG_Header</Template>
  <TotalTime>0</TotalTime>
  <Pages>2</Pages>
  <Words>188</Words>
  <Characters>1455</Characters>
  <Application>Microsoft Office Word</Application>
  <DocSecurity>0</DocSecurity>
  <Lines>12</Lines>
  <Paragraphs>3</Paragraphs>
  <ScaleCrop>false</ScaleCrop>
  <Company>Hamburg Marketing GmbH</Company>
  <LinksUpToDate>false</LinksUpToDate>
  <CharactersWithSpaces>1640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Jonas Viertl</dc:creator>
  <cp:lastModifiedBy>Jonas Viertl</cp:lastModifiedBy>
  <cp:revision>13</cp:revision>
  <cp:lastPrinted>2016-08-15T12:01:00Z</cp:lastPrinted>
  <dcterms:created xsi:type="dcterms:W3CDTF">2026-06-10T15:19:00Z</dcterms:created>
  <dcterms:modified xsi:type="dcterms:W3CDTF">2026-06-19T09:12:00Z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0x01010032C795F36981FC4F86C718D66D601344</vt:lpwstr>
  </property>
</Properties>
</file>