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94ED6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374BC">
        <w:rPr>
          <w:rFonts w:ascii="Arial" w:hAnsi="Arial" w:cs="Arial"/>
          <w:b/>
          <w:sz w:val="22"/>
          <w:szCs w:val="22"/>
        </w:rPr>
        <w:t>Verpflichtungserklärung Eignungsleihe (gem. § 47 VgV)</w:t>
      </w:r>
    </w:p>
    <w:p w14:paraId="2DD223E9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B87603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943F29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Das Unternehmen</w:t>
      </w:r>
    </w:p>
    <w:p w14:paraId="6E47DB4A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B48617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………………………….…………………… (Name)</w:t>
      </w:r>
    </w:p>
    <w:p w14:paraId="098902E4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4092D5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……………………….……………………… (Straße)</w:t>
      </w:r>
    </w:p>
    <w:p w14:paraId="104DE374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1B861A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……………………….……………………… (PLZ, Ort)</w:t>
      </w:r>
    </w:p>
    <w:p w14:paraId="15F44653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3A9E71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wird auf den Auftrag bezogen im Rahmen einer Eignungsleihe mit dem B</w:t>
      </w:r>
      <w:r>
        <w:rPr>
          <w:rFonts w:ascii="Arial" w:hAnsi="Arial" w:cs="Arial"/>
          <w:sz w:val="22"/>
          <w:szCs w:val="22"/>
        </w:rPr>
        <w:t>ieter</w:t>
      </w:r>
      <w:r w:rsidRPr="00A374BC">
        <w:rPr>
          <w:rFonts w:ascii="Arial" w:hAnsi="Arial" w:cs="Arial"/>
          <w:sz w:val="22"/>
          <w:szCs w:val="22"/>
        </w:rPr>
        <w:t xml:space="preserve"> verbindlich</w:t>
      </w:r>
      <w:r>
        <w:rPr>
          <w:rFonts w:ascii="Arial" w:hAnsi="Arial" w:cs="Arial"/>
          <w:sz w:val="22"/>
          <w:szCs w:val="22"/>
        </w:rPr>
        <w:t xml:space="preserve"> </w:t>
      </w:r>
      <w:r w:rsidRPr="00A374BC">
        <w:rPr>
          <w:rFonts w:ascii="Arial" w:hAnsi="Arial" w:cs="Arial"/>
          <w:sz w:val="22"/>
          <w:szCs w:val="22"/>
        </w:rPr>
        <w:t>zusammenarbeiten.</w:t>
      </w:r>
    </w:p>
    <w:p w14:paraId="7EDD290B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7C7C97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Wir erklären hiermit gegenüber dem B</w:t>
      </w:r>
      <w:r>
        <w:rPr>
          <w:rFonts w:ascii="Arial" w:hAnsi="Arial" w:cs="Arial"/>
          <w:sz w:val="22"/>
          <w:szCs w:val="22"/>
        </w:rPr>
        <w:t>ieter</w:t>
      </w:r>
      <w:r w:rsidRPr="00A374BC">
        <w:rPr>
          <w:rFonts w:ascii="Arial" w:hAnsi="Arial" w:cs="Arial"/>
          <w:sz w:val="22"/>
          <w:szCs w:val="22"/>
        </w:rPr>
        <w:t xml:space="preserve"> als Nachweis der gesicherten Nutzung</w:t>
      </w:r>
      <w:r>
        <w:rPr>
          <w:rFonts w:ascii="Arial" w:hAnsi="Arial" w:cs="Arial"/>
          <w:sz w:val="22"/>
          <w:szCs w:val="22"/>
        </w:rPr>
        <w:t xml:space="preserve"> </w:t>
      </w:r>
      <w:r w:rsidRPr="00A374BC">
        <w:rPr>
          <w:rFonts w:ascii="Arial" w:hAnsi="Arial" w:cs="Arial"/>
          <w:sz w:val="22"/>
          <w:szCs w:val="22"/>
        </w:rPr>
        <w:t>verbindlich, dass wir:</w:t>
      </w:r>
    </w:p>
    <w:p w14:paraId="13C46E6C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CCD63C" w14:textId="77777777" w:rsidR="00995AA3" w:rsidRPr="00A374BC" w:rsidRDefault="00995AA3" w:rsidP="00995AA3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in der Lage sind, die erforderlichen Leistungen auszuführen</w:t>
      </w:r>
    </w:p>
    <w:p w14:paraId="5A43B40E" w14:textId="77777777" w:rsidR="00995AA3" w:rsidRPr="00A374BC" w:rsidRDefault="00995AA3" w:rsidP="00995AA3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gewillt sind, diese auszuführen</w:t>
      </w:r>
    </w:p>
    <w:p w14:paraId="725F6B74" w14:textId="77777777" w:rsidR="00995AA3" w:rsidRPr="00A374BC" w:rsidRDefault="00995AA3" w:rsidP="00995AA3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im Auftragsfall die erforderlichen Leistungen tatsächlich ausführen werden.</w:t>
      </w:r>
    </w:p>
    <w:p w14:paraId="51AA3055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0D1C00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Gemäß § 47 Absatz 3 VgV erkennen wir eine gemeinsame Haftung mit dem B</w:t>
      </w:r>
      <w:r>
        <w:rPr>
          <w:rFonts w:ascii="Arial" w:hAnsi="Arial" w:cs="Arial"/>
          <w:sz w:val="22"/>
          <w:szCs w:val="22"/>
        </w:rPr>
        <w:t>ieter</w:t>
      </w:r>
      <w:r w:rsidRPr="00A374BC">
        <w:rPr>
          <w:rFonts w:ascii="Arial" w:hAnsi="Arial" w:cs="Arial"/>
          <w:sz w:val="22"/>
          <w:szCs w:val="22"/>
        </w:rPr>
        <w:t xml:space="preserve"> für die</w:t>
      </w:r>
      <w:r>
        <w:rPr>
          <w:rFonts w:ascii="Arial" w:hAnsi="Arial" w:cs="Arial"/>
          <w:sz w:val="22"/>
          <w:szCs w:val="22"/>
        </w:rPr>
        <w:t xml:space="preserve"> </w:t>
      </w:r>
      <w:r w:rsidRPr="00A374BC">
        <w:rPr>
          <w:rFonts w:ascii="Arial" w:hAnsi="Arial" w:cs="Arial"/>
          <w:sz w:val="22"/>
          <w:szCs w:val="22"/>
        </w:rPr>
        <w:t>Auftragsausführung entsprechend dem Umfang der Eignungsleihe an.</w:t>
      </w:r>
    </w:p>
    <w:p w14:paraId="56F7EDC9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6A244C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FF16C9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19BFB7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..............................................................................................</w:t>
      </w:r>
    </w:p>
    <w:p w14:paraId="69DC9246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Ort, Datum, </w:t>
      </w:r>
      <w:r w:rsidRPr="00A374BC">
        <w:rPr>
          <w:rFonts w:ascii="Arial" w:hAnsi="Arial" w:cs="Arial"/>
          <w:sz w:val="22"/>
          <w:szCs w:val="22"/>
        </w:rPr>
        <w:t>Unterschrift/Stempel</w:t>
      </w:r>
    </w:p>
    <w:p w14:paraId="4DE4813A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3E5E8B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BDD77C" w14:textId="77777777" w:rsidR="00995AA3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00737C" w14:textId="77777777" w:rsidR="00995AA3" w:rsidRPr="00A374BC" w:rsidRDefault="00995AA3" w:rsidP="00995AA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>……………………………………..</w:t>
      </w:r>
    </w:p>
    <w:p w14:paraId="275B21CF" w14:textId="77777777" w:rsidR="00995AA3" w:rsidRPr="00A374BC" w:rsidRDefault="00995AA3" w:rsidP="00995AA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74BC">
        <w:rPr>
          <w:rFonts w:ascii="Arial" w:hAnsi="Arial" w:cs="Arial"/>
          <w:sz w:val="22"/>
          <w:szCs w:val="22"/>
        </w:rPr>
        <w:t xml:space="preserve">Name </w:t>
      </w:r>
      <w:r>
        <w:rPr>
          <w:rFonts w:ascii="Arial" w:hAnsi="Arial" w:cs="Arial"/>
          <w:sz w:val="22"/>
          <w:szCs w:val="22"/>
        </w:rPr>
        <w:t>in Druckbuchstaben</w:t>
      </w:r>
    </w:p>
    <w:p w14:paraId="729993CE" w14:textId="77777777" w:rsidR="00535AEE" w:rsidRDefault="00535AEE" w:rsidP="00215E2B">
      <w:pPr>
        <w:pStyle w:val="Brieftext"/>
        <w:spacing w:after="120"/>
        <w:rPr>
          <w:rFonts w:ascii="Arial" w:hAnsi="Arial" w:cs="Arial"/>
          <w:noProof w:val="0"/>
        </w:rPr>
      </w:pPr>
    </w:p>
    <w:p w14:paraId="08C83901" w14:textId="77777777" w:rsidR="00EE0ADF" w:rsidRPr="00021075" w:rsidRDefault="00EE0ADF" w:rsidP="00215E2B">
      <w:pPr>
        <w:pStyle w:val="Brieftext"/>
        <w:spacing w:after="120"/>
        <w:rPr>
          <w:rFonts w:ascii="Arial" w:hAnsi="Arial" w:cs="Arial"/>
          <w:noProof w:val="0"/>
        </w:rPr>
      </w:pPr>
    </w:p>
    <w:sectPr w:rsidR="00EE0ADF" w:rsidRPr="00021075" w:rsidSect="00480AA6">
      <w:headerReference w:type="default" r:id="rId8"/>
      <w:footerReference w:type="default" r:id="rId9"/>
      <w:headerReference w:type="first" r:id="rId10"/>
      <w:type w:val="continuous"/>
      <w:pgSz w:w="11907" w:h="16840" w:code="9"/>
      <w:pgMar w:top="2699" w:right="1134" w:bottom="2841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F81EA" w14:textId="77777777" w:rsidR="00995AA3" w:rsidRDefault="00995AA3">
      <w:r>
        <w:separator/>
      </w:r>
    </w:p>
  </w:endnote>
  <w:endnote w:type="continuationSeparator" w:id="0">
    <w:p w14:paraId="756839C2" w14:textId="77777777" w:rsidR="00995AA3" w:rsidRDefault="0099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F9A7" w14:textId="77777777" w:rsidR="00C85301" w:rsidRPr="00605AF3" w:rsidRDefault="00C85301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246BFD">
      <w:rPr>
        <w:rFonts w:ascii="Arial" w:hAnsi="Arial" w:cs="Arial"/>
        <w:noProof/>
      </w:rPr>
      <w:t>1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246BFD">
      <w:rPr>
        <w:rFonts w:ascii="Arial" w:hAnsi="Arial" w:cs="Arial"/>
        <w:noProof/>
      </w:rPr>
      <w:t>1</w:t>
    </w:r>
    <w:r w:rsidRPr="00605AF3">
      <w:rPr>
        <w:rFonts w:ascii="Arial" w:hAnsi="Arial" w:cs="Arial"/>
        <w:noProof/>
      </w:rPr>
      <w:fldChar w:fldCharType="end"/>
    </w:r>
  </w:p>
  <w:p w14:paraId="171E6266" w14:textId="77777777" w:rsidR="00C85301" w:rsidRDefault="00C85301">
    <w:pPr>
      <w:pStyle w:val="FuzeileSeitenzahl"/>
    </w:pPr>
  </w:p>
  <w:p w14:paraId="03B197BC" w14:textId="77777777" w:rsidR="00C85301" w:rsidRDefault="00C85301">
    <w:pPr>
      <w:pStyle w:val="FuzeileSeitenzahl"/>
    </w:pPr>
  </w:p>
  <w:p w14:paraId="4F16AF02" w14:textId="77777777" w:rsidR="00C85301" w:rsidRDefault="00C85301">
    <w:pPr>
      <w:pStyle w:val="FuzeileSeitenzahl"/>
    </w:pPr>
  </w:p>
  <w:p w14:paraId="3444C3E8" w14:textId="77777777" w:rsidR="00C85301" w:rsidRDefault="00C85301">
    <w:pPr>
      <w:pStyle w:val="FuzeileSeitenzahl"/>
    </w:pPr>
  </w:p>
  <w:p w14:paraId="4D1C6F80" w14:textId="77777777" w:rsidR="00C85301" w:rsidRDefault="00C85301">
    <w:pPr>
      <w:pStyle w:val="FuzeileSeitenzahl"/>
    </w:pPr>
  </w:p>
  <w:p w14:paraId="56EE61A2" w14:textId="77777777" w:rsidR="00C85301" w:rsidRDefault="00C85301">
    <w:pPr>
      <w:pStyle w:val="FuzeileSeitenzahl"/>
    </w:pPr>
  </w:p>
  <w:p w14:paraId="12245F6B" w14:textId="77777777" w:rsidR="00C85301" w:rsidRDefault="00C85301">
    <w:pPr>
      <w:pStyle w:val="FuzeileSeitenzahl"/>
    </w:pPr>
  </w:p>
  <w:p w14:paraId="186D3E00" w14:textId="77777777" w:rsidR="00C85301" w:rsidRDefault="00C85301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F95E3" w14:textId="77777777" w:rsidR="00995AA3" w:rsidRDefault="00995AA3">
      <w:r>
        <w:separator/>
      </w:r>
    </w:p>
  </w:footnote>
  <w:footnote w:type="continuationSeparator" w:id="0">
    <w:p w14:paraId="5B745067" w14:textId="77777777" w:rsidR="00995AA3" w:rsidRDefault="00995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62C9" w14:textId="77777777" w:rsidR="00C85301" w:rsidRDefault="00C85301">
    <w:pPr>
      <w:framePr w:wrap="notBeside" w:vAnchor="page" w:hAnchor="page" w:x="9640" w:y="1"/>
      <w:rPr>
        <w:vanish/>
      </w:rPr>
    </w:pPr>
  </w:p>
  <w:p w14:paraId="4C2E9016" w14:textId="77777777" w:rsidR="00C85301" w:rsidRDefault="000D4BFD" w:rsidP="00C6794B">
    <w:pPr>
      <w:spacing w:line="320" w:lineRule="exact"/>
      <w:rPr>
        <w:rFonts w:ascii="Univers 57 Condensed" w:hAnsi="Univers 57 Condensed"/>
      </w:rPr>
    </w:pPr>
    <w:r w:rsidRPr="007C3CF8">
      <w:rPr>
        <w:rFonts w:ascii="Arial" w:hAnsi="Arial" w:cs="Arial"/>
        <w:noProof/>
        <w:sz w:val="12"/>
        <w:szCs w:val="12"/>
        <w:vertAlign w:val="subscript"/>
      </w:rPr>
      <w:drawing>
        <wp:anchor distT="0" distB="0" distL="114300" distR="114300" simplePos="0" relativeHeight="251658240" behindDoc="0" locked="0" layoutInCell="1" allowOverlap="1" wp14:anchorId="5C4AD916" wp14:editId="3E770E3D">
          <wp:simplePos x="0" y="0"/>
          <wp:positionH relativeFrom="margin">
            <wp:posOffset>-855980</wp:posOffset>
          </wp:positionH>
          <wp:positionV relativeFrom="margin">
            <wp:posOffset>-1705610</wp:posOffset>
          </wp:positionV>
          <wp:extent cx="7539355" cy="1184275"/>
          <wp:effectExtent l="0" t="0" r="4445" b="0"/>
          <wp:wrapSquare wrapText="bothSides"/>
          <wp:docPr id="1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355" cy="1184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38CB8" w14:textId="77777777" w:rsidR="00C85301" w:rsidRPr="007C3CF8" w:rsidRDefault="00C85301">
    <w:pPr>
      <w:framePr w:wrap="notBeside" w:vAnchor="page" w:hAnchor="page" w:x="9640" w:y="1"/>
      <w:rPr>
        <w:rFonts w:ascii="Arial" w:hAnsi="Arial" w:cs="Arial"/>
        <w:vanish/>
      </w:rPr>
    </w:pPr>
  </w:p>
  <w:p w14:paraId="50CA5CB0" w14:textId="77777777" w:rsidR="00C85301" w:rsidRPr="007C3CF8" w:rsidRDefault="00C85301" w:rsidP="00AC1647">
    <w:pPr>
      <w:ind w:left="-1418" w:right="-1418"/>
      <w:rPr>
        <w:rFonts w:ascii="Arial" w:hAnsi="Arial" w:cs="Arial"/>
        <w:sz w:val="12"/>
        <w:szCs w:val="12"/>
        <w:vertAlign w:val="subscript"/>
      </w:rPr>
    </w:pPr>
    <w:r w:rsidRPr="007C3CF8">
      <w:rPr>
        <w:rFonts w:ascii="Arial" w:hAnsi="Arial" w:cs="Arial"/>
        <w:noProof/>
        <w:sz w:val="12"/>
        <w:szCs w:val="12"/>
        <w:vertAlign w:val="subscript"/>
      </w:rPr>
      <w:drawing>
        <wp:anchor distT="0" distB="0" distL="114300" distR="114300" simplePos="0" relativeHeight="251659264" behindDoc="0" locked="0" layoutInCell="1" allowOverlap="1" wp14:anchorId="786A0D8D" wp14:editId="1796E0CC">
          <wp:simplePos x="0" y="0"/>
          <wp:positionH relativeFrom="margin">
            <wp:posOffset>-859790</wp:posOffset>
          </wp:positionH>
          <wp:positionV relativeFrom="margin">
            <wp:posOffset>-1717040</wp:posOffset>
          </wp:positionV>
          <wp:extent cx="7569200" cy="1189355"/>
          <wp:effectExtent l="0" t="0" r="0" b="0"/>
          <wp:wrapSquare wrapText="bothSides"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189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1" w15:restartNumberingAfterBreak="0">
    <w:nsid w:val="78B50179"/>
    <w:multiLevelType w:val="hybridMultilevel"/>
    <w:tmpl w:val="4F98E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AA3"/>
    <w:rsid w:val="00010C54"/>
    <w:rsid w:val="00021075"/>
    <w:rsid w:val="00046E76"/>
    <w:rsid w:val="000479BD"/>
    <w:rsid w:val="00074F41"/>
    <w:rsid w:val="000D4BFD"/>
    <w:rsid w:val="0014112C"/>
    <w:rsid w:val="0015388B"/>
    <w:rsid w:val="00185C19"/>
    <w:rsid w:val="00192DEC"/>
    <w:rsid w:val="00192FE6"/>
    <w:rsid w:val="001A38AE"/>
    <w:rsid w:val="001D7060"/>
    <w:rsid w:val="001E50B3"/>
    <w:rsid w:val="00205555"/>
    <w:rsid w:val="00207782"/>
    <w:rsid w:val="00215E2B"/>
    <w:rsid w:val="00230C79"/>
    <w:rsid w:val="00243AFB"/>
    <w:rsid w:val="00246BFD"/>
    <w:rsid w:val="00265383"/>
    <w:rsid w:val="002826FB"/>
    <w:rsid w:val="00294DDB"/>
    <w:rsid w:val="002B4DC3"/>
    <w:rsid w:val="002E43E0"/>
    <w:rsid w:val="00302F3A"/>
    <w:rsid w:val="00303C29"/>
    <w:rsid w:val="00311CC0"/>
    <w:rsid w:val="0032513A"/>
    <w:rsid w:val="00345098"/>
    <w:rsid w:val="0037733D"/>
    <w:rsid w:val="003B40FD"/>
    <w:rsid w:val="003C1AD3"/>
    <w:rsid w:val="003D00CA"/>
    <w:rsid w:val="003D10D5"/>
    <w:rsid w:val="003D55BB"/>
    <w:rsid w:val="00401F55"/>
    <w:rsid w:val="004177CE"/>
    <w:rsid w:val="00446D97"/>
    <w:rsid w:val="00466BCA"/>
    <w:rsid w:val="0047653A"/>
    <w:rsid w:val="00480AA6"/>
    <w:rsid w:val="00485F9D"/>
    <w:rsid w:val="004A0259"/>
    <w:rsid w:val="004A04C6"/>
    <w:rsid w:val="004C68B5"/>
    <w:rsid w:val="004D567E"/>
    <w:rsid w:val="004E4E35"/>
    <w:rsid w:val="00506D09"/>
    <w:rsid w:val="00535AEE"/>
    <w:rsid w:val="005509B0"/>
    <w:rsid w:val="00552F83"/>
    <w:rsid w:val="00563974"/>
    <w:rsid w:val="00593274"/>
    <w:rsid w:val="005A5B88"/>
    <w:rsid w:val="00605AF3"/>
    <w:rsid w:val="00622E38"/>
    <w:rsid w:val="00632945"/>
    <w:rsid w:val="00633582"/>
    <w:rsid w:val="00662D54"/>
    <w:rsid w:val="00665890"/>
    <w:rsid w:val="00674180"/>
    <w:rsid w:val="00674A27"/>
    <w:rsid w:val="00675316"/>
    <w:rsid w:val="006A5F45"/>
    <w:rsid w:val="006C7176"/>
    <w:rsid w:val="006F2EC6"/>
    <w:rsid w:val="00701B2E"/>
    <w:rsid w:val="007151F4"/>
    <w:rsid w:val="00724C90"/>
    <w:rsid w:val="00731D17"/>
    <w:rsid w:val="00763F12"/>
    <w:rsid w:val="00771F2F"/>
    <w:rsid w:val="007907A5"/>
    <w:rsid w:val="007C3CF8"/>
    <w:rsid w:val="007D2B86"/>
    <w:rsid w:val="008038F0"/>
    <w:rsid w:val="00804583"/>
    <w:rsid w:val="00824309"/>
    <w:rsid w:val="0083479E"/>
    <w:rsid w:val="008365FE"/>
    <w:rsid w:val="008566AC"/>
    <w:rsid w:val="0086711A"/>
    <w:rsid w:val="00871A93"/>
    <w:rsid w:val="00882EDD"/>
    <w:rsid w:val="008911AC"/>
    <w:rsid w:val="008D28D3"/>
    <w:rsid w:val="008E7E5F"/>
    <w:rsid w:val="00904272"/>
    <w:rsid w:val="0093094D"/>
    <w:rsid w:val="00937B9F"/>
    <w:rsid w:val="00941DCF"/>
    <w:rsid w:val="009673C4"/>
    <w:rsid w:val="00995AA3"/>
    <w:rsid w:val="009E215A"/>
    <w:rsid w:val="009F29A6"/>
    <w:rsid w:val="00A134E4"/>
    <w:rsid w:val="00A333E5"/>
    <w:rsid w:val="00A64C76"/>
    <w:rsid w:val="00A918BD"/>
    <w:rsid w:val="00A94A3E"/>
    <w:rsid w:val="00AB2992"/>
    <w:rsid w:val="00AC1647"/>
    <w:rsid w:val="00AF4BEC"/>
    <w:rsid w:val="00B15051"/>
    <w:rsid w:val="00B60E42"/>
    <w:rsid w:val="00BB308E"/>
    <w:rsid w:val="00C058D1"/>
    <w:rsid w:val="00C378D9"/>
    <w:rsid w:val="00C6794B"/>
    <w:rsid w:val="00C85301"/>
    <w:rsid w:val="00C953EC"/>
    <w:rsid w:val="00CD0E3A"/>
    <w:rsid w:val="00CF1DEA"/>
    <w:rsid w:val="00D11F2F"/>
    <w:rsid w:val="00D151F4"/>
    <w:rsid w:val="00DA1A8B"/>
    <w:rsid w:val="00DA37C4"/>
    <w:rsid w:val="00DC4295"/>
    <w:rsid w:val="00DC7FB3"/>
    <w:rsid w:val="00DD5C48"/>
    <w:rsid w:val="00E269B9"/>
    <w:rsid w:val="00E35C7B"/>
    <w:rsid w:val="00E52032"/>
    <w:rsid w:val="00E551BD"/>
    <w:rsid w:val="00E60B52"/>
    <w:rsid w:val="00E70F90"/>
    <w:rsid w:val="00E72B84"/>
    <w:rsid w:val="00E75FB4"/>
    <w:rsid w:val="00EC70CB"/>
    <w:rsid w:val="00ED370E"/>
    <w:rsid w:val="00EE0ADF"/>
    <w:rsid w:val="00EE7209"/>
    <w:rsid w:val="00F512A4"/>
    <w:rsid w:val="00F549F9"/>
    <w:rsid w:val="00F56033"/>
    <w:rsid w:val="00F86982"/>
    <w:rsid w:val="00FB03A8"/>
    <w:rsid w:val="00FC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03CAE29"/>
  <w15:docId w15:val="{6C00345C-6508-4C4A-B18D-2B0B216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5AA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995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MG\HMG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455AC-3225-4153-800D-35BD80FD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HMG_Header</Template>
  <TotalTime>0</TotalTime>
  <Pages>1</Pages>
  <Words>94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865</CharactersWithSpaces>
  <SharedDoc>false</SharedDoc>
  <HyperlinkBase/>
  <HLinks>
    <vt:vector size="6" baseType="variant">
      <vt:variant>
        <vt:i4>1245242</vt:i4>
      </vt:variant>
      <vt:variant>
        <vt:i4>3</vt:i4>
      </vt:variant>
      <vt:variant>
        <vt:i4>0</vt:i4>
      </vt:variant>
      <vt:variant>
        <vt:i4>5</vt:i4>
      </vt:variant>
      <vt:variant>
        <vt:lpwstr>mailto:jennifer.runge@gv.hamburg.de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Viertl</dc:creator>
  <cp:lastModifiedBy>Jonas Viertl</cp:lastModifiedBy>
  <cp:revision>2</cp:revision>
  <cp:lastPrinted>2016-08-15T12:01:00Z</cp:lastPrinted>
  <dcterms:created xsi:type="dcterms:W3CDTF">2026-06-10T15:23:00Z</dcterms:created>
  <dcterms:modified xsi:type="dcterms:W3CDTF">2026-06-10T15:23:00Z</dcterms:modified>
</cp:coreProperties>
</file>