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5FEF6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410E7">
        <w:rPr>
          <w:rFonts w:ascii="Arial" w:hAnsi="Arial" w:cs="Arial"/>
          <w:b/>
          <w:bCs/>
          <w:sz w:val="22"/>
          <w:szCs w:val="22"/>
        </w:rPr>
        <w:t>Bietergemeinschaftserklärung</w:t>
      </w:r>
    </w:p>
    <w:p w14:paraId="3462E920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964E96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51A1CB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Die Unternehmen</w:t>
      </w:r>
    </w:p>
    <w:p w14:paraId="6CB89F4B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C3E315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14:paraId="52EB4038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0B88E7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14:paraId="238FC742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DDBF170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14:paraId="59CA33F2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D37B816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14:paraId="1D9DF06C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F1D1D33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5410E7">
        <w:rPr>
          <w:rFonts w:ascii="Arial" w:hAnsi="Arial" w:cs="Arial"/>
          <w:sz w:val="22"/>
          <w:szCs w:val="22"/>
        </w:rPr>
        <w:t>nd</w:t>
      </w:r>
    </w:p>
    <w:p w14:paraId="2AF60FAF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C48477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14:paraId="5A1AA58A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B4D96F1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14:paraId="7AA48665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4C4D1A5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14:paraId="5DAB71A5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533A474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</w:t>
      </w:r>
    </w:p>
    <w:p w14:paraId="7938C3FD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1C3B68D" w14:textId="641DC528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 xml:space="preserve">beschließen, für die durch die </w:t>
      </w:r>
      <w:r>
        <w:rPr>
          <w:rFonts w:ascii="Arial" w:hAnsi="Arial" w:cs="Arial"/>
          <w:sz w:val="22"/>
          <w:szCs w:val="22"/>
        </w:rPr>
        <w:t xml:space="preserve">Hamburg Marketing </w:t>
      </w:r>
      <w:r w:rsidRPr="005410E7">
        <w:rPr>
          <w:rFonts w:ascii="Arial" w:hAnsi="Arial" w:cs="Arial"/>
          <w:sz w:val="22"/>
          <w:szCs w:val="22"/>
        </w:rPr>
        <w:t>G</w:t>
      </w:r>
      <w:r>
        <w:rPr>
          <w:rFonts w:ascii="Arial" w:hAnsi="Arial" w:cs="Arial"/>
          <w:sz w:val="22"/>
          <w:szCs w:val="22"/>
        </w:rPr>
        <w:t>mbH</w:t>
      </w:r>
      <w:r w:rsidRPr="005410E7">
        <w:rPr>
          <w:rFonts w:ascii="Arial" w:hAnsi="Arial" w:cs="Arial"/>
          <w:sz w:val="22"/>
          <w:szCs w:val="22"/>
        </w:rPr>
        <w:t xml:space="preserve"> ausgeschriebenen</w:t>
      </w:r>
      <w:r>
        <w:rPr>
          <w:rFonts w:ascii="Arial" w:hAnsi="Arial" w:cs="Arial"/>
          <w:sz w:val="22"/>
          <w:szCs w:val="22"/>
        </w:rPr>
        <w:t xml:space="preserve"> </w:t>
      </w:r>
      <w:r w:rsidRPr="005410E7">
        <w:rPr>
          <w:rFonts w:ascii="Arial" w:hAnsi="Arial" w:cs="Arial"/>
          <w:sz w:val="22"/>
          <w:szCs w:val="22"/>
        </w:rPr>
        <w:t>Leistungen eine Bietergemeinschaft</w:t>
      </w:r>
      <w:r>
        <w:rPr>
          <w:rFonts w:ascii="Arial" w:hAnsi="Arial" w:cs="Arial"/>
          <w:sz w:val="22"/>
          <w:szCs w:val="22"/>
        </w:rPr>
        <w:t xml:space="preserve"> </w:t>
      </w:r>
      <w:r w:rsidRPr="005410E7">
        <w:rPr>
          <w:rFonts w:ascii="Arial" w:hAnsi="Arial" w:cs="Arial"/>
          <w:sz w:val="22"/>
          <w:szCs w:val="22"/>
        </w:rPr>
        <w:t>zu bilden und im Auftragsfall eine Arbeitsgemeinschaft zu gründen.</w:t>
      </w:r>
    </w:p>
    <w:p w14:paraId="1C3EF998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FA02CD" w14:textId="5943E716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Die Arbeitsgemeinschaft erstreckt sich auch auf die Durchführung von Neben- und Zusatzleistungen,</w:t>
      </w:r>
      <w:r>
        <w:rPr>
          <w:rFonts w:ascii="Arial" w:hAnsi="Arial" w:cs="Arial"/>
          <w:sz w:val="22"/>
          <w:szCs w:val="22"/>
        </w:rPr>
        <w:t xml:space="preserve"> </w:t>
      </w:r>
      <w:r w:rsidRPr="005410E7">
        <w:rPr>
          <w:rFonts w:ascii="Arial" w:hAnsi="Arial" w:cs="Arial"/>
          <w:sz w:val="22"/>
          <w:szCs w:val="22"/>
        </w:rPr>
        <w:t>die sich aus den beauftragten Leistungen entwickel</w:t>
      </w:r>
      <w:r w:rsidR="00BC4F14">
        <w:rPr>
          <w:rFonts w:ascii="Arial" w:hAnsi="Arial" w:cs="Arial"/>
          <w:sz w:val="22"/>
          <w:szCs w:val="22"/>
        </w:rPr>
        <w:t>n</w:t>
      </w:r>
      <w:r w:rsidRPr="005410E7">
        <w:rPr>
          <w:rFonts w:ascii="Arial" w:hAnsi="Arial" w:cs="Arial"/>
          <w:sz w:val="22"/>
          <w:szCs w:val="22"/>
        </w:rPr>
        <w:t xml:space="preserve"> können.</w:t>
      </w:r>
    </w:p>
    <w:p w14:paraId="304A505C" w14:textId="0D259AA0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6A99721" w14:textId="77777777" w:rsidR="00614B3C" w:rsidRDefault="00614B3C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DF9A3C1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lastRenderedPageBreak/>
        <w:t>Bevollmächtigter Vertreter der Bietergemeinschaft ist:</w:t>
      </w:r>
    </w:p>
    <w:p w14:paraId="5D0BDDC8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48241D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________________________________________________</w:t>
      </w:r>
    </w:p>
    <w:p w14:paraId="099E39F1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6217805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>Wir erklären, dass der bevollmächtigte Vertreter die Mitglieder gegenüber dem Auftraggeber</w:t>
      </w:r>
      <w:r>
        <w:rPr>
          <w:rFonts w:ascii="Arial" w:hAnsi="Arial" w:cs="Arial"/>
          <w:sz w:val="22"/>
          <w:szCs w:val="22"/>
        </w:rPr>
        <w:t xml:space="preserve"> </w:t>
      </w:r>
      <w:r w:rsidRPr="005410E7">
        <w:rPr>
          <w:rFonts w:ascii="Arial" w:hAnsi="Arial" w:cs="Arial"/>
          <w:sz w:val="22"/>
          <w:szCs w:val="22"/>
        </w:rPr>
        <w:t>rechtsverbindlich vertritt und alle Mitglieder als Gesamtschuldner haften.</w:t>
      </w:r>
    </w:p>
    <w:p w14:paraId="1D060467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E399D2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90BBD2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823969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 xml:space="preserve">Ort, Datum: ______________________ </w:t>
      </w:r>
      <w:r>
        <w:rPr>
          <w:rFonts w:ascii="Arial" w:hAnsi="Arial" w:cs="Arial"/>
          <w:sz w:val="22"/>
          <w:szCs w:val="22"/>
        </w:rPr>
        <w:tab/>
      </w:r>
      <w:r w:rsidRPr="005410E7">
        <w:rPr>
          <w:rFonts w:ascii="Arial" w:hAnsi="Arial" w:cs="Arial"/>
          <w:sz w:val="22"/>
          <w:szCs w:val="22"/>
        </w:rPr>
        <w:t>Ort, Datum: ______________________________</w:t>
      </w:r>
    </w:p>
    <w:p w14:paraId="75E14DFA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79720B" w14:textId="77777777" w:rsidR="00F55B8A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190482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CEDA60" w14:textId="77777777" w:rsidR="00F55B8A" w:rsidRPr="005410E7" w:rsidRDefault="00F55B8A" w:rsidP="00F55B8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 xml:space="preserve">_________________________________ </w:t>
      </w:r>
      <w:r>
        <w:rPr>
          <w:rFonts w:ascii="Arial" w:hAnsi="Arial" w:cs="Arial"/>
          <w:sz w:val="22"/>
          <w:szCs w:val="22"/>
        </w:rPr>
        <w:tab/>
      </w:r>
      <w:r w:rsidRPr="005410E7">
        <w:rPr>
          <w:rFonts w:ascii="Arial" w:hAnsi="Arial" w:cs="Arial"/>
          <w:sz w:val="22"/>
          <w:szCs w:val="22"/>
        </w:rPr>
        <w:t>__________________________________</w:t>
      </w:r>
    </w:p>
    <w:p w14:paraId="659C64F9" w14:textId="77777777" w:rsidR="00F55B8A" w:rsidRPr="005410E7" w:rsidRDefault="00F55B8A" w:rsidP="00F55B8A">
      <w:pPr>
        <w:spacing w:line="360" w:lineRule="auto"/>
        <w:jc w:val="both"/>
        <w:rPr>
          <w:sz w:val="22"/>
          <w:szCs w:val="22"/>
        </w:rPr>
      </w:pPr>
      <w:r w:rsidRPr="005410E7">
        <w:rPr>
          <w:rFonts w:ascii="Arial" w:hAnsi="Arial" w:cs="Arial"/>
          <w:sz w:val="22"/>
          <w:szCs w:val="22"/>
        </w:rPr>
        <w:t xml:space="preserve">Unterschrift/Stempel Unternehmen 1 </w:t>
      </w:r>
      <w:r>
        <w:rPr>
          <w:rFonts w:ascii="Arial" w:hAnsi="Arial" w:cs="Arial"/>
          <w:sz w:val="22"/>
          <w:szCs w:val="22"/>
        </w:rPr>
        <w:tab/>
      </w:r>
      <w:r w:rsidRPr="005410E7">
        <w:rPr>
          <w:rFonts w:ascii="Arial" w:hAnsi="Arial" w:cs="Arial"/>
          <w:sz w:val="22"/>
          <w:szCs w:val="22"/>
        </w:rPr>
        <w:t>Unterschrift/Stempel Unternehmen 2</w:t>
      </w:r>
    </w:p>
    <w:p w14:paraId="621E72A3" w14:textId="77777777" w:rsidR="00535AEE" w:rsidRDefault="00535AEE" w:rsidP="00215E2B">
      <w:pPr>
        <w:pStyle w:val="Brieftext"/>
        <w:spacing w:after="120"/>
        <w:rPr>
          <w:rFonts w:ascii="Arial" w:hAnsi="Arial" w:cs="Arial"/>
          <w:noProof w:val="0"/>
        </w:rPr>
      </w:pPr>
    </w:p>
    <w:p w14:paraId="4520B6AC" w14:textId="77777777" w:rsidR="00EE0ADF" w:rsidRPr="00021075" w:rsidRDefault="00EE0ADF" w:rsidP="00215E2B">
      <w:pPr>
        <w:pStyle w:val="Brieftext"/>
        <w:spacing w:after="120"/>
        <w:rPr>
          <w:rFonts w:ascii="Arial" w:hAnsi="Arial" w:cs="Arial"/>
          <w:noProof w:val="0"/>
        </w:rPr>
      </w:pPr>
    </w:p>
    <w:sectPr w:rsidR="00EE0ADF" w:rsidRPr="00021075" w:rsidSect="00480AA6">
      <w:headerReference w:type="default" r:id="rId8"/>
      <w:footerReference w:type="default" r:id="rId9"/>
      <w:headerReference w:type="first" r:id="rId10"/>
      <w:type w:val="continuous"/>
      <w:pgSz w:w="11907" w:h="16840" w:code="9"/>
      <w:pgMar w:top="2699" w:right="1134" w:bottom="2841" w:left="1361" w:header="0" w:footer="227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2A0D1" w14:textId="77777777" w:rsidR="00F55B8A" w:rsidRDefault="00F55B8A">
      <w:r>
        <w:separator/>
      </w:r>
    </w:p>
  </w:endnote>
  <w:endnote w:type="continuationSeparator" w:id="0">
    <w:p w14:paraId="6225FF10" w14:textId="77777777" w:rsidR="00F55B8A" w:rsidRDefault="00F55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7 Condensed">
    <w:altName w:val="Cambria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7ABAD" w14:textId="77777777" w:rsidR="00C85301" w:rsidRPr="00605AF3" w:rsidRDefault="00C85301" w:rsidP="008D28D3">
    <w:pPr>
      <w:framePr w:hSpace="142" w:wrap="around" w:vAnchor="page" w:hAnchor="margin" w:xAlign="center" w:y="16186"/>
      <w:rPr>
        <w:rFonts w:ascii="Arial" w:hAnsi="Arial" w:cs="Arial"/>
      </w:rPr>
    </w:pP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PAGE  \* Arabic  \* MERGEFORMAT </w:instrText>
    </w:r>
    <w:r w:rsidRPr="00605AF3">
      <w:rPr>
        <w:rFonts w:ascii="Arial" w:hAnsi="Arial" w:cs="Arial"/>
      </w:rPr>
      <w:fldChar w:fldCharType="separate"/>
    </w:r>
    <w:r w:rsidR="00246BFD">
      <w:rPr>
        <w:rFonts w:ascii="Arial" w:hAnsi="Arial" w:cs="Arial"/>
        <w:noProof/>
      </w:rPr>
      <w:t>1</w:t>
    </w:r>
    <w:r w:rsidRPr="00605AF3">
      <w:rPr>
        <w:rFonts w:ascii="Arial" w:hAnsi="Arial" w:cs="Arial"/>
      </w:rPr>
      <w:fldChar w:fldCharType="end"/>
    </w:r>
    <w:r w:rsidRPr="00605AF3">
      <w:rPr>
        <w:rFonts w:ascii="Arial" w:hAnsi="Arial" w:cs="Arial"/>
      </w:rPr>
      <w:t xml:space="preserve"> von </w:t>
    </w:r>
    <w:r w:rsidRPr="00605AF3">
      <w:rPr>
        <w:rFonts w:ascii="Arial" w:hAnsi="Arial" w:cs="Arial"/>
      </w:rPr>
      <w:fldChar w:fldCharType="begin"/>
    </w:r>
    <w:r w:rsidRPr="00605AF3">
      <w:rPr>
        <w:rFonts w:ascii="Arial" w:hAnsi="Arial" w:cs="Arial"/>
      </w:rPr>
      <w:instrText xml:space="preserve"> NUMPAGES  \* Arabic  \* MERGEFORMAT </w:instrText>
    </w:r>
    <w:r w:rsidRPr="00605AF3">
      <w:rPr>
        <w:rFonts w:ascii="Arial" w:hAnsi="Arial" w:cs="Arial"/>
      </w:rPr>
      <w:fldChar w:fldCharType="separate"/>
    </w:r>
    <w:r w:rsidR="00246BFD">
      <w:rPr>
        <w:rFonts w:ascii="Arial" w:hAnsi="Arial" w:cs="Arial"/>
        <w:noProof/>
      </w:rPr>
      <w:t>1</w:t>
    </w:r>
    <w:r w:rsidRPr="00605AF3">
      <w:rPr>
        <w:rFonts w:ascii="Arial" w:hAnsi="Arial" w:cs="Arial"/>
        <w:noProof/>
      </w:rPr>
      <w:fldChar w:fldCharType="end"/>
    </w:r>
  </w:p>
  <w:p w14:paraId="7311F592" w14:textId="77777777" w:rsidR="00C85301" w:rsidRDefault="00C85301">
    <w:pPr>
      <w:pStyle w:val="FuzeileSeitenzahl"/>
    </w:pPr>
  </w:p>
  <w:p w14:paraId="1306C732" w14:textId="77777777" w:rsidR="00C85301" w:rsidRDefault="00C85301">
    <w:pPr>
      <w:pStyle w:val="FuzeileSeitenzahl"/>
    </w:pPr>
  </w:p>
  <w:p w14:paraId="06148509" w14:textId="77777777" w:rsidR="00C85301" w:rsidRDefault="00C85301">
    <w:pPr>
      <w:pStyle w:val="FuzeileSeitenzahl"/>
    </w:pPr>
  </w:p>
  <w:p w14:paraId="5C4062C4" w14:textId="77777777" w:rsidR="00C85301" w:rsidRDefault="00C85301">
    <w:pPr>
      <w:pStyle w:val="FuzeileSeitenzahl"/>
    </w:pPr>
  </w:p>
  <w:p w14:paraId="2D19D165" w14:textId="77777777" w:rsidR="00C85301" w:rsidRDefault="00C85301">
    <w:pPr>
      <w:pStyle w:val="FuzeileSeitenzahl"/>
    </w:pPr>
  </w:p>
  <w:p w14:paraId="5282E183" w14:textId="77777777" w:rsidR="00C85301" w:rsidRDefault="00C85301">
    <w:pPr>
      <w:pStyle w:val="FuzeileSeitenzahl"/>
    </w:pPr>
  </w:p>
  <w:p w14:paraId="021245EC" w14:textId="77777777" w:rsidR="00C85301" w:rsidRDefault="00C85301">
    <w:pPr>
      <w:pStyle w:val="FuzeileSeitenzahl"/>
    </w:pPr>
  </w:p>
  <w:p w14:paraId="12110E5B" w14:textId="77777777" w:rsidR="00C85301" w:rsidRDefault="00C85301">
    <w:pPr>
      <w:pStyle w:val="FuzeileSeitenzah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CCE10" w14:textId="77777777" w:rsidR="00F55B8A" w:rsidRDefault="00F55B8A">
      <w:r>
        <w:separator/>
      </w:r>
    </w:p>
  </w:footnote>
  <w:footnote w:type="continuationSeparator" w:id="0">
    <w:p w14:paraId="48092015" w14:textId="77777777" w:rsidR="00F55B8A" w:rsidRDefault="00F55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ACF8" w14:textId="77777777" w:rsidR="00C85301" w:rsidRDefault="00C85301">
    <w:pPr>
      <w:framePr w:wrap="notBeside" w:vAnchor="page" w:hAnchor="page" w:x="9640" w:y="1"/>
      <w:rPr>
        <w:vanish/>
      </w:rPr>
    </w:pPr>
  </w:p>
  <w:p w14:paraId="5BD85765" w14:textId="77777777" w:rsidR="00C85301" w:rsidRDefault="000D4BFD" w:rsidP="00C6794B">
    <w:pPr>
      <w:spacing w:line="320" w:lineRule="exact"/>
      <w:rPr>
        <w:rFonts w:ascii="Univers 57 Condensed" w:hAnsi="Univers 57 Condensed"/>
      </w:rPr>
    </w:pPr>
    <w:r w:rsidRPr="007C3CF8">
      <w:rPr>
        <w:rFonts w:ascii="Arial" w:hAnsi="Arial" w:cs="Arial"/>
        <w:noProof/>
        <w:sz w:val="12"/>
        <w:szCs w:val="12"/>
        <w:vertAlign w:val="subscript"/>
      </w:rPr>
      <w:drawing>
        <wp:anchor distT="0" distB="0" distL="114300" distR="114300" simplePos="0" relativeHeight="251658240" behindDoc="0" locked="0" layoutInCell="1" allowOverlap="1" wp14:anchorId="33C09CDF" wp14:editId="7F4EE17D">
          <wp:simplePos x="0" y="0"/>
          <wp:positionH relativeFrom="margin">
            <wp:posOffset>-855980</wp:posOffset>
          </wp:positionH>
          <wp:positionV relativeFrom="margin">
            <wp:posOffset>-1705610</wp:posOffset>
          </wp:positionV>
          <wp:extent cx="7539355" cy="1184275"/>
          <wp:effectExtent l="0" t="0" r="4445" b="0"/>
          <wp:wrapSquare wrapText="bothSides"/>
          <wp:docPr id="1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9355" cy="1184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0C141" w14:textId="77777777" w:rsidR="00C85301" w:rsidRPr="007C3CF8" w:rsidRDefault="00C85301">
    <w:pPr>
      <w:framePr w:wrap="notBeside" w:vAnchor="page" w:hAnchor="page" w:x="9640" w:y="1"/>
      <w:rPr>
        <w:rFonts w:ascii="Arial" w:hAnsi="Arial" w:cs="Arial"/>
        <w:vanish/>
      </w:rPr>
    </w:pPr>
  </w:p>
  <w:p w14:paraId="67328937" w14:textId="77777777" w:rsidR="00C85301" w:rsidRPr="007C3CF8" w:rsidRDefault="00C85301" w:rsidP="00AC1647">
    <w:pPr>
      <w:ind w:left="-1418" w:right="-1418"/>
      <w:rPr>
        <w:rFonts w:ascii="Arial" w:hAnsi="Arial" w:cs="Arial"/>
        <w:sz w:val="12"/>
        <w:szCs w:val="12"/>
        <w:vertAlign w:val="subscript"/>
      </w:rPr>
    </w:pPr>
    <w:r w:rsidRPr="007C3CF8">
      <w:rPr>
        <w:rFonts w:ascii="Arial" w:hAnsi="Arial" w:cs="Arial"/>
        <w:noProof/>
        <w:sz w:val="12"/>
        <w:szCs w:val="12"/>
        <w:vertAlign w:val="subscript"/>
      </w:rPr>
      <w:drawing>
        <wp:anchor distT="0" distB="0" distL="114300" distR="114300" simplePos="0" relativeHeight="251659264" behindDoc="0" locked="0" layoutInCell="1" allowOverlap="1" wp14:anchorId="102D6762" wp14:editId="38E3CE87">
          <wp:simplePos x="0" y="0"/>
          <wp:positionH relativeFrom="margin">
            <wp:posOffset>-859790</wp:posOffset>
          </wp:positionH>
          <wp:positionV relativeFrom="margin">
            <wp:posOffset>-1717040</wp:posOffset>
          </wp:positionV>
          <wp:extent cx="7569200" cy="1189355"/>
          <wp:effectExtent l="0" t="0" r="0" b="0"/>
          <wp:wrapSquare wrapText="bothSides"/>
          <wp:docPr id="8" name="Bild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Briefbogen H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189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C4CF6"/>
    <w:multiLevelType w:val="singleLevel"/>
    <w:tmpl w:val="9F343518"/>
    <w:lvl w:ilvl="0">
      <w:start w:val="1"/>
      <w:numFmt w:val="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B8A"/>
    <w:rsid w:val="00010C54"/>
    <w:rsid w:val="00021075"/>
    <w:rsid w:val="00046E76"/>
    <w:rsid w:val="000479BD"/>
    <w:rsid w:val="00074F41"/>
    <w:rsid w:val="000D4BFD"/>
    <w:rsid w:val="0014112C"/>
    <w:rsid w:val="0015388B"/>
    <w:rsid w:val="00185C19"/>
    <w:rsid w:val="00192DEC"/>
    <w:rsid w:val="00192FE6"/>
    <w:rsid w:val="001A38AE"/>
    <w:rsid w:val="001D7060"/>
    <w:rsid w:val="001E50B3"/>
    <w:rsid w:val="00205555"/>
    <w:rsid w:val="00207782"/>
    <w:rsid w:val="00215E2B"/>
    <w:rsid w:val="00230C79"/>
    <w:rsid w:val="00243AFB"/>
    <w:rsid w:val="00246BFD"/>
    <w:rsid w:val="00265383"/>
    <w:rsid w:val="002826FB"/>
    <w:rsid w:val="00294DDB"/>
    <w:rsid w:val="002B4DC3"/>
    <w:rsid w:val="002E43E0"/>
    <w:rsid w:val="00302F3A"/>
    <w:rsid w:val="00303C29"/>
    <w:rsid w:val="00311CC0"/>
    <w:rsid w:val="0032513A"/>
    <w:rsid w:val="00345098"/>
    <w:rsid w:val="0037733D"/>
    <w:rsid w:val="003B40FD"/>
    <w:rsid w:val="003C1AD3"/>
    <w:rsid w:val="003D00CA"/>
    <w:rsid w:val="003D10D5"/>
    <w:rsid w:val="003D55BB"/>
    <w:rsid w:val="00401F55"/>
    <w:rsid w:val="004177CE"/>
    <w:rsid w:val="00446D97"/>
    <w:rsid w:val="00466BCA"/>
    <w:rsid w:val="0047653A"/>
    <w:rsid w:val="00480AA6"/>
    <w:rsid w:val="00485F9D"/>
    <w:rsid w:val="004A0259"/>
    <w:rsid w:val="004A04C6"/>
    <w:rsid w:val="004C68B5"/>
    <w:rsid w:val="004D567E"/>
    <w:rsid w:val="004E4E35"/>
    <w:rsid w:val="00506D09"/>
    <w:rsid w:val="00535AEE"/>
    <w:rsid w:val="005509B0"/>
    <w:rsid w:val="00552F83"/>
    <w:rsid w:val="00563974"/>
    <w:rsid w:val="00593274"/>
    <w:rsid w:val="005A5B88"/>
    <w:rsid w:val="00605AF3"/>
    <w:rsid w:val="00614B3C"/>
    <w:rsid w:val="00622E38"/>
    <w:rsid w:val="00632945"/>
    <w:rsid w:val="00633582"/>
    <w:rsid w:val="00662D54"/>
    <w:rsid w:val="00665890"/>
    <w:rsid w:val="00674180"/>
    <w:rsid w:val="00674A27"/>
    <w:rsid w:val="00675316"/>
    <w:rsid w:val="006A5F45"/>
    <w:rsid w:val="006C7176"/>
    <w:rsid w:val="006F2EC6"/>
    <w:rsid w:val="00701B2E"/>
    <w:rsid w:val="007151F4"/>
    <w:rsid w:val="00724C90"/>
    <w:rsid w:val="00731D17"/>
    <w:rsid w:val="00763F12"/>
    <w:rsid w:val="00771F2F"/>
    <w:rsid w:val="007907A5"/>
    <w:rsid w:val="007C3CF8"/>
    <w:rsid w:val="007D2B86"/>
    <w:rsid w:val="008038F0"/>
    <w:rsid w:val="00804583"/>
    <w:rsid w:val="00824309"/>
    <w:rsid w:val="0083479E"/>
    <w:rsid w:val="008365FE"/>
    <w:rsid w:val="008566AC"/>
    <w:rsid w:val="0086711A"/>
    <w:rsid w:val="00871A93"/>
    <w:rsid w:val="00882EDD"/>
    <w:rsid w:val="008911AC"/>
    <w:rsid w:val="008C1165"/>
    <w:rsid w:val="008D28D3"/>
    <w:rsid w:val="008E7E5F"/>
    <w:rsid w:val="00904272"/>
    <w:rsid w:val="0093094D"/>
    <w:rsid w:val="00937B9F"/>
    <w:rsid w:val="00941DCF"/>
    <w:rsid w:val="009673C4"/>
    <w:rsid w:val="009E215A"/>
    <w:rsid w:val="009F29A6"/>
    <w:rsid w:val="00A333E5"/>
    <w:rsid w:val="00A64C76"/>
    <w:rsid w:val="00A918BD"/>
    <w:rsid w:val="00A94A3E"/>
    <w:rsid w:val="00AB2992"/>
    <w:rsid w:val="00AC1647"/>
    <w:rsid w:val="00AF4BEC"/>
    <w:rsid w:val="00B15051"/>
    <w:rsid w:val="00B60E42"/>
    <w:rsid w:val="00BB308E"/>
    <w:rsid w:val="00BC4F14"/>
    <w:rsid w:val="00C058D1"/>
    <w:rsid w:val="00C378D9"/>
    <w:rsid w:val="00C6794B"/>
    <w:rsid w:val="00C85301"/>
    <w:rsid w:val="00C953EC"/>
    <w:rsid w:val="00CD0E3A"/>
    <w:rsid w:val="00CF1DEA"/>
    <w:rsid w:val="00D11F2F"/>
    <w:rsid w:val="00D151F4"/>
    <w:rsid w:val="00DA1A8B"/>
    <w:rsid w:val="00DA37C4"/>
    <w:rsid w:val="00DC4295"/>
    <w:rsid w:val="00DC7FB3"/>
    <w:rsid w:val="00DD5C48"/>
    <w:rsid w:val="00E269B9"/>
    <w:rsid w:val="00E35C7B"/>
    <w:rsid w:val="00E52032"/>
    <w:rsid w:val="00E551BD"/>
    <w:rsid w:val="00E60B52"/>
    <w:rsid w:val="00E70F90"/>
    <w:rsid w:val="00E72B84"/>
    <w:rsid w:val="00E75FB4"/>
    <w:rsid w:val="00EC70CB"/>
    <w:rsid w:val="00ED370E"/>
    <w:rsid w:val="00EE0ADF"/>
    <w:rsid w:val="00EE7209"/>
    <w:rsid w:val="00F512A4"/>
    <w:rsid w:val="00F549F9"/>
    <w:rsid w:val="00F55B8A"/>
    <w:rsid w:val="00F56033"/>
    <w:rsid w:val="00F86982"/>
    <w:rsid w:val="00FB03A8"/>
    <w:rsid w:val="00FC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A6899EB"/>
  <w15:docId w15:val="{C4B4437E-40AB-4806-AD4C-8BFC3FD09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5B8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C7176"/>
    <w:pPr>
      <w:tabs>
        <w:tab w:val="center" w:pos="4536"/>
        <w:tab w:val="right" w:pos="9072"/>
      </w:tabs>
    </w:pPr>
  </w:style>
  <w:style w:type="paragraph" w:styleId="Datum">
    <w:name w:val="Date"/>
    <w:basedOn w:val="Briefschrift"/>
    <w:rsid w:val="006C7176"/>
    <w:pPr>
      <w:framePr w:w="3062" w:h="170" w:wrap="around" w:vAnchor="page" w:hAnchor="page" w:x="6238" w:y="5200"/>
    </w:pPr>
  </w:style>
  <w:style w:type="paragraph" w:styleId="Fuzeile">
    <w:name w:val="footer"/>
    <w:basedOn w:val="Standard"/>
    <w:link w:val="FuzeileZchn"/>
    <w:uiPriority w:val="99"/>
    <w:rsid w:val="006C7176"/>
    <w:pPr>
      <w:tabs>
        <w:tab w:val="center" w:pos="4536"/>
        <w:tab w:val="right" w:pos="9072"/>
      </w:tabs>
    </w:pPr>
  </w:style>
  <w:style w:type="paragraph" w:customStyle="1" w:styleId="Briefschrift">
    <w:name w:val="Briefschrift"/>
    <w:rsid w:val="006C7176"/>
    <w:rPr>
      <w:noProof/>
    </w:rPr>
  </w:style>
  <w:style w:type="paragraph" w:customStyle="1" w:styleId="Anschrift">
    <w:name w:val="Anschrift"/>
    <w:basedOn w:val="Briefschrift"/>
    <w:rsid w:val="006C7176"/>
    <w:pPr>
      <w:framePr w:w="4587" w:h="2268" w:hRule="exact" w:wrap="around" w:vAnchor="page" w:hAnchor="page" w:x="1419" w:y="2949"/>
      <w:spacing w:line="250" w:lineRule="exact"/>
    </w:pPr>
  </w:style>
  <w:style w:type="character" w:styleId="Seitenzahl">
    <w:name w:val="page number"/>
    <w:basedOn w:val="Absatz-Standardschriftart"/>
    <w:rsid w:val="006C7176"/>
  </w:style>
  <w:style w:type="paragraph" w:customStyle="1" w:styleId="Brieftext">
    <w:name w:val="Brieftext"/>
    <w:basedOn w:val="Briefschrift"/>
    <w:rsid w:val="006C7176"/>
    <w:pPr>
      <w:ind w:right="1191"/>
      <w:jc w:val="both"/>
    </w:pPr>
  </w:style>
  <w:style w:type="paragraph" w:customStyle="1" w:styleId="Postscriptum">
    <w:name w:val="Postscriptum"/>
    <w:basedOn w:val="Briefschrift"/>
    <w:rsid w:val="006C7176"/>
  </w:style>
  <w:style w:type="paragraph" w:customStyle="1" w:styleId="Aktenzeichen">
    <w:name w:val="Aktenzeichen"/>
    <w:basedOn w:val="Datum"/>
    <w:rsid w:val="006C7176"/>
    <w:pPr>
      <w:framePr w:h="567" w:wrap="notBeside" w:y="5416"/>
    </w:pPr>
    <w:rPr>
      <w:spacing w:val="-14"/>
    </w:rPr>
  </w:style>
  <w:style w:type="paragraph" w:styleId="Sprechblasentext">
    <w:name w:val="Balloon Text"/>
    <w:basedOn w:val="Standard"/>
    <w:semiHidden/>
    <w:rsid w:val="00674A27"/>
    <w:rPr>
      <w:rFonts w:ascii="Tahoma" w:hAnsi="Tahoma" w:cs="Tahoma"/>
      <w:sz w:val="16"/>
      <w:szCs w:val="16"/>
    </w:rPr>
  </w:style>
  <w:style w:type="paragraph" w:customStyle="1" w:styleId="FuzeileSeitenzahl">
    <w:name w:val="Fußzeile/Seitenzahl"/>
    <w:basedOn w:val="Standard"/>
    <w:rsid w:val="006C7176"/>
    <w:pPr>
      <w:spacing w:line="180" w:lineRule="exact"/>
      <w:jc w:val="center"/>
    </w:pPr>
    <w:rPr>
      <w:rFonts w:ascii="Univers 57 Condensed" w:hAnsi="Univers 57 Condensed"/>
    </w:rPr>
  </w:style>
  <w:style w:type="character" w:styleId="Hyperlink">
    <w:name w:val="Hyperlink"/>
    <w:basedOn w:val="Absatz-Standardschriftart"/>
    <w:uiPriority w:val="99"/>
    <w:unhideWhenUsed/>
    <w:rsid w:val="00A333E5"/>
    <w:rPr>
      <w:color w:val="0000FF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3D55BB"/>
  </w:style>
  <w:style w:type="table" w:styleId="Tabellenraster">
    <w:name w:val="Table Grid"/>
    <w:basedOn w:val="NormaleTabelle"/>
    <w:rsid w:val="003D55BB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zeileoben">
    <w:name w:val="Addreszeile oben"/>
    <w:basedOn w:val="Standard"/>
    <w:uiPriority w:val="99"/>
    <w:rsid w:val="00941DCF"/>
    <w:pPr>
      <w:widowControl w:val="0"/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sz w:val="14"/>
      <w:szCs w:val="14"/>
    </w:rPr>
  </w:style>
  <w:style w:type="paragraph" w:customStyle="1" w:styleId="Kontaktdatenunten">
    <w:name w:val="Kontaktdaten unten"/>
    <w:basedOn w:val="Standard"/>
    <w:uiPriority w:val="99"/>
    <w:rsid w:val="00E72B84"/>
    <w:pPr>
      <w:widowControl w:val="0"/>
      <w:tabs>
        <w:tab w:val="left" w:pos="510"/>
        <w:tab w:val="left" w:pos="850"/>
      </w:tabs>
      <w:autoSpaceDE w:val="0"/>
      <w:autoSpaceDN w:val="0"/>
      <w:adjustRightInd w:val="0"/>
      <w:spacing w:line="190" w:lineRule="atLeast"/>
      <w:textAlignment w:val="center"/>
    </w:pPr>
    <w:rPr>
      <w:rFonts w:ascii="ArialMT" w:hAnsi="ArialMT" w:cs="ArialMT"/>
      <w:color w:val="000000"/>
      <w:spacing w:val="-1"/>
      <w:w w:val="95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7151F4"/>
    <w:rPr>
      <w:color w:val="800080" w:themeColor="followed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8D28D3"/>
    <w:rPr>
      <w:i/>
      <w:iCs/>
    </w:rPr>
  </w:style>
  <w:style w:type="paragraph" w:customStyle="1" w:styleId="EinfAbs">
    <w:name w:val="[Einf. Abs.]"/>
    <w:basedOn w:val="Standard"/>
    <w:uiPriority w:val="99"/>
    <w:rsid w:val="00D151F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mg-filesrv-1.hht.hamburg-tourismus.de\vorlagen\word\HMG\HMG_Header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455AC-3225-4153-800D-35BD80FDB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HMG_Header</Template>
  <TotalTime>0</TotalTime>
  <Pages>2</Pages>
  <Words>92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Hamburg Marketing GmbH</Company>
  <LinksUpToDate>false</LinksUpToDate>
  <CharactersWithSpaces>1269</CharactersWithSpaces>
  <SharedDoc>false</SharedDoc>
  <HyperlinkBase/>
  <HLinks>
    <vt:vector size="6" baseType="variant">
      <vt:variant>
        <vt:i4>1245242</vt:i4>
      </vt:variant>
      <vt:variant>
        <vt:i4>3</vt:i4>
      </vt:variant>
      <vt:variant>
        <vt:i4>0</vt:i4>
      </vt:variant>
      <vt:variant>
        <vt:i4>5</vt:i4>
      </vt:variant>
      <vt:variant>
        <vt:lpwstr>mailto:jennifer.runge@gv.hamburg.de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Jonas Viertl</dc:creator>
  <cp:lastModifiedBy>Jonas Viertl</cp:lastModifiedBy>
  <cp:revision>4</cp:revision>
  <cp:lastPrinted>2026-06-16T13:54:00Z</cp:lastPrinted>
  <dcterms:created xsi:type="dcterms:W3CDTF">2026-06-10T15:21:00Z</dcterms:created>
  <dcterms:modified xsi:type="dcterms:W3CDTF">2026-06-16T13:54:00Z</dcterms:modified>
</cp:coreProperties>
</file>