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706D8DB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5747351D" w14:textId="5CBA46EA" w:rsidR="00745DDE" w:rsidRPr="008F6547" w:rsidRDefault="00745DDE" w:rsidP="00410951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713F5480" w:rsidR="009E0802" w:rsidRPr="008F6547" w:rsidRDefault="00745DDE" w:rsidP="00940F1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D09CD89" w14:textId="77777777" w:rsidR="003B6F8A" w:rsidRPr="006E2374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3D6B6D02" w:rsidR="000D2F1B" w:rsidRPr="008F6547" w:rsidRDefault="00A24418" w:rsidP="00940F19">
            <w:r w:rsidRPr="00A24418">
              <w:t>Uniklinik Mannheim Aufstockung Haus 25 (Apotheke) - Erweiterung für 3 Institutslabore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66BD5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32B45E6" w:rsidR="000D2F1B" w:rsidRPr="008F6547" w:rsidRDefault="004F5C76" w:rsidP="00940F19">
            <w:r>
              <w:t>454</w:t>
            </w:r>
            <w:r w:rsidR="006407A7" w:rsidRPr="006407A7">
              <w:t>.1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5A8E618D" w:rsidR="000D2F1B" w:rsidRPr="008F6547" w:rsidRDefault="004F5C76" w:rsidP="00940F19">
            <w:r w:rsidRPr="004F5C76">
              <w:rPr>
                <w:rStyle w:val="Flietext"/>
              </w:rPr>
              <w:t>Fernmelde- und Informationstechnische Anlage</w:t>
            </w:r>
          </w:p>
        </w:tc>
      </w:tr>
      <w:tr w:rsidR="00B66BD5" w:rsidRPr="008F6547" w14:paraId="497E9D78" w14:textId="77777777" w:rsidTr="00B66BD5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B66BD5" w:rsidRPr="008F6547" w:rsidRDefault="00B66BD5" w:rsidP="00940F19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B66BD5" w:rsidRPr="008F6547" w:rsidRDefault="00B66BD5" w:rsidP="00940F19"/>
        </w:tc>
      </w:tr>
      <w:tr w:rsidR="005C638C" w:rsidRPr="001C60F2" w14:paraId="44E5146D" w14:textId="77777777" w:rsidTr="00B66BD5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126ACC" w:rsidRPr="00126ACC" w:rsidRDefault="0047254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1B90DEB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2DE8141D" w:rsidR="000C28C8" w:rsidRPr="00126ACC" w:rsidRDefault="000F559B" w:rsidP="00EA463D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43152DC7" w:rsidR="000C28C8" w:rsidRPr="00D425A1" w:rsidRDefault="000C28C8" w:rsidP="00EA463D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A5BB22D" w14:textId="3B586597" w:rsidR="000C28C8" w:rsidRPr="00597968" w:rsidRDefault="000C28C8" w:rsidP="00EA463D">
            <w:pPr>
              <w:jc w:val="left"/>
            </w:pP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2452C2AC" w:rsidR="00126ACC" w:rsidRPr="00126ACC" w:rsidRDefault="000F559B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389F2BBE" w:rsidR="00126ACC" w:rsidRPr="00D425A1" w:rsidRDefault="00126ACC" w:rsidP="00F44312">
            <w:pPr>
              <w:jc w:val="left"/>
            </w:pP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60FBB007" w:rsidR="00126ACC" w:rsidRPr="00126ACC" w:rsidRDefault="004F5C76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0E45C41B" w:rsidR="00126ACC" w:rsidRPr="00597968" w:rsidRDefault="004F5C76" w:rsidP="00F44312">
            <w:pPr>
              <w:jc w:val="left"/>
            </w:pPr>
            <w:r>
              <w:t>Integritätsvereinbarung</w:t>
            </w: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54E9FBDA" w:rsidR="00126ACC" w:rsidRPr="00126ACC" w:rsidRDefault="007B2FD9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05F54E14" w:rsidR="00126ACC" w:rsidRPr="00597968" w:rsidRDefault="000F559B" w:rsidP="00F44312">
            <w:pPr>
              <w:jc w:val="left"/>
            </w:pPr>
            <w:r>
              <w:t>Eigenerklärung LksG</w:t>
            </w: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7ABB6A1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47254C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07EA26F" w14:textId="77777777" w:rsidR="002B494D" w:rsidRDefault="002B494D" w:rsidP="002B494D">
            <w:pPr>
              <w:pStyle w:val="Default"/>
              <w:jc w:val="both"/>
            </w:pPr>
            <w:r>
              <w:rPr>
                <w:sz w:val="20"/>
                <w:szCs w:val="20"/>
              </w:rPr>
              <w:t xml:space="preserve">Verpflichtungserklärung zur Erfüllung der Tariftreue- und Mindestentgeltverpflichtung nach dem Tariftreue- und Mindestlohngesetz für öffentliche Aufträge in Baden-Württemberg </w:t>
            </w:r>
          </w:p>
          <w:p w14:paraId="1A1A781A" w14:textId="0E9BF7D0" w:rsidR="00126ACC" w:rsidRPr="0047254C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54AC799A" w:rsidR="00126ACC" w:rsidRPr="00126ACC" w:rsidRDefault="00B173FE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1CD3CC6B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  <w:r w:rsidR="002B494D">
              <w:t>, ggf. Auftragsspezifische Eignungsnachweise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2AE3A3B5" w:rsidR="00126ACC" w:rsidRPr="00126ACC" w:rsidRDefault="00B173FE" w:rsidP="00126ACC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3FE385B4" w:rsidR="00126ACC" w:rsidRPr="00126ACC" w:rsidRDefault="004F5C76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A7B128" w:rsidR="00126ACC" w:rsidRPr="00D425A1" w:rsidRDefault="004F5C76" w:rsidP="00F44312">
            <w:pPr>
              <w:jc w:val="left"/>
            </w:pPr>
            <w:r>
              <w:t>223</w:t>
            </w:r>
          </w:p>
        </w:tc>
        <w:tc>
          <w:tcPr>
            <w:tcW w:w="7796" w:type="dxa"/>
            <w:gridSpan w:val="9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4759DF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4759DF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4759DF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vAlign w:val="bottom"/>
          </w:tcPr>
          <w:p w14:paraId="3D9A85F4" w14:textId="40F8708F" w:rsidR="00F44312" w:rsidRPr="007168E9" w:rsidRDefault="007168E9" w:rsidP="007168E9">
            <w:pPr>
              <w:pStyle w:val="FPSKurzgutachtenTextohneRdN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200" w:type="dxa"/>
            <w:vAlign w:val="bottom"/>
          </w:tcPr>
          <w:p w14:paraId="2CE6BD71" w14:textId="77777777" w:rsidR="00F44312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  <w:p w14:paraId="6C11A5C0" w14:textId="379F158E" w:rsidR="004759DF" w:rsidRPr="00410951" w:rsidRDefault="004759DF" w:rsidP="00F44312">
            <w:pPr>
              <w:jc w:val="center"/>
              <w:rPr>
                <w:b/>
              </w:rPr>
            </w:pPr>
          </w:p>
        </w:tc>
      </w:tr>
      <w:tr w:rsidR="00F44312" w:rsidRPr="00D425A1" w14:paraId="1F9E772B" w14:textId="77777777" w:rsidTr="004759DF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1F0AD64F" w:rsidR="00F44312" w:rsidRPr="00410951" w:rsidRDefault="00B173FE" w:rsidP="00F44312">
            <w:pPr>
              <w:jc w:val="righ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DCC6638" w:rsidR="00F44312" w:rsidRPr="00410951" w:rsidRDefault="00B173FE" w:rsidP="00F44312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A24418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A24418" w:rsidRDefault="00C06D23" w:rsidP="00A57845">
            <w:pPr>
              <w:spacing w:before="120" w:after="120"/>
            </w:pPr>
            <w:r w:rsidRPr="00A24418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24418">
              <w:instrText xml:space="preserve"> FORMCHECKBOX </w:instrText>
            </w:r>
            <w:r w:rsidRPr="00A24418">
              <w:fldChar w:fldCharType="separate"/>
            </w:r>
            <w:r w:rsidRPr="00A24418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61C30919" w:rsidR="00C06D23" w:rsidRPr="00A24418" w:rsidRDefault="00C06D23" w:rsidP="00B66BD5">
            <w:pPr>
              <w:spacing w:before="120" w:after="120"/>
              <w:jc w:val="left"/>
              <w:rPr>
                <w:b/>
                <w:bCs/>
              </w:rPr>
            </w:pPr>
            <w:r w:rsidRPr="00A24418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 w:rsidR="00B66BD5" w:rsidRPr="00A24418">
              <w:rPr>
                <w:b/>
                <w:bCs/>
              </w:rPr>
              <w:t>oder in vergleichbaren Präqualifikationsregistern (§15</w:t>
            </w:r>
            <w:r w:rsidR="00E36458" w:rsidRPr="00A24418">
              <w:rPr>
                <w:b/>
                <w:bCs/>
              </w:rPr>
              <w:t xml:space="preserve"> </w:t>
            </w:r>
            <w:r w:rsidR="00B66BD5" w:rsidRPr="00A24418">
              <w:rPr>
                <w:b/>
                <w:bCs/>
              </w:rPr>
              <w:t xml:space="preserve">Abs. 2 HVTG) </w:t>
            </w:r>
            <w:r w:rsidR="00B66BD5" w:rsidRPr="00A24418">
              <w:rPr>
                <w:b/>
                <w:bCs/>
              </w:rPr>
              <w:br/>
            </w:r>
            <w:r w:rsidRPr="00A24418">
              <w:rPr>
                <w:b/>
                <w:bCs/>
              </w:rPr>
              <w:t xml:space="preserve">eingetragen unter Nummer: </w:t>
            </w:r>
          </w:p>
        </w:tc>
      </w:tr>
      <w:tr w:rsidR="00F44312" w:rsidRPr="00A24418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A24418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44312" w:rsidRPr="00A24418" w:rsidRDefault="00F44312" w:rsidP="00F44312">
            <w:pPr>
              <w:contextualSpacing/>
              <w:jc w:val="left"/>
              <w:outlineLvl w:val="0"/>
            </w:pPr>
            <w:r w:rsidRPr="00A24418"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A24418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44312" w:rsidRPr="00A24418" w:rsidRDefault="00F44312" w:rsidP="00F44312">
            <w:pPr>
              <w:contextualSpacing/>
              <w:jc w:val="left"/>
              <w:outlineLvl w:val="0"/>
            </w:pPr>
            <w:r w:rsidRPr="00A24418"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A24418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A24418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A24418" w:rsidRDefault="00F44312" w:rsidP="00F44312"/>
        </w:tc>
        <w:tc>
          <w:tcPr>
            <w:tcW w:w="1134" w:type="dxa"/>
            <w:gridSpan w:val="4"/>
            <w:vAlign w:val="center"/>
          </w:tcPr>
          <w:p w14:paraId="284545AF" w14:textId="77777777" w:rsidR="00F44312" w:rsidRPr="00A24418" w:rsidRDefault="00F44312" w:rsidP="00F44312">
            <w:r w:rsidRPr="00A24418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A24418" w:rsidRDefault="00F44312" w:rsidP="00F44312"/>
        </w:tc>
        <w:tc>
          <w:tcPr>
            <w:tcW w:w="1615" w:type="dxa"/>
            <w:gridSpan w:val="3"/>
            <w:vAlign w:val="center"/>
          </w:tcPr>
          <w:p w14:paraId="01CB2FD0" w14:textId="77777777" w:rsidR="00F44312" w:rsidRPr="00A24418" w:rsidRDefault="00F44312" w:rsidP="00F44312">
            <w:r w:rsidRPr="00A24418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A24418" w:rsidRDefault="00F44312" w:rsidP="00F44312"/>
        </w:tc>
      </w:tr>
      <w:tr w:rsidR="00F44312" w:rsidRPr="00A24418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A24418" w:rsidRDefault="00F44312" w:rsidP="00F44312"/>
        </w:tc>
        <w:tc>
          <w:tcPr>
            <w:tcW w:w="1134" w:type="dxa"/>
            <w:gridSpan w:val="4"/>
            <w:vAlign w:val="center"/>
          </w:tcPr>
          <w:p w14:paraId="2F2149CA" w14:textId="77777777" w:rsidR="00F44312" w:rsidRPr="00A24418" w:rsidRDefault="00F44312" w:rsidP="00F44312">
            <w:r w:rsidRPr="00A24418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A24418" w:rsidRDefault="00F44312" w:rsidP="00F44312"/>
        </w:tc>
        <w:tc>
          <w:tcPr>
            <w:tcW w:w="1615" w:type="dxa"/>
            <w:gridSpan w:val="3"/>
            <w:vAlign w:val="center"/>
          </w:tcPr>
          <w:p w14:paraId="6A69BB80" w14:textId="77777777" w:rsidR="00F44312" w:rsidRPr="00A24418" w:rsidRDefault="00F44312" w:rsidP="00F44312">
            <w:r w:rsidRPr="00A24418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A24418" w:rsidRDefault="00F44312" w:rsidP="00F44312"/>
        </w:tc>
      </w:tr>
      <w:tr w:rsidR="00F44312" w:rsidRPr="00A24418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A24418" w:rsidRDefault="00F44312" w:rsidP="00F44312"/>
        </w:tc>
        <w:tc>
          <w:tcPr>
            <w:tcW w:w="1134" w:type="dxa"/>
            <w:gridSpan w:val="4"/>
            <w:vAlign w:val="center"/>
          </w:tcPr>
          <w:p w14:paraId="27DAA876" w14:textId="77777777" w:rsidR="00F44312" w:rsidRPr="00A24418" w:rsidRDefault="00F44312" w:rsidP="00F44312">
            <w:r w:rsidRPr="00A24418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A24418" w:rsidRDefault="00F44312" w:rsidP="00F44312"/>
        </w:tc>
        <w:tc>
          <w:tcPr>
            <w:tcW w:w="1615" w:type="dxa"/>
            <w:gridSpan w:val="3"/>
            <w:vAlign w:val="center"/>
          </w:tcPr>
          <w:p w14:paraId="0C84742E" w14:textId="1178FEDC" w:rsidR="00F44312" w:rsidRPr="00A24418" w:rsidRDefault="007168E9" w:rsidP="00F44312">
            <w:r w:rsidRPr="00A24418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A24418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C72901" w:rsidRPr="00DF0D66" w14:paraId="49479590" w14:textId="77777777" w:rsidTr="000F559B">
        <w:trPr>
          <w:trHeight w:hRule="exact" w:val="8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B7F9A19" w14:textId="77777777" w:rsidR="00C72901" w:rsidRPr="00410951" w:rsidRDefault="00C72901" w:rsidP="00F44312">
            <w:pPr>
              <w:rPr>
                <w:b/>
              </w:rPr>
            </w:pPr>
          </w:p>
        </w:tc>
      </w:tr>
      <w:tr w:rsidR="00C72901" w:rsidRPr="00DF0D66" w14:paraId="0DF3CF01" w14:textId="77777777" w:rsidTr="00C72901">
        <w:trPr>
          <w:trHeight w:hRule="exact" w:val="2038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6CA04111" w14:textId="77777777" w:rsidR="00C72901" w:rsidRDefault="00C72901" w:rsidP="00F44312">
            <w:pPr>
              <w:rPr>
                <w:b/>
              </w:rPr>
            </w:pPr>
          </w:p>
          <w:p w14:paraId="56288DB1" w14:textId="77777777" w:rsidR="000F559B" w:rsidRDefault="000F559B" w:rsidP="00F44312">
            <w:pPr>
              <w:rPr>
                <w:b/>
              </w:rPr>
            </w:pPr>
          </w:p>
          <w:p w14:paraId="1CC306E5" w14:textId="77777777" w:rsidR="000F559B" w:rsidRDefault="000F559B" w:rsidP="00F44312">
            <w:pPr>
              <w:rPr>
                <w:b/>
              </w:rPr>
            </w:pPr>
          </w:p>
          <w:p w14:paraId="028882F7" w14:textId="77777777" w:rsidR="000F559B" w:rsidRDefault="000F559B" w:rsidP="00F44312">
            <w:pPr>
              <w:rPr>
                <w:b/>
              </w:rPr>
            </w:pPr>
          </w:p>
          <w:p w14:paraId="228D035F" w14:textId="77777777" w:rsidR="000F559B" w:rsidRDefault="000F559B" w:rsidP="00F44312">
            <w:pPr>
              <w:rPr>
                <w:b/>
              </w:rPr>
            </w:pPr>
          </w:p>
          <w:p w14:paraId="70F01534" w14:textId="77777777" w:rsidR="000F559B" w:rsidRDefault="000F559B" w:rsidP="00F44312">
            <w:pPr>
              <w:rPr>
                <w:b/>
              </w:rPr>
            </w:pPr>
          </w:p>
          <w:p w14:paraId="1BC7E8D0" w14:textId="77777777" w:rsidR="000F559B" w:rsidRDefault="000F559B" w:rsidP="00F44312">
            <w:pPr>
              <w:rPr>
                <w:b/>
              </w:rPr>
            </w:pPr>
          </w:p>
          <w:p w14:paraId="0009E61F" w14:textId="77777777" w:rsidR="000F559B" w:rsidRDefault="000F559B" w:rsidP="00F44312">
            <w:pPr>
              <w:rPr>
                <w:b/>
              </w:rPr>
            </w:pPr>
          </w:p>
          <w:p w14:paraId="73FA13C1" w14:textId="77777777" w:rsidR="000F559B" w:rsidRDefault="000F559B" w:rsidP="00F44312">
            <w:pPr>
              <w:rPr>
                <w:b/>
              </w:rPr>
            </w:pPr>
          </w:p>
          <w:p w14:paraId="0C01D38D" w14:textId="77777777" w:rsidR="000F559B" w:rsidRDefault="000F559B" w:rsidP="00F44312">
            <w:pPr>
              <w:rPr>
                <w:b/>
              </w:rPr>
            </w:pPr>
          </w:p>
          <w:p w14:paraId="30476661" w14:textId="77777777" w:rsidR="000F559B" w:rsidRDefault="000F559B" w:rsidP="00F44312">
            <w:pPr>
              <w:rPr>
                <w:b/>
              </w:rPr>
            </w:pPr>
          </w:p>
          <w:p w14:paraId="3CA1C2FB" w14:textId="77777777" w:rsidR="000F559B" w:rsidRDefault="000F559B" w:rsidP="00F44312">
            <w:pPr>
              <w:rPr>
                <w:b/>
              </w:rPr>
            </w:pPr>
          </w:p>
          <w:p w14:paraId="404DD915" w14:textId="77777777" w:rsidR="000F559B" w:rsidRDefault="000F559B" w:rsidP="00F44312">
            <w:pPr>
              <w:rPr>
                <w:b/>
              </w:rPr>
            </w:pPr>
          </w:p>
          <w:p w14:paraId="2E56232C" w14:textId="77777777" w:rsidR="000F559B" w:rsidRDefault="000F559B" w:rsidP="00F44312">
            <w:pPr>
              <w:rPr>
                <w:b/>
              </w:rPr>
            </w:pPr>
          </w:p>
          <w:p w14:paraId="6656480B" w14:textId="77777777" w:rsidR="000F559B" w:rsidRDefault="000F559B" w:rsidP="00F44312">
            <w:pPr>
              <w:rPr>
                <w:b/>
              </w:rPr>
            </w:pPr>
          </w:p>
          <w:p w14:paraId="1DB398A6" w14:textId="7CB6DDBF" w:rsidR="000F559B" w:rsidRPr="00410951" w:rsidRDefault="000F559B" w:rsidP="00F44312">
            <w:pPr>
              <w:rPr>
                <w:b/>
              </w:rPr>
            </w:pPr>
          </w:p>
        </w:tc>
      </w:tr>
      <w:tr w:rsidR="00C72901" w:rsidRPr="00DF0D66" w14:paraId="76CDEF39" w14:textId="77777777" w:rsidTr="00C72901">
        <w:trPr>
          <w:trHeight w:hRule="exact" w:val="2078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FBDFE34" w14:textId="0DF565DB" w:rsidR="00C72901" w:rsidRPr="00410951" w:rsidRDefault="00C72901" w:rsidP="00C72901">
            <w:pPr>
              <w:ind w:left="679"/>
              <w:rPr>
                <w:b/>
              </w:rPr>
            </w:pPr>
          </w:p>
        </w:tc>
      </w:tr>
      <w:tr w:rsidR="00C72901" w:rsidRPr="00DF0D66" w14:paraId="099E752A" w14:textId="77777777" w:rsidTr="00C72901">
        <w:trPr>
          <w:trHeight w:hRule="exact" w:val="2252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44D3BA4A" w14:textId="1A514612" w:rsidR="000F559B" w:rsidRPr="000F559B" w:rsidRDefault="000F559B" w:rsidP="000F559B"/>
        </w:tc>
      </w:tr>
      <w:tr w:rsidR="00C72901" w:rsidRPr="00DF0D66" w14:paraId="1D854B95" w14:textId="77777777" w:rsidTr="00C72901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2F2892D" w14:textId="77777777" w:rsidR="000F559B" w:rsidRPr="00410951" w:rsidRDefault="000F559B" w:rsidP="00C72901">
            <w:pPr>
              <w:rPr>
                <w:b/>
              </w:rPr>
            </w:pPr>
          </w:p>
        </w:tc>
      </w:tr>
      <w:tr w:rsidR="00C72901" w:rsidRPr="00DF0D66" w14:paraId="2217EDE4" w14:textId="77777777" w:rsidTr="000F559B">
        <w:trPr>
          <w:trHeight w:hRule="exact" w:val="8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583F342" w14:textId="77777777" w:rsidR="00C72901" w:rsidRPr="00410951" w:rsidRDefault="00C72901" w:rsidP="00C72901">
            <w:pPr>
              <w:rPr>
                <w:b/>
              </w:rPr>
            </w:pPr>
          </w:p>
        </w:tc>
      </w:tr>
      <w:tr w:rsidR="00C72901" w:rsidRPr="00DF0D66" w14:paraId="1773BDA3" w14:textId="77777777" w:rsidTr="000F559B">
        <w:trPr>
          <w:trHeight w:hRule="exact" w:val="8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3030F6E" w14:textId="77777777" w:rsidR="00C72901" w:rsidRPr="00410951" w:rsidRDefault="00C72901" w:rsidP="00C72901">
            <w:pPr>
              <w:rPr>
                <w:b/>
              </w:rPr>
            </w:pPr>
          </w:p>
        </w:tc>
      </w:tr>
      <w:tr w:rsidR="00C72901" w:rsidRPr="00DF0D66" w14:paraId="71DCA164" w14:textId="77777777" w:rsidTr="000F559B">
        <w:trPr>
          <w:trHeight w:hRule="exact" w:val="8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DF3ED1F" w14:textId="77777777" w:rsidR="00C72901" w:rsidRPr="00410951" w:rsidRDefault="00C72901" w:rsidP="00C72901">
            <w:pPr>
              <w:rPr>
                <w:b/>
              </w:rPr>
            </w:pPr>
          </w:p>
        </w:tc>
      </w:tr>
      <w:tr w:rsidR="00C72901" w:rsidRPr="00DF0D66" w14:paraId="14BB1CFF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FD475E0" w14:textId="77777777" w:rsidR="00C72901" w:rsidRPr="00410951" w:rsidRDefault="00C72901" w:rsidP="00C72901">
            <w:pPr>
              <w:rPr>
                <w:b/>
              </w:rPr>
            </w:pPr>
          </w:p>
        </w:tc>
      </w:tr>
      <w:tr w:rsidR="00C72901" w:rsidRPr="00DF0D66" w14:paraId="4B509875" w14:textId="77777777" w:rsidTr="000F559B">
        <w:trPr>
          <w:trHeight w:hRule="exact" w:val="8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A1AA59F" w14:textId="77777777" w:rsidR="00C72901" w:rsidRPr="00410951" w:rsidRDefault="00C72901" w:rsidP="00C72901">
            <w:pPr>
              <w:rPr>
                <w:b/>
              </w:rPr>
            </w:pPr>
          </w:p>
        </w:tc>
      </w:tr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60A98BBA" w14:textId="66885743" w:rsidR="00E92DDD" w:rsidRPr="001C60F2" w:rsidRDefault="000F3508" w:rsidP="00C06D23">
            <w:pPr>
              <w:pStyle w:val="berschrift1"/>
            </w:pPr>
            <w:r>
              <w:br w:type="page"/>
            </w:r>
            <w:r w:rsidR="000F559B">
              <w:t>I</w:t>
            </w:r>
            <w:r w:rsidR="00E92DDD" w:rsidRPr="001C60F2">
              <w:t xml:space="preserve">ch/Wir </w:t>
            </w:r>
            <w:r w:rsidR="00E92DDD">
              <w:t>erkläre</w:t>
            </w:r>
            <w:r w:rsidR="00BB1237">
              <w:t>(</w:t>
            </w:r>
            <w:r w:rsidR="00E92DDD">
              <w:t>n</w:t>
            </w:r>
            <w:r w:rsidR="00BB1237">
              <w:t>)</w:t>
            </w:r>
            <w:r w:rsidR="00E92DDD"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11"/>
            <w:vAlign w:val="center"/>
          </w:tcPr>
          <w:p w14:paraId="03B4DEF9" w14:textId="7777777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  <w:p w14:paraId="3DEF87F2" w14:textId="7ECDD987" w:rsidR="000F559B" w:rsidRDefault="000F559B" w:rsidP="0037597C"/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1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3614F6F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297D1B4C" w14:textId="77777777" w:rsidR="00B173FE" w:rsidRDefault="00B173FE" w:rsidP="00093AC6">
            <w:pPr>
              <w:jc w:val="left"/>
            </w:pPr>
          </w:p>
          <w:p w14:paraId="4C4E15F7" w14:textId="3F8CF05A" w:rsidR="00B173FE" w:rsidRPr="00FA6D6C" w:rsidRDefault="00B173FE" w:rsidP="00093AC6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1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172E" w14:textId="77777777" w:rsidR="00534996" w:rsidRDefault="00534996">
      <w:r>
        <w:separator/>
      </w:r>
    </w:p>
    <w:p w14:paraId="7B3F3858" w14:textId="77777777" w:rsidR="00534996" w:rsidRDefault="00534996"/>
    <w:p w14:paraId="436172E4" w14:textId="77777777" w:rsidR="00534996" w:rsidRDefault="00534996"/>
  </w:endnote>
  <w:endnote w:type="continuationSeparator" w:id="0">
    <w:p w14:paraId="5DAA5A57" w14:textId="77777777" w:rsidR="00534996" w:rsidRDefault="00534996">
      <w:r>
        <w:continuationSeparator/>
      </w:r>
    </w:p>
    <w:p w14:paraId="6B58B4C3" w14:textId="77777777" w:rsidR="00534996" w:rsidRDefault="00534996"/>
    <w:p w14:paraId="451B9207" w14:textId="77777777" w:rsidR="00534996" w:rsidRDefault="00534996"/>
  </w:endnote>
  <w:endnote w:type="continuationNotice" w:id="1">
    <w:p w14:paraId="0B3A2B96" w14:textId="77777777" w:rsidR="00534996" w:rsidRDefault="005349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0454" w14:textId="77777777" w:rsidR="006378E9" w:rsidRDefault="0063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3901975" w:rsidR="00E76F2B" w:rsidRPr="00D6072E" w:rsidRDefault="00E76F2B" w:rsidP="007349E0">
          <w:pPr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1543542F" w:rsidR="00E76F2B" w:rsidRPr="00D6072E" w:rsidRDefault="00E76F2B" w:rsidP="007349E0">
          <w:pPr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42FA3EAD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1C8" w14:textId="77777777" w:rsidR="006378E9" w:rsidRDefault="0063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5DB9B" w14:textId="77777777" w:rsidR="00534996" w:rsidRDefault="00534996" w:rsidP="00026D23">
      <w:r>
        <w:separator/>
      </w:r>
    </w:p>
  </w:footnote>
  <w:footnote w:type="continuationSeparator" w:id="0">
    <w:p w14:paraId="468F50B8" w14:textId="77777777" w:rsidR="00534996" w:rsidRDefault="00534996">
      <w:r>
        <w:continuationSeparator/>
      </w:r>
    </w:p>
    <w:p w14:paraId="03188E85" w14:textId="77777777" w:rsidR="00534996" w:rsidRDefault="00534996"/>
    <w:p w14:paraId="60203877" w14:textId="77777777" w:rsidR="00534996" w:rsidRDefault="00534996"/>
  </w:footnote>
  <w:footnote w:type="continuationNotice" w:id="1">
    <w:p w14:paraId="10400A48" w14:textId="77777777" w:rsidR="00534996" w:rsidRDefault="00534996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5FC8" w14:textId="77777777" w:rsidR="006378E9" w:rsidRDefault="0063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5EB6B9F9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8DFE" w14:textId="77777777" w:rsidR="006378E9" w:rsidRDefault="006378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44623274">
    <w:abstractNumId w:val="1"/>
  </w:num>
  <w:num w:numId="2" w16cid:durableId="1522549730">
    <w:abstractNumId w:val="7"/>
  </w:num>
  <w:num w:numId="3" w16cid:durableId="758335906">
    <w:abstractNumId w:val="9"/>
  </w:num>
  <w:num w:numId="4" w16cid:durableId="1599361711">
    <w:abstractNumId w:val="23"/>
  </w:num>
  <w:num w:numId="5" w16cid:durableId="461114156">
    <w:abstractNumId w:val="11"/>
  </w:num>
  <w:num w:numId="6" w16cid:durableId="203249182">
    <w:abstractNumId w:val="3"/>
  </w:num>
  <w:num w:numId="7" w16cid:durableId="534739146">
    <w:abstractNumId w:val="14"/>
  </w:num>
  <w:num w:numId="8" w16cid:durableId="433520984">
    <w:abstractNumId w:val="10"/>
  </w:num>
  <w:num w:numId="9" w16cid:durableId="1565993603">
    <w:abstractNumId w:val="22"/>
  </w:num>
  <w:num w:numId="10" w16cid:durableId="1277636757">
    <w:abstractNumId w:val="6"/>
  </w:num>
  <w:num w:numId="11" w16cid:durableId="562834324">
    <w:abstractNumId w:val="13"/>
  </w:num>
  <w:num w:numId="12" w16cid:durableId="937718343">
    <w:abstractNumId w:val="13"/>
  </w:num>
  <w:num w:numId="13" w16cid:durableId="1238202266">
    <w:abstractNumId w:val="13"/>
  </w:num>
  <w:num w:numId="14" w16cid:durableId="562445886">
    <w:abstractNumId w:val="13"/>
  </w:num>
  <w:num w:numId="15" w16cid:durableId="1585870206">
    <w:abstractNumId w:val="13"/>
  </w:num>
  <w:num w:numId="16" w16cid:durableId="1512916677">
    <w:abstractNumId w:val="2"/>
  </w:num>
  <w:num w:numId="17" w16cid:durableId="1990745970">
    <w:abstractNumId w:val="2"/>
  </w:num>
  <w:num w:numId="18" w16cid:durableId="870146700">
    <w:abstractNumId w:val="18"/>
  </w:num>
  <w:num w:numId="19" w16cid:durableId="210390460">
    <w:abstractNumId w:val="15"/>
  </w:num>
  <w:num w:numId="20" w16cid:durableId="1093361305">
    <w:abstractNumId w:val="12"/>
  </w:num>
  <w:num w:numId="21" w16cid:durableId="1187599934">
    <w:abstractNumId w:val="8"/>
  </w:num>
  <w:num w:numId="22" w16cid:durableId="1217816188">
    <w:abstractNumId w:val="0"/>
  </w:num>
  <w:num w:numId="23" w16cid:durableId="846099312">
    <w:abstractNumId w:val="17"/>
  </w:num>
  <w:num w:numId="24" w16cid:durableId="29839114">
    <w:abstractNumId w:val="20"/>
  </w:num>
  <w:num w:numId="25" w16cid:durableId="1021475170">
    <w:abstractNumId w:val="21"/>
  </w:num>
  <w:num w:numId="26" w16cid:durableId="1826120446">
    <w:abstractNumId w:val="4"/>
  </w:num>
  <w:num w:numId="27" w16cid:durableId="1760129997">
    <w:abstractNumId w:val="16"/>
  </w:num>
  <w:num w:numId="28" w16cid:durableId="1338969538">
    <w:abstractNumId w:val="19"/>
  </w:num>
  <w:num w:numId="29" w16cid:durableId="519667440">
    <w:abstractNumId w:val="2"/>
  </w:num>
  <w:num w:numId="30" w16cid:durableId="1267541315">
    <w:abstractNumId w:val="2"/>
  </w:num>
  <w:num w:numId="31" w16cid:durableId="381248765">
    <w:abstractNumId w:val="2"/>
  </w:num>
  <w:num w:numId="32" w16cid:durableId="1822622043">
    <w:abstractNumId w:val="2"/>
  </w:num>
  <w:num w:numId="33" w16cid:durableId="1856378435">
    <w:abstractNumId w:val="5"/>
  </w:num>
  <w:num w:numId="34" w16cid:durableId="1063060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37AEB"/>
    <w:rsid w:val="00046C8E"/>
    <w:rsid w:val="00047B44"/>
    <w:rsid w:val="00052026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D5CD3"/>
    <w:rsid w:val="000E4AA2"/>
    <w:rsid w:val="000F2A54"/>
    <w:rsid w:val="000F3508"/>
    <w:rsid w:val="000F559B"/>
    <w:rsid w:val="000F56A7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7736"/>
    <w:rsid w:val="00140608"/>
    <w:rsid w:val="001426F7"/>
    <w:rsid w:val="00147998"/>
    <w:rsid w:val="00147B13"/>
    <w:rsid w:val="001500DC"/>
    <w:rsid w:val="001518F2"/>
    <w:rsid w:val="00154EED"/>
    <w:rsid w:val="001576B2"/>
    <w:rsid w:val="001671B2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21E2F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B494D"/>
    <w:rsid w:val="002C0F7B"/>
    <w:rsid w:val="002C3D94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5270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289A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04E10"/>
    <w:rsid w:val="00410951"/>
    <w:rsid w:val="00417CC6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343B"/>
    <w:rsid w:val="004759DF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5C76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4996"/>
    <w:rsid w:val="00536CC6"/>
    <w:rsid w:val="00537670"/>
    <w:rsid w:val="00551B7B"/>
    <w:rsid w:val="00552553"/>
    <w:rsid w:val="005575B0"/>
    <w:rsid w:val="005576BB"/>
    <w:rsid w:val="00563566"/>
    <w:rsid w:val="005636F7"/>
    <w:rsid w:val="0056770B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7768"/>
    <w:rsid w:val="005E2116"/>
    <w:rsid w:val="005E64B0"/>
    <w:rsid w:val="005F32A5"/>
    <w:rsid w:val="005F41CD"/>
    <w:rsid w:val="005F4EFC"/>
    <w:rsid w:val="005F7FA6"/>
    <w:rsid w:val="00603E73"/>
    <w:rsid w:val="00605DD3"/>
    <w:rsid w:val="00606550"/>
    <w:rsid w:val="00607EE7"/>
    <w:rsid w:val="00614636"/>
    <w:rsid w:val="00616C8F"/>
    <w:rsid w:val="00622C9A"/>
    <w:rsid w:val="00624A35"/>
    <w:rsid w:val="00625516"/>
    <w:rsid w:val="00630A3F"/>
    <w:rsid w:val="0063407D"/>
    <w:rsid w:val="006378E9"/>
    <w:rsid w:val="00640260"/>
    <w:rsid w:val="006407A7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0199"/>
    <w:rsid w:val="006E2374"/>
    <w:rsid w:val="006F0570"/>
    <w:rsid w:val="006F2B9B"/>
    <w:rsid w:val="006F369F"/>
    <w:rsid w:val="007043F7"/>
    <w:rsid w:val="00706FDC"/>
    <w:rsid w:val="007168E9"/>
    <w:rsid w:val="00723D55"/>
    <w:rsid w:val="00724A78"/>
    <w:rsid w:val="00724CA7"/>
    <w:rsid w:val="00732EEA"/>
    <w:rsid w:val="00733C41"/>
    <w:rsid w:val="007349E0"/>
    <w:rsid w:val="00734EDE"/>
    <w:rsid w:val="00745C15"/>
    <w:rsid w:val="00745DDE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4BCE"/>
    <w:rsid w:val="00795297"/>
    <w:rsid w:val="0079630C"/>
    <w:rsid w:val="00796CCF"/>
    <w:rsid w:val="007B122B"/>
    <w:rsid w:val="007B2D34"/>
    <w:rsid w:val="007B2FD9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27114"/>
    <w:rsid w:val="00853F45"/>
    <w:rsid w:val="008559B8"/>
    <w:rsid w:val="00864C52"/>
    <w:rsid w:val="00866DD9"/>
    <w:rsid w:val="00876BB1"/>
    <w:rsid w:val="00893505"/>
    <w:rsid w:val="0089492C"/>
    <w:rsid w:val="00894C0C"/>
    <w:rsid w:val="00895A20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4C9F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4418"/>
    <w:rsid w:val="00A25723"/>
    <w:rsid w:val="00A274E8"/>
    <w:rsid w:val="00A33F82"/>
    <w:rsid w:val="00A357E4"/>
    <w:rsid w:val="00A35AB2"/>
    <w:rsid w:val="00A5084B"/>
    <w:rsid w:val="00A53396"/>
    <w:rsid w:val="00A5447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6D62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09D"/>
    <w:rsid w:val="00AD584D"/>
    <w:rsid w:val="00AE4AF0"/>
    <w:rsid w:val="00AE5809"/>
    <w:rsid w:val="00AE7AE4"/>
    <w:rsid w:val="00AF1915"/>
    <w:rsid w:val="00B003C3"/>
    <w:rsid w:val="00B11D25"/>
    <w:rsid w:val="00B14EF0"/>
    <w:rsid w:val="00B173FE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D2776"/>
    <w:rsid w:val="00BF004A"/>
    <w:rsid w:val="00BF5AA7"/>
    <w:rsid w:val="00C0002D"/>
    <w:rsid w:val="00C03D38"/>
    <w:rsid w:val="00C04176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3CDE"/>
    <w:rsid w:val="00C647C8"/>
    <w:rsid w:val="00C72901"/>
    <w:rsid w:val="00C764C5"/>
    <w:rsid w:val="00C81A77"/>
    <w:rsid w:val="00C977BA"/>
    <w:rsid w:val="00CA0653"/>
    <w:rsid w:val="00CB1036"/>
    <w:rsid w:val="00CB2EEB"/>
    <w:rsid w:val="00CC2945"/>
    <w:rsid w:val="00CC61D1"/>
    <w:rsid w:val="00CC718F"/>
    <w:rsid w:val="00CD254F"/>
    <w:rsid w:val="00CD54C7"/>
    <w:rsid w:val="00CD6BE8"/>
    <w:rsid w:val="00CE6B64"/>
    <w:rsid w:val="00CF2705"/>
    <w:rsid w:val="00CF64C4"/>
    <w:rsid w:val="00CF68D2"/>
    <w:rsid w:val="00CF73FA"/>
    <w:rsid w:val="00CF7BC3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514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1D40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D77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558"/>
    <w:rsid w:val="00E26892"/>
    <w:rsid w:val="00E322E9"/>
    <w:rsid w:val="00E36458"/>
    <w:rsid w:val="00E3730E"/>
    <w:rsid w:val="00E4388C"/>
    <w:rsid w:val="00E57794"/>
    <w:rsid w:val="00E578EB"/>
    <w:rsid w:val="00E6087B"/>
    <w:rsid w:val="00E65E03"/>
    <w:rsid w:val="00E72718"/>
    <w:rsid w:val="00E74FFB"/>
    <w:rsid w:val="00E76227"/>
    <w:rsid w:val="00E76F2B"/>
    <w:rsid w:val="00E8206C"/>
    <w:rsid w:val="00E85EBB"/>
    <w:rsid w:val="00E92DDD"/>
    <w:rsid w:val="00E9332D"/>
    <w:rsid w:val="00E977DB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3354"/>
    <w:rsid w:val="00F808BF"/>
    <w:rsid w:val="00F80C34"/>
    <w:rsid w:val="00F8655F"/>
    <w:rsid w:val="00F90ED7"/>
    <w:rsid w:val="00F91135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spacing w:before="120"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customStyle="1" w:styleId="Default">
    <w:name w:val="Default"/>
    <w:rsid w:val="002B494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PSKurzgutachtenTextohneRdNr">
    <w:name w:val="FPS Kurzgutachten Text ohne RdNr"/>
    <w:basedOn w:val="Standard"/>
    <w:link w:val="FPSKurzgutachtenTextohneRdNrZchn"/>
    <w:qFormat/>
    <w:rsid w:val="004759DF"/>
    <w:pPr>
      <w:keepNext w:val="0"/>
      <w:spacing w:before="100" w:after="100" w:line="360" w:lineRule="auto"/>
      <w:ind w:left="851"/>
    </w:pPr>
    <w:rPr>
      <w:sz w:val="22"/>
    </w:rPr>
  </w:style>
  <w:style w:type="character" w:customStyle="1" w:styleId="FPSKurzgutachtenTextohneRdNrZchn">
    <w:name w:val="FPS Kurzgutachten Text ohne RdNr Zchn"/>
    <w:link w:val="FPSKurzgutachtenTextohneRdNr"/>
    <w:rsid w:val="004759DF"/>
    <w:rPr>
      <w:rFonts w:ascii="Arial" w:hAnsi="Arial"/>
      <w:sz w:val="22"/>
    </w:rPr>
  </w:style>
  <w:style w:type="character" w:customStyle="1" w:styleId="Flietext">
    <w:name w:val="Fließtext_"/>
    <w:basedOn w:val="Absatz-Standardschriftart"/>
    <w:link w:val="Flietext0"/>
    <w:rsid w:val="0038289A"/>
    <w:rPr>
      <w:rFonts w:ascii="Arial" w:eastAsia="Arial" w:hAnsi="Arial" w:cs="Arial"/>
    </w:rPr>
  </w:style>
  <w:style w:type="paragraph" w:customStyle="1" w:styleId="Flietext0">
    <w:name w:val="Fließtext"/>
    <w:basedOn w:val="Standard"/>
    <w:link w:val="Flietext"/>
    <w:rsid w:val="0038289A"/>
    <w:pPr>
      <w:keepNext w:val="0"/>
      <w:widowControl w:val="0"/>
      <w:spacing w:after="120" w:line="264" w:lineRule="auto"/>
      <w:jc w:val="left"/>
    </w:pPr>
    <w:rPr>
      <w:rFonts w:eastAsia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724</Words>
  <Characters>5040</Characters>
  <Application>Microsoft Office Word</Application>
  <DocSecurity>4</DocSecurity>
  <Lines>132</Lines>
  <Paragraphs>71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FPS</cp:lastModifiedBy>
  <cp:revision>2</cp:revision>
  <cp:lastPrinted>2019-04-10T06:42:00Z</cp:lastPrinted>
  <dcterms:created xsi:type="dcterms:W3CDTF">2026-07-06T09:42:00Z</dcterms:created>
  <dcterms:modified xsi:type="dcterms:W3CDTF">2026-07-06T09:42:00Z</dcterms:modified>
</cp:coreProperties>
</file>