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99" w:type="dxa"/>
        <w:tblLayout w:type="fixed"/>
        <w:tblLook w:val="01E0" w:firstRow="1" w:lastRow="1" w:firstColumn="1" w:lastColumn="1" w:noHBand="0" w:noVBand="0"/>
      </w:tblPr>
      <w:tblGrid>
        <w:gridCol w:w="454"/>
        <w:gridCol w:w="34"/>
        <w:gridCol w:w="107"/>
        <w:gridCol w:w="334"/>
        <w:gridCol w:w="92"/>
        <w:gridCol w:w="321"/>
        <w:gridCol w:w="91"/>
        <w:gridCol w:w="438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  <w:gridCol w:w="232"/>
      </w:tblGrid>
      <w:tr w:rsidR="009E0802" w:rsidRPr="008F6547" w14:paraId="7783340A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B9FDC40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E00183" w14:textId="77777777" w:rsidR="00F60B28" w:rsidRDefault="00F60B28" w:rsidP="00410951">
            <w:pPr>
              <w:jc w:val="left"/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  <w:p w14:paraId="3A8A036C" w14:textId="77777777" w:rsidR="00F60B28" w:rsidRDefault="00F60B28" w:rsidP="00410951">
            <w:pPr>
              <w:jc w:val="left"/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  <w:p w14:paraId="5747351D" w14:textId="5BB2235E" w:rsidR="00F60B28" w:rsidRPr="008F6547" w:rsidRDefault="00F60B28" w:rsidP="00410951">
            <w:pPr>
              <w:jc w:val="left"/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29653454" w:rsidR="009E0802" w:rsidRPr="008F6547" w:rsidRDefault="00F60B28" w:rsidP="00940F19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9E0802" w:rsidRPr="008F6547" w14:paraId="442AB202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5848E3EC" w:rsidR="009E0802" w:rsidRPr="008F6547" w:rsidRDefault="00F60B28" w:rsidP="00940F19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9E0802" w:rsidRPr="008F6547" w14:paraId="2C917468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4DBCF02D" w:rsidR="009E0802" w:rsidRPr="008F6547" w:rsidRDefault="00F60B28" w:rsidP="00940F19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9E0802" w:rsidRPr="008F6547" w14:paraId="0170E77B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39CFF012" w:rsidR="009E0802" w:rsidRPr="008F6547" w:rsidRDefault="00F60B28" w:rsidP="00940F19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9E0802" w:rsidRPr="008F6547" w14:paraId="5D532431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3947B109" w:rsidR="009E0802" w:rsidRPr="008F6547" w:rsidRDefault="00F60B28" w:rsidP="00940F19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9E0802" w:rsidRPr="008F6547" w14:paraId="65D896D4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4AE6ED77" w:rsidR="009E0802" w:rsidRPr="008F6547" w:rsidRDefault="00F60B28" w:rsidP="00940F19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9E0802" w:rsidRPr="008F6547" w14:paraId="5BA6F1AF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143A90CA" w:rsidR="009E0802" w:rsidRPr="008F6547" w:rsidRDefault="00F60B28" w:rsidP="00940F19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3B6F8A" w:rsidRPr="006E2374" w14:paraId="4AECEAFF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8A7137A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3307EADE" w14:textId="77777777" w:rsidR="00F60B28" w:rsidRDefault="00F60B28" w:rsidP="00940F19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  <w:p w14:paraId="7C1E0BC1" w14:textId="77777777" w:rsidR="00F60B28" w:rsidRDefault="00F60B28" w:rsidP="00940F19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  <w:p w14:paraId="4D09CD89" w14:textId="27B5D750" w:rsidR="00F60B28" w:rsidRPr="006E2374" w:rsidRDefault="00F60B28" w:rsidP="00940F19">
            <w:pPr>
              <w:rPr>
                <w:sz w:val="16"/>
                <w:szCs w:val="16"/>
              </w:rPr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58BC73EE" w:rsidR="003B6F8A" w:rsidRPr="006E2374" w:rsidRDefault="00F60B28" w:rsidP="00940F19">
            <w:pPr>
              <w:rPr>
                <w:sz w:val="16"/>
                <w:szCs w:val="16"/>
              </w:rPr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3B6F8A" w:rsidRPr="006E2374" w14:paraId="189F3DB8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6D1CA7E2" w:rsidR="003B6F8A" w:rsidRPr="006E2374" w:rsidRDefault="00F60B28" w:rsidP="00940F19">
            <w:pPr>
              <w:rPr>
                <w:sz w:val="16"/>
                <w:szCs w:val="16"/>
              </w:rPr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3B6F8A" w:rsidRPr="006E2374" w14:paraId="3EB7A822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6705E">
        <w:trPr>
          <w:gridAfter w:val="1"/>
          <w:wAfter w:w="232" w:type="dxa"/>
          <w:trHeight w:val="284"/>
        </w:trPr>
        <w:tc>
          <w:tcPr>
            <w:tcW w:w="4989" w:type="dxa"/>
            <w:gridSpan w:val="11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36705E">
        <w:trPr>
          <w:gridAfter w:val="1"/>
          <w:wAfter w:w="232" w:type="dxa"/>
          <w:trHeight w:val="284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36705E">
        <w:trPr>
          <w:gridAfter w:val="1"/>
          <w:wAfter w:w="232" w:type="dxa"/>
          <w:trHeight w:val="284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36705E">
        <w:trPr>
          <w:gridAfter w:val="1"/>
          <w:wAfter w:w="232" w:type="dxa"/>
          <w:trHeight w:val="284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36705E">
        <w:trPr>
          <w:gridAfter w:val="1"/>
          <w:wAfter w:w="232" w:type="dxa"/>
          <w:trHeight w:val="284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36705E">
        <w:trPr>
          <w:gridAfter w:val="1"/>
          <w:wAfter w:w="232" w:type="dxa"/>
          <w:trHeight w:val="284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36705E">
        <w:trPr>
          <w:gridAfter w:val="1"/>
          <w:wAfter w:w="232" w:type="dxa"/>
          <w:trHeight w:val="284"/>
        </w:trPr>
        <w:tc>
          <w:tcPr>
            <w:tcW w:w="2007" w:type="dxa"/>
            <w:gridSpan w:val="9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726CD8" w:rsidRPr="008F6547" w14:paraId="750FAC20" w14:textId="77777777" w:rsidTr="0036705E">
        <w:trPr>
          <w:gridAfter w:val="1"/>
          <w:wAfter w:w="232" w:type="dxa"/>
          <w:trHeight w:val="284"/>
        </w:trPr>
        <w:tc>
          <w:tcPr>
            <w:tcW w:w="2007" w:type="dxa"/>
            <w:gridSpan w:val="9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726CD8" w:rsidRPr="008F6547" w:rsidRDefault="00726CD8" w:rsidP="00726CD8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6E5EE272" w:rsidR="00726CD8" w:rsidRPr="008F6547" w:rsidRDefault="00123C7C" w:rsidP="00726CD8">
            <w:r w:rsidRPr="00123C7C">
              <w:rPr>
                <w:rFonts w:cs="Arial"/>
              </w:rPr>
              <w:t>Uniklinik Mannheim Aufstockung Haus 25 (Apotheke) - Erweiterung für 3 Institutslabore</w:t>
            </w:r>
          </w:p>
        </w:tc>
      </w:tr>
      <w:tr w:rsidR="00726CD8" w:rsidRPr="008F6547" w14:paraId="147AF24B" w14:textId="77777777" w:rsidTr="0036705E">
        <w:trPr>
          <w:gridAfter w:val="1"/>
          <w:wAfter w:w="232" w:type="dxa"/>
          <w:trHeight w:val="284"/>
        </w:trPr>
        <w:tc>
          <w:tcPr>
            <w:tcW w:w="2007" w:type="dxa"/>
            <w:gridSpan w:val="9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726CD8" w:rsidRPr="008F6547" w:rsidRDefault="00726CD8" w:rsidP="00726CD8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726CD8" w:rsidRPr="008F6547" w:rsidRDefault="00726CD8" w:rsidP="00726CD8"/>
        </w:tc>
      </w:tr>
      <w:tr w:rsidR="00726CD8" w:rsidRPr="00597968" w14:paraId="6A9EA415" w14:textId="77777777" w:rsidTr="0036705E">
        <w:trPr>
          <w:gridAfter w:val="1"/>
          <w:wAfter w:w="232" w:type="dxa"/>
          <w:trHeight w:val="340"/>
        </w:trPr>
        <w:tc>
          <w:tcPr>
            <w:tcW w:w="2007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726CD8" w:rsidRPr="00597968" w:rsidRDefault="00726CD8" w:rsidP="00726C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726CD8" w:rsidRPr="00597968" w:rsidRDefault="00726CD8" w:rsidP="00726C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726CD8" w:rsidRPr="008F6547" w14:paraId="4D05B3D3" w14:textId="77777777" w:rsidTr="0036705E">
        <w:trPr>
          <w:gridAfter w:val="1"/>
          <w:wAfter w:w="232" w:type="dxa"/>
          <w:trHeight w:val="284"/>
        </w:trPr>
        <w:tc>
          <w:tcPr>
            <w:tcW w:w="2007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94EF813" w:rsidR="00726CD8" w:rsidRPr="008F6547" w:rsidRDefault="00071159" w:rsidP="00726CD8">
            <w:r w:rsidRPr="00071159">
              <w:t>44</w:t>
            </w:r>
            <w:r w:rsidR="00AC4A4F">
              <w:t>0</w:t>
            </w:r>
            <w:r w:rsidRPr="00071159">
              <w:t>.</w:t>
            </w:r>
            <w:r>
              <w:t>1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05594701" w14:textId="5AECB767" w:rsidR="00726CD8" w:rsidRPr="008F6547" w:rsidRDefault="00AC4A4F" w:rsidP="00726CD8">
            <w:r>
              <w:rPr>
                <w:rFonts w:cs="Arial"/>
              </w:rPr>
              <w:t>Elektris</w:t>
            </w:r>
            <w:r w:rsidR="00071159" w:rsidRPr="00071159">
              <w:rPr>
                <w:rFonts w:cs="Arial"/>
              </w:rPr>
              <w:t>che Anlage</w:t>
            </w:r>
          </w:p>
        </w:tc>
      </w:tr>
      <w:tr w:rsidR="00726CD8" w:rsidRPr="008F6547" w14:paraId="497E9D78" w14:textId="77777777" w:rsidTr="0036705E">
        <w:trPr>
          <w:gridAfter w:val="1"/>
          <w:wAfter w:w="232" w:type="dxa"/>
          <w:trHeight w:val="284"/>
        </w:trPr>
        <w:tc>
          <w:tcPr>
            <w:tcW w:w="2007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E1337" w14:textId="77777777" w:rsidR="00726CD8" w:rsidRPr="008F6547" w:rsidRDefault="00726CD8" w:rsidP="00726CD8"/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08D4098A" w14:textId="77777777" w:rsidR="00726CD8" w:rsidRPr="008F6547" w:rsidRDefault="00726CD8" w:rsidP="00726CD8"/>
        </w:tc>
      </w:tr>
      <w:tr w:rsidR="00726CD8" w:rsidRPr="001C60F2" w14:paraId="44E5146D" w14:textId="77777777" w:rsidTr="0036705E">
        <w:trPr>
          <w:gridAfter w:val="1"/>
          <w:wAfter w:w="232" w:type="dxa"/>
          <w:trHeight w:val="284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50616ED0" w14:textId="77777777" w:rsidR="00726CD8" w:rsidRPr="00597968" w:rsidRDefault="00726CD8" w:rsidP="00726CD8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726CD8" w:rsidRPr="001C60F2" w14:paraId="10B68D30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5AAEC7F8" w:rsidR="00726CD8" w:rsidRPr="00126ACC" w:rsidRDefault="00726CD8" w:rsidP="00726CD8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0183D4E1" w14:textId="77777777" w:rsidR="00726CD8" w:rsidRPr="00597968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7777777" w:rsidR="00726CD8" w:rsidRPr="00597968" w:rsidRDefault="00726CD8" w:rsidP="00726CD8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726CD8" w:rsidRPr="001C60F2" w14:paraId="24D5FE50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726CD8" w:rsidRPr="00126ACC" w:rsidRDefault="00726CD8" w:rsidP="00726CD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205BCDE7" w14:textId="77777777" w:rsidR="00726CD8" w:rsidRPr="00D425A1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726CD8" w:rsidRPr="00597968" w:rsidRDefault="00726CD8" w:rsidP="00726CD8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726CD8" w:rsidRPr="001C60F2" w14:paraId="7D877F53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726CD8" w:rsidRPr="00126ACC" w:rsidRDefault="00726CD8" w:rsidP="00726CD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6EFBCB76" w14:textId="77777777" w:rsidR="00726CD8" w:rsidRPr="00D425A1" w:rsidRDefault="00726CD8" w:rsidP="00726CD8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726CD8" w:rsidRPr="00597968" w:rsidRDefault="00726CD8" w:rsidP="00726CD8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726CD8" w:rsidRPr="001C60F2" w14:paraId="1EA8B0CB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726CD8" w:rsidRPr="00126ACC" w:rsidRDefault="00726CD8" w:rsidP="00726CD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294086BF" w14:textId="77777777" w:rsidR="00726CD8" w:rsidRPr="00D425A1" w:rsidRDefault="00726CD8" w:rsidP="00726CD8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726CD8" w:rsidRPr="00597968" w:rsidRDefault="00726CD8" w:rsidP="00726CD8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726CD8" w:rsidRPr="001C60F2" w14:paraId="4A50F487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726CD8" w:rsidRPr="00126ACC" w:rsidRDefault="00726CD8" w:rsidP="00726CD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507A5F87" w14:textId="77777777" w:rsidR="00726CD8" w:rsidRPr="00D425A1" w:rsidRDefault="00726CD8" w:rsidP="00726CD8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726CD8" w:rsidRPr="00597968" w:rsidRDefault="00726CD8" w:rsidP="00726CD8">
            <w:pPr>
              <w:jc w:val="left"/>
            </w:pPr>
            <w:r w:rsidRPr="00597968">
              <w:t>Bieter-/Arbeitsgemeinschaft</w:t>
            </w:r>
          </w:p>
        </w:tc>
      </w:tr>
      <w:tr w:rsidR="00726CD8" w:rsidRPr="001C60F2" w14:paraId="17020123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726CD8" w:rsidRPr="00126ACC" w:rsidRDefault="00726CD8" w:rsidP="00726CD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535C6B63" w14:textId="77777777" w:rsidR="00726CD8" w:rsidRPr="00D425A1" w:rsidRDefault="00726CD8" w:rsidP="00726CD8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726CD8" w:rsidRPr="00597968" w:rsidRDefault="00726CD8" w:rsidP="00726CD8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726CD8" w:rsidRPr="001C60F2" w14:paraId="3ACF4A0E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726CD8" w:rsidRPr="00126ACC" w:rsidRDefault="00726CD8" w:rsidP="00726CD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41DCB013" w14:textId="77777777" w:rsidR="00726CD8" w:rsidRPr="00D425A1" w:rsidRDefault="00726CD8" w:rsidP="00726CD8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77777777" w:rsidR="00726CD8" w:rsidRPr="00597968" w:rsidRDefault="00726CD8" w:rsidP="00726CD8">
            <w:pPr>
              <w:jc w:val="left"/>
            </w:pPr>
            <w:r>
              <w:t>Erklärung zur Verwendung von Holzprodukten</w:t>
            </w:r>
          </w:p>
        </w:tc>
      </w:tr>
      <w:tr w:rsidR="00726CD8" w:rsidRPr="001C60F2" w14:paraId="36D359A9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726CD8" w:rsidRPr="00126ACC" w:rsidRDefault="00726CD8" w:rsidP="00726CD8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6E7833C1" w14:textId="77777777" w:rsidR="00726CD8" w:rsidRPr="00D425A1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726CD8" w:rsidRPr="00D425A1" w:rsidRDefault="00726CD8" w:rsidP="00726CD8">
            <w:pPr>
              <w:jc w:val="left"/>
            </w:pPr>
            <w:r w:rsidRPr="005C27BD">
              <w:t>Nebenangebot(e)</w:t>
            </w:r>
          </w:p>
        </w:tc>
      </w:tr>
      <w:tr w:rsidR="00726CD8" w:rsidRPr="001C60F2" w14:paraId="7EADA108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6F1AD2D8" w:rsidR="00726CD8" w:rsidRPr="00126ACC" w:rsidRDefault="0036705E" w:rsidP="00726CD8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63772C90" w14:textId="77777777" w:rsidR="00726CD8" w:rsidRPr="00D425A1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1490A3E0" w:rsidR="00726CD8" w:rsidRPr="00597968" w:rsidRDefault="0036705E" w:rsidP="00726CD8">
            <w:pPr>
              <w:jc w:val="left"/>
            </w:pPr>
            <w:r w:rsidRPr="00E557A6">
              <w:t>Eig</w:t>
            </w:r>
            <w:r>
              <w:t>e</w:t>
            </w:r>
            <w:r w:rsidRPr="00E557A6">
              <w:t>nerklärung MiLoG</w:t>
            </w:r>
            <w:r>
              <w:t>/</w:t>
            </w:r>
            <w:r w:rsidRPr="00E557A6">
              <w:t>AEntG</w:t>
            </w:r>
          </w:p>
        </w:tc>
      </w:tr>
      <w:tr w:rsidR="00726CD8" w:rsidRPr="001C60F2" w14:paraId="6F8347A4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726CD8" w:rsidRPr="00126ACC" w:rsidRDefault="00726CD8" w:rsidP="00726CD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52461304" w14:textId="77777777" w:rsidR="00726CD8" w:rsidRPr="00D425A1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77777777" w:rsidR="00726CD8" w:rsidRPr="00597968" w:rsidRDefault="00726CD8" w:rsidP="00726CD8">
            <w:pPr>
              <w:jc w:val="left"/>
            </w:pPr>
          </w:p>
        </w:tc>
      </w:tr>
      <w:tr w:rsidR="00726CD8" w:rsidRPr="001C60F2" w14:paraId="047E39D7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3F59DA59" w:rsidR="00726CD8" w:rsidRPr="00126ACC" w:rsidRDefault="00726CD8" w:rsidP="00726CD8">
            <w:pPr>
              <w:rPr>
                <w:b/>
              </w:rPr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7"/>
            <w:noWrap/>
            <w:vAlign w:val="center"/>
          </w:tcPr>
          <w:p w14:paraId="29040402" w14:textId="77777777" w:rsidR="00726CD8" w:rsidRPr="0047254C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122C0D07" w:rsidR="00726CD8" w:rsidRPr="00135A6A" w:rsidRDefault="00726CD8" w:rsidP="00726CD8">
            <w:pPr>
              <w:jc w:val="left"/>
            </w:pPr>
            <w:r w:rsidRPr="00135A6A">
              <w:t>Erklärung zur Artikel 5k Absatz 1 der Verordnung (EU) 833/2014 (Russlanderklärung)</w:t>
            </w:r>
          </w:p>
        </w:tc>
      </w:tr>
      <w:tr w:rsidR="00726CD8" w:rsidRPr="001C60F2" w14:paraId="3DAA8860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D539D0" w:rsidR="00726CD8" w:rsidRPr="00126ACC" w:rsidRDefault="00726CD8" w:rsidP="00726CD8">
            <w:pPr>
              <w:rPr>
                <w:b/>
              </w:rPr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57613637" w14:textId="77777777" w:rsidR="00726CD8" w:rsidRPr="00D425A1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4A17CC16" w:rsidR="00726CD8" w:rsidRPr="00135A6A" w:rsidRDefault="00726CD8" w:rsidP="00726CD8">
            <w:pPr>
              <w:jc w:val="left"/>
            </w:pPr>
            <w:r w:rsidRPr="00135A6A">
              <w:t>Eigenerklärung Lieferkettensorgfaltspflichtengesetz</w:t>
            </w:r>
          </w:p>
        </w:tc>
      </w:tr>
      <w:tr w:rsidR="00726CD8" w:rsidRPr="001C60F2" w14:paraId="6027FE6B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3EF1A1A3" w:rsidR="00726CD8" w:rsidRPr="00126ACC" w:rsidRDefault="00726CD8" w:rsidP="00726CD8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1DE40C65" w14:textId="77777777" w:rsidR="00726CD8" w:rsidRPr="00D425A1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41C9B15B" w:rsidR="00726CD8" w:rsidRPr="00135A6A" w:rsidRDefault="00726CD8" w:rsidP="00726CD8">
            <w:pPr>
              <w:jc w:val="left"/>
            </w:pPr>
            <w:r w:rsidRPr="00135A6A">
              <w:t>Auftragsspezifische Einzelnachweise zur Eignung</w:t>
            </w:r>
          </w:p>
        </w:tc>
      </w:tr>
      <w:tr w:rsidR="00726CD8" w:rsidRPr="001C60F2" w14:paraId="3535CC4E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726CD8" w:rsidRPr="00126ACC" w:rsidRDefault="00726CD8" w:rsidP="00726CD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730DA447" w14:textId="77777777" w:rsidR="00726CD8" w:rsidRPr="00D425A1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726CD8" w:rsidRPr="00135A6A" w:rsidRDefault="00726CD8" w:rsidP="00726CD8">
            <w:pPr>
              <w:jc w:val="left"/>
            </w:pPr>
          </w:p>
        </w:tc>
      </w:tr>
      <w:tr w:rsidR="00726CD8" w:rsidRPr="000C28C8" w14:paraId="5A4E334C" w14:textId="77777777" w:rsidTr="0036705E">
        <w:trPr>
          <w:gridAfter w:val="1"/>
          <w:wAfter w:w="232" w:type="dxa"/>
          <w:trHeight w:val="284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3EE46046" w14:textId="704B534E" w:rsidR="00726CD8" w:rsidRPr="00135A6A" w:rsidRDefault="00726CD8" w:rsidP="00726CD8">
            <w:pPr>
              <w:jc w:val="left"/>
              <w:rPr>
                <w:b/>
              </w:rPr>
            </w:pPr>
            <w:r w:rsidRPr="00135A6A">
              <w:rPr>
                <w:b/>
              </w:rPr>
              <w:t>Anlagen</w:t>
            </w:r>
            <w:r w:rsidRPr="00135A6A">
              <w:rPr>
                <w:b/>
                <w:vertAlign w:val="superscript"/>
              </w:rPr>
              <w:fldChar w:fldCharType="begin"/>
            </w:r>
            <w:r w:rsidRPr="00135A6A">
              <w:rPr>
                <w:b/>
                <w:vertAlign w:val="superscript"/>
              </w:rPr>
              <w:instrText xml:space="preserve"> NOTEREF _Ref491332816 \h  \* MERGEFORMAT </w:instrText>
            </w:r>
            <w:r w:rsidRPr="00135A6A">
              <w:rPr>
                <w:b/>
                <w:vertAlign w:val="superscript"/>
              </w:rPr>
            </w:r>
            <w:r w:rsidRPr="00135A6A">
              <w:rPr>
                <w:b/>
                <w:vertAlign w:val="superscript"/>
              </w:rPr>
              <w:fldChar w:fldCharType="separate"/>
            </w:r>
            <w:r w:rsidR="00F60B28">
              <w:rPr>
                <w:b/>
                <w:vertAlign w:val="superscript"/>
              </w:rPr>
              <w:t>1</w:t>
            </w:r>
            <w:r w:rsidRPr="00135A6A">
              <w:rPr>
                <w:b/>
                <w:vertAlign w:val="superscript"/>
              </w:rPr>
              <w:fldChar w:fldCharType="end"/>
            </w:r>
            <w:r w:rsidRPr="00135A6A">
              <w:rPr>
                <w:b/>
              </w:rPr>
              <w:t>, die der Angebotserläuterung dienen, ohne Vertragsbestandteil zu werden</w:t>
            </w:r>
          </w:p>
        </w:tc>
      </w:tr>
      <w:tr w:rsidR="00726CD8" w:rsidRPr="001C60F2" w14:paraId="461DBA09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43F63A6E" w:rsidR="00726CD8" w:rsidRPr="00126ACC" w:rsidRDefault="00726CD8" w:rsidP="00726CD8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54FDBBEE" w14:textId="77777777" w:rsidR="00726CD8" w:rsidRPr="00D425A1" w:rsidRDefault="00726CD8" w:rsidP="00726CD8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726CD8" w:rsidRPr="00135A6A" w:rsidRDefault="00726CD8" w:rsidP="00726CD8">
            <w:pPr>
              <w:jc w:val="left"/>
            </w:pPr>
            <w:r w:rsidRPr="00135A6A">
              <w:t>Eigenerklärung zur Eignung</w:t>
            </w:r>
          </w:p>
        </w:tc>
      </w:tr>
      <w:tr w:rsidR="00726CD8" w:rsidRPr="001C60F2" w14:paraId="5A1A63E8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726CD8" w:rsidRPr="00126ACC" w:rsidRDefault="00726CD8" w:rsidP="00726CD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528D9C21" w14:textId="77777777" w:rsidR="00726CD8" w:rsidRPr="00D425A1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726CD8" w:rsidRPr="00135A6A" w:rsidRDefault="00726CD8" w:rsidP="00726CD8">
            <w:pPr>
              <w:jc w:val="left"/>
            </w:pPr>
            <w:r w:rsidRPr="00135A6A">
              <w:t>Einheitliche Europäische Eigenerklärung</w:t>
            </w:r>
          </w:p>
        </w:tc>
      </w:tr>
      <w:tr w:rsidR="00726CD8" w:rsidRPr="001C60F2" w14:paraId="2A15538C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3FD4FC1C" w:rsidR="00726CD8" w:rsidRPr="00126ACC" w:rsidRDefault="00726CD8" w:rsidP="00726CD8"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7"/>
            <w:noWrap/>
            <w:vAlign w:val="center"/>
          </w:tcPr>
          <w:p w14:paraId="5CA0ED6D" w14:textId="77777777" w:rsidR="00726CD8" w:rsidRPr="00D425A1" w:rsidRDefault="00726CD8" w:rsidP="00726CD8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52CF7907" w:rsidR="00726CD8" w:rsidRPr="00135A6A" w:rsidRDefault="00726CD8" w:rsidP="00726CD8">
            <w:pPr>
              <w:jc w:val="left"/>
            </w:pPr>
            <w:r w:rsidRPr="00135A6A">
              <w:t>Angaben zur Preisermittlung</w:t>
            </w:r>
            <w:r w:rsidR="00096DC7">
              <w:t xml:space="preserve"> (</w:t>
            </w:r>
            <w:r w:rsidR="00096DC7" w:rsidRPr="00096DC7">
              <w:t>20240708_EFB_330-3</w:t>
            </w:r>
            <w:r w:rsidR="00096DC7">
              <w:t>)</w:t>
            </w:r>
          </w:p>
        </w:tc>
      </w:tr>
      <w:tr w:rsidR="00726CD8" w:rsidRPr="001C60F2" w14:paraId="346BEA80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BA73911" w:rsidR="00726CD8" w:rsidRPr="00126ACC" w:rsidRDefault="00726CD8" w:rsidP="00726CD8">
            <w:pPr>
              <w:rPr>
                <w:b/>
              </w:rPr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747E614C" w14:textId="77777777" w:rsidR="00726CD8" w:rsidRPr="00D425A1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67992C" w14:textId="5945420D" w:rsidR="00726CD8" w:rsidRPr="00135A6A" w:rsidRDefault="00726CD8" w:rsidP="00726CD8">
            <w:pPr>
              <w:jc w:val="left"/>
            </w:pPr>
            <w:r w:rsidRPr="00135A6A">
              <w:t>Auftragsspezifische Einzelnachweise zur Eignung</w:t>
            </w:r>
          </w:p>
        </w:tc>
      </w:tr>
      <w:tr w:rsidR="00726CD8" w:rsidRPr="001C60F2" w14:paraId="556D3BC1" w14:textId="77777777" w:rsidTr="0036705E">
        <w:trPr>
          <w:gridAfter w:val="1"/>
          <w:wAfter w:w="232" w:type="dxa"/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726CD8" w:rsidRPr="00126ACC" w:rsidRDefault="00726CD8" w:rsidP="00726CD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7"/>
            <w:noWrap/>
            <w:vAlign w:val="center"/>
          </w:tcPr>
          <w:p w14:paraId="472D9339" w14:textId="77777777" w:rsidR="00726CD8" w:rsidRPr="00D425A1" w:rsidRDefault="00726CD8" w:rsidP="00726CD8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726CD8" w:rsidRPr="00597968" w:rsidRDefault="00726CD8" w:rsidP="00726CD8">
            <w:pPr>
              <w:jc w:val="left"/>
            </w:pPr>
          </w:p>
        </w:tc>
      </w:tr>
      <w:tr w:rsidR="0036705E" w:rsidRPr="00E557A6" w14:paraId="3C7140C0" w14:textId="77777777" w:rsidTr="0036705E">
        <w:trPr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14:paraId="60921D9E" w14:textId="77777777" w:rsidR="0036705E" w:rsidRDefault="0036705E" w:rsidP="0062457E">
            <w:pPr>
              <w:jc w:val="left"/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45" w:type="dxa"/>
            <w:gridSpan w:val="5"/>
            <w:shd w:val="clear" w:color="auto" w:fill="auto"/>
            <w:noWrap/>
            <w:vAlign w:val="center"/>
          </w:tcPr>
          <w:p w14:paraId="608726DD" w14:textId="77777777" w:rsidR="0036705E" w:rsidRDefault="0036705E" w:rsidP="0062457E">
            <w:pPr>
              <w:jc w:val="left"/>
            </w:pPr>
            <w:r>
              <w:t>223</w:t>
            </w:r>
          </w:p>
        </w:tc>
        <w:tc>
          <w:tcPr>
            <w:tcW w:w="8466" w:type="dxa"/>
            <w:gridSpan w:val="11"/>
            <w:noWrap/>
            <w:vAlign w:val="center"/>
          </w:tcPr>
          <w:p w14:paraId="3BEADEC7" w14:textId="5B520F1F" w:rsidR="0036705E" w:rsidRPr="00E557A6" w:rsidRDefault="0036705E" w:rsidP="0062457E">
            <w:pPr>
              <w:jc w:val="left"/>
            </w:pPr>
            <w:r>
              <w:t>Aufgliederung der Einheitspreise entsprechend Formblatt 223</w:t>
            </w:r>
            <w:r w:rsidR="00096DC7">
              <w:t xml:space="preserve"> (</w:t>
            </w:r>
            <w:r w:rsidR="00096DC7" w:rsidRPr="00096DC7">
              <w:t>20240708_EFB_330-3</w:t>
            </w:r>
            <w:r w:rsidR="00096DC7">
              <w:t>)</w:t>
            </w:r>
          </w:p>
        </w:tc>
      </w:tr>
      <w:tr w:rsidR="00726CD8" w:rsidRPr="00D1009B" w14:paraId="5F589C09" w14:textId="77777777" w:rsidTr="0036705E">
        <w:trPr>
          <w:gridAfter w:val="1"/>
          <w:wAfter w:w="232" w:type="dxa"/>
          <w:trHeight w:val="170"/>
        </w:trPr>
        <w:tc>
          <w:tcPr>
            <w:tcW w:w="1342" w:type="dxa"/>
            <w:gridSpan w:val="6"/>
            <w:noWrap/>
            <w:tcMar>
              <w:left w:w="28" w:type="dxa"/>
            </w:tcMar>
            <w:vAlign w:val="center"/>
          </w:tcPr>
          <w:p w14:paraId="1C9C5816" w14:textId="77777777" w:rsidR="00726CD8" w:rsidRPr="00D1009B" w:rsidRDefault="00726CD8" w:rsidP="00726CD8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1"/>
            <w:noWrap/>
            <w:vAlign w:val="center"/>
          </w:tcPr>
          <w:p w14:paraId="34EC1118" w14:textId="77777777" w:rsidR="00726CD8" w:rsidRPr="00D1009B" w:rsidRDefault="00726CD8" w:rsidP="00726CD8">
            <w:pPr>
              <w:rPr>
                <w:b/>
                <w:sz w:val="16"/>
                <w:szCs w:val="16"/>
              </w:rPr>
            </w:pPr>
          </w:p>
        </w:tc>
      </w:tr>
      <w:tr w:rsidR="00726CD8" w:rsidRPr="001C60F2" w14:paraId="37F9F64A" w14:textId="77777777" w:rsidTr="0036705E">
        <w:trPr>
          <w:gridAfter w:val="1"/>
          <w:wAfter w:w="232" w:type="dxa"/>
          <w:trHeight w:val="397"/>
        </w:trPr>
        <w:tc>
          <w:tcPr>
            <w:tcW w:w="9667" w:type="dxa"/>
            <w:gridSpan w:val="17"/>
            <w:noWrap/>
            <w:tcMar>
              <w:left w:w="28" w:type="dxa"/>
            </w:tcMar>
          </w:tcPr>
          <w:p w14:paraId="6566E8B3" w14:textId="77777777" w:rsidR="00726CD8" w:rsidRPr="00410951" w:rsidRDefault="00726CD8" w:rsidP="00726CD8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726CD8" w:rsidRPr="00D1009B" w14:paraId="09B9911B" w14:textId="77777777" w:rsidTr="0036705E">
        <w:trPr>
          <w:gridAfter w:val="1"/>
          <w:wAfter w:w="232" w:type="dxa"/>
          <w:trHeight w:val="113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0B6A57DE" w14:textId="77777777" w:rsidR="00726CD8" w:rsidRPr="00D1009B" w:rsidRDefault="00726CD8" w:rsidP="00726CD8">
            <w:pPr>
              <w:rPr>
                <w:sz w:val="8"/>
                <w:szCs w:val="8"/>
              </w:rPr>
            </w:pPr>
          </w:p>
        </w:tc>
      </w:tr>
      <w:tr w:rsidR="00726CD8" w:rsidRPr="001C60F2" w14:paraId="7C1094DB" w14:textId="77777777" w:rsidTr="0036705E">
        <w:trPr>
          <w:gridAfter w:val="1"/>
          <w:wAfter w:w="232" w:type="dxa"/>
          <w:trHeight w:val="284"/>
        </w:trPr>
        <w:tc>
          <w:tcPr>
            <w:tcW w:w="6124" w:type="dxa"/>
            <w:gridSpan w:val="13"/>
            <w:noWrap/>
            <w:tcMar>
              <w:left w:w="28" w:type="dxa"/>
            </w:tcMar>
          </w:tcPr>
          <w:p w14:paraId="2F0067CA" w14:textId="2442F433" w:rsidR="00726CD8" w:rsidRPr="00410951" w:rsidRDefault="00726CD8" w:rsidP="00726CD8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B7A2D25" w:rsidR="00726CD8" w:rsidRPr="00410951" w:rsidRDefault="00F60B28" w:rsidP="00726CD8">
            <w:pPr>
              <w:jc w:val="left"/>
              <w:rPr>
                <w:b/>
              </w:rPr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726CD8" w:rsidRPr="00410951" w:rsidRDefault="00726CD8" w:rsidP="00726CD8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726CD8" w:rsidRPr="00D1009B" w14:paraId="5AEC2246" w14:textId="77777777" w:rsidTr="0036705E">
        <w:trPr>
          <w:gridAfter w:val="1"/>
          <w:wAfter w:w="232" w:type="dxa"/>
          <w:trHeight w:val="113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232B9B28" w14:textId="77777777" w:rsidR="00726CD8" w:rsidRPr="00D1009B" w:rsidRDefault="00726CD8" w:rsidP="00726CD8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726CD8" w:rsidRPr="00D425A1" w14:paraId="1F9E772B" w14:textId="77777777" w:rsidTr="0036705E">
        <w:trPr>
          <w:gridAfter w:val="1"/>
          <w:wAfter w:w="232" w:type="dxa"/>
          <w:trHeight w:val="284"/>
        </w:trPr>
        <w:tc>
          <w:tcPr>
            <w:tcW w:w="6124" w:type="dxa"/>
            <w:gridSpan w:val="13"/>
            <w:shd w:val="clear" w:color="auto" w:fill="auto"/>
            <w:noWrap/>
            <w:tcMar>
              <w:left w:w="28" w:type="dxa"/>
            </w:tcMar>
          </w:tcPr>
          <w:p w14:paraId="2FEBC1FB" w14:textId="7B722FC4" w:rsidR="00726CD8" w:rsidRPr="00D425A1" w:rsidRDefault="00726CD8" w:rsidP="00726CD8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5AA3A723" w:rsidR="00726CD8" w:rsidRPr="00D425A1" w:rsidRDefault="00F60B28" w:rsidP="00726CD8">
            <w:pPr>
              <w:jc w:val="left"/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726CD8" w:rsidRPr="0089492C" w:rsidRDefault="00726CD8" w:rsidP="00726CD8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726CD8" w:rsidRPr="008B0B82" w14:paraId="672A7E51" w14:textId="77777777" w:rsidTr="0036705E">
        <w:trPr>
          <w:gridAfter w:val="1"/>
          <w:wAfter w:w="232" w:type="dxa"/>
          <w:trHeight w:val="284"/>
        </w:trPr>
        <w:tc>
          <w:tcPr>
            <w:tcW w:w="9667" w:type="dxa"/>
            <w:gridSpan w:val="17"/>
            <w:shd w:val="clear" w:color="auto" w:fill="auto"/>
            <w:noWrap/>
            <w:tcMar>
              <w:left w:w="28" w:type="dxa"/>
            </w:tcMar>
          </w:tcPr>
          <w:p w14:paraId="1D4E7D52" w14:textId="77777777" w:rsidR="00726CD8" w:rsidRPr="008B0B82" w:rsidRDefault="00726CD8" w:rsidP="00726CD8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726CD8" w:rsidRPr="00DF0D66" w14:paraId="0AA5D32C" w14:textId="77777777" w:rsidTr="0036705E">
        <w:trPr>
          <w:gridAfter w:val="1"/>
          <w:wAfter w:w="232" w:type="dxa"/>
          <w:trHeight w:hRule="exact" w:val="170"/>
        </w:trPr>
        <w:tc>
          <w:tcPr>
            <w:tcW w:w="9667" w:type="dxa"/>
            <w:gridSpan w:val="17"/>
            <w:shd w:val="clear" w:color="auto" w:fill="auto"/>
            <w:noWrap/>
            <w:tcMar>
              <w:left w:w="28" w:type="dxa"/>
            </w:tcMar>
          </w:tcPr>
          <w:p w14:paraId="643CC6DC" w14:textId="77777777" w:rsidR="00726CD8" w:rsidRPr="00DC7388" w:rsidRDefault="00726CD8" w:rsidP="00726CD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726CD8" w:rsidRPr="001C60F2" w14:paraId="58673678" w14:textId="77777777" w:rsidTr="0036705E">
        <w:trPr>
          <w:gridAfter w:val="1"/>
          <w:wAfter w:w="232" w:type="dxa"/>
          <w:trHeight w:val="397"/>
        </w:trPr>
        <w:tc>
          <w:tcPr>
            <w:tcW w:w="7172" w:type="dxa"/>
            <w:gridSpan w:val="15"/>
            <w:noWrap/>
            <w:tcMar>
              <w:left w:w="28" w:type="dxa"/>
            </w:tcMar>
            <w:vAlign w:val="center"/>
          </w:tcPr>
          <w:p w14:paraId="16A2EC05" w14:textId="77777777" w:rsidR="00726CD8" w:rsidRPr="00410951" w:rsidRDefault="00726CD8" w:rsidP="00726CD8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08C5C131" w:rsidR="00726CD8" w:rsidRPr="00410951" w:rsidRDefault="00F60B28" w:rsidP="00726CD8">
            <w:pPr>
              <w:jc w:val="right"/>
              <w:rPr>
                <w:b/>
              </w:rPr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726CD8" w:rsidRPr="00410951" w:rsidRDefault="00726CD8" w:rsidP="00726CD8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726CD8" w:rsidRPr="00DF0D66" w14:paraId="6F911296" w14:textId="77777777" w:rsidTr="0036705E">
        <w:trPr>
          <w:gridAfter w:val="1"/>
          <w:wAfter w:w="232" w:type="dxa"/>
          <w:trHeight w:hRule="exact" w:val="170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0AA1784F" w14:textId="77777777" w:rsidR="00726CD8" w:rsidRPr="00410951" w:rsidRDefault="00726CD8" w:rsidP="00726CD8">
            <w:pPr>
              <w:rPr>
                <w:b/>
              </w:rPr>
            </w:pPr>
          </w:p>
        </w:tc>
      </w:tr>
      <w:tr w:rsidR="00726CD8" w:rsidRPr="001C60F2" w14:paraId="288F2778" w14:textId="77777777" w:rsidTr="0036705E">
        <w:trPr>
          <w:gridAfter w:val="1"/>
          <w:wAfter w:w="232" w:type="dxa"/>
          <w:trHeight w:val="291"/>
        </w:trPr>
        <w:tc>
          <w:tcPr>
            <w:tcW w:w="7172" w:type="dxa"/>
            <w:gridSpan w:val="15"/>
            <w:noWrap/>
            <w:tcMar>
              <w:left w:w="28" w:type="dxa"/>
            </w:tcMar>
          </w:tcPr>
          <w:p w14:paraId="2B8304EC" w14:textId="77777777" w:rsidR="00726CD8" w:rsidRPr="00FF10F9" w:rsidRDefault="00726CD8" w:rsidP="00726CD8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6B366D6A" w:rsidR="00726CD8" w:rsidRPr="00410951" w:rsidRDefault="00F60B28" w:rsidP="00726CD8">
            <w:pPr>
              <w:rPr>
                <w:b/>
              </w:rPr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726CD8" w:rsidRPr="00410951" w:rsidRDefault="00726CD8" w:rsidP="00726CD8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726CD8" w:rsidRPr="001C60F2" w14:paraId="183A4DCC" w14:textId="77777777" w:rsidTr="0036705E">
        <w:trPr>
          <w:gridAfter w:val="1"/>
          <w:wAfter w:w="232" w:type="dxa"/>
          <w:trHeight w:hRule="exact" w:val="170"/>
        </w:trPr>
        <w:tc>
          <w:tcPr>
            <w:tcW w:w="929" w:type="dxa"/>
            <w:gridSpan w:val="4"/>
            <w:noWrap/>
            <w:tcMar>
              <w:left w:w="28" w:type="dxa"/>
            </w:tcMar>
            <w:vAlign w:val="center"/>
          </w:tcPr>
          <w:p w14:paraId="16E9E89C" w14:textId="77777777" w:rsidR="00726CD8" w:rsidRPr="00410951" w:rsidRDefault="00726CD8" w:rsidP="00726CD8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3"/>
            <w:noWrap/>
            <w:vAlign w:val="center"/>
          </w:tcPr>
          <w:p w14:paraId="268D5D20" w14:textId="77777777" w:rsidR="00726CD8" w:rsidRPr="00410951" w:rsidRDefault="00726CD8" w:rsidP="00726CD8">
            <w:pPr>
              <w:rPr>
                <w:b/>
              </w:rPr>
            </w:pPr>
          </w:p>
        </w:tc>
      </w:tr>
      <w:tr w:rsidR="00726CD8" w:rsidRPr="001C60F2" w14:paraId="6D1FCAFA" w14:textId="77777777" w:rsidTr="0036705E">
        <w:trPr>
          <w:gridAfter w:val="1"/>
          <w:wAfter w:w="232" w:type="dxa"/>
          <w:trHeight w:val="397"/>
        </w:trPr>
        <w:tc>
          <w:tcPr>
            <w:tcW w:w="9667" w:type="dxa"/>
            <w:gridSpan w:val="17"/>
            <w:noWrap/>
            <w:tcMar>
              <w:left w:w="28" w:type="dxa"/>
            </w:tcMar>
          </w:tcPr>
          <w:p w14:paraId="0FC7554B" w14:textId="77777777" w:rsidR="00726CD8" w:rsidRPr="00410951" w:rsidRDefault="00726CD8" w:rsidP="00726CD8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726CD8" w:rsidRPr="001C60F2" w14:paraId="324BAA0A" w14:textId="77777777" w:rsidTr="0036705E">
        <w:trPr>
          <w:gridAfter w:val="1"/>
          <w:wAfter w:w="232" w:type="dxa"/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726CD8" w:rsidRPr="001C60F2" w:rsidRDefault="00726CD8" w:rsidP="00726CD8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4"/>
            <w:shd w:val="clear" w:color="auto" w:fill="auto"/>
            <w:noWrap/>
            <w:vAlign w:val="center"/>
          </w:tcPr>
          <w:p w14:paraId="52EB91F8" w14:textId="5CD7E8E3" w:rsidR="00726CD8" w:rsidRPr="001C60F2" w:rsidRDefault="00726CD8" w:rsidP="00726CD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726CD8" w:rsidRPr="001C60F2" w14:paraId="4D72959D" w14:textId="77777777" w:rsidTr="0036705E">
        <w:trPr>
          <w:gridAfter w:val="1"/>
          <w:wAfter w:w="232" w:type="dxa"/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726CD8" w:rsidRPr="001C60F2" w:rsidRDefault="00726CD8" w:rsidP="00726CD8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4"/>
            <w:shd w:val="clear" w:color="auto" w:fill="auto"/>
            <w:noWrap/>
            <w:vAlign w:val="center"/>
          </w:tcPr>
          <w:p w14:paraId="40E5DD96" w14:textId="572F7B72" w:rsidR="00726CD8" w:rsidRPr="001C60F2" w:rsidRDefault="00726CD8" w:rsidP="00726CD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  <w:r>
              <w:t>und C</w:t>
            </w:r>
          </w:p>
        </w:tc>
      </w:tr>
      <w:tr w:rsidR="00726CD8" w:rsidRPr="001C60F2" w14:paraId="39AF7160" w14:textId="77777777" w:rsidTr="0036705E">
        <w:trPr>
          <w:gridAfter w:val="1"/>
          <w:wAfter w:w="232" w:type="dxa"/>
          <w:trHeight w:hRule="exact" w:val="170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3FE284DF" w14:textId="77777777" w:rsidR="00726CD8" w:rsidRPr="001C60F2" w:rsidRDefault="00726CD8" w:rsidP="00726CD8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4"/>
            <w:noWrap/>
            <w:vAlign w:val="center"/>
          </w:tcPr>
          <w:p w14:paraId="70103ADF" w14:textId="77777777" w:rsidR="00726CD8" w:rsidRPr="001C60F2" w:rsidRDefault="00726CD8" w:rsidP="00726CD8">
            <w:pPr>
              <w:pStyle w:val="AnstrichTabelle"/>
            </w:pPr>
          </w:p>
        </w:tc>
      </w:tr>
      <w:tr w:rsidR="00726CD8" w:rsidRPr="00410951" w14:paraId="3DEF8F87" w14:textId="77777777" w:rsidTr="0036705E">
        <w:trPr>
          <w:gridAfter w:val="1"/>
          <w:wAfter w:w="232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p w14:paraId="633BA701" w14:textId="77777777" w:rsidR="00726CD8" w:rsidRPr="001C60F2" w:rsidRDefault="00726CD8" w:rsidP="00726CD8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726CD8" w:rsidRPr="00C06D23" w:rsidRDefault="00726CD8" w:rsidP="00726CD8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2"/>
            <w:noWrap/>
            <w:vAlign w:val="center"/>
          </w:tcPr>
          <w:p w14:paraId="1FA5FD35" w14:textId="131A7C1D" w:rsidR="00726CD8" w:rsidRPr="00C06D23" w:rsidRDefault="00726CD8" w:rsidP="00726CD8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</w:t>
            </w:r>
            <w:r>
              <w:rPr>
                <w:b/>
                <w:bCs/>
              </w:rPr>
              <w:t xml:space="preserve">oder in vergleichbaren Präqualifikationsregistern (§15Abs. 2 HVTG) </w:t>
            </w:r>
            <w:r>
              <w:rPr>
                <w:b/>
                <w:bCs/>
              </w:rPr>
              <w:br/>
            </w:r>
            <w:r w:rsidRPr="00C06D23">
              <w:rPr>
                <w:b/>
                <w:bCs/>
              </w:rPr>
              <w:t xml:space="preserve">eingetragen unter Nummer: </w:t>
            </w:r>
          </w:p>
        </w:tc>
      </w:tr>
      <w:tr w:rsidR="00726CD8" w:rsidRPr="0051062D" w14:paraId="354BB8E7" w14:textId="77777777" w:rsidTr="0036705E">
        <w:trPr>
          <w:gridAfter w:val="1"/>
          <w:wAfter w:w="232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2A620D81" w14:textId="77777777" w:rsidR="00726CD8" w:rsidRPr="0051062D" w:rsidRDefault="00726CD8" w:rsidP="00726CD8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726CD8" w:rsidRPr="001C60F2" w:rsidRDefault="00726CD8" w:rsidP="00726CD8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5"/>
            <w:vAlign w:val="center"/>
          </w:tcPr>
          <w:p w14:paraId="16DD9D1F" w14:textId="77777777" w:rsidR="00726CD8" w:rsidRPr="001C60F2" w:rsidRDefault="00726CD8" w:rsidP="00726CD8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12ABBBE0" w:rsidR="00726CD8" w:rsidRPr="001C60F2" w:rsidRDefault="00F60B28" w:rsidP="00726CD8">
            <w:pPr>
              <w:contextualSpacing/>
              <w:jc w:val="left"/>
              <w:outlineLvl w:val="0"/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726CD8" w:rsidRPr="001C60F2" w:rsidRDefault="00726CD8" w:rsidP="00726CD8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51C60A10" w:rsidR="00726CD8" w:rsidRPr="001C60F2" w:rsidRDefault="00F60B28" w:rsidP="00726CD8">
            <w:pPr>
              <w:contextualSpacing/>
              <w:jc w:val="left"/>
              <w:outlineLvl w:val="0"/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726CD8" w:rsidRPr="009E0802" w14:paraId="7A3345B5" w14:textId="77777777" w:rsidTr="0036705E">
        <w:trPr>
          <w:gridAfter w:val="1"/>
          <w:wAfter w:w="232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35013A2E" w14:textId="77777777" w:rsidR="00726CD8" w:rsidRPr="0027784E" w:rsidRDefault="00726CD8" w:rsidP="00726CD8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726CD8" w:rsidRPr="001C60F2" w:rsidRDefault="00726CD8" w:rsidP="00726CD8"/>
        </w:tc>
        <w:tc>
          <w:tcPr>
            <w:tcW w:w="1134" w:type="dxa"/>
            <w:gridSpan w:val="5"/>
            <w:vAlign w:val="center"/>
          </w:tcPr>
          <w:p w14:paraId="284545AF" w14:textId="77777777" w:rsidR="00726CD8" w:rsidRPr="009E0802" w:rsidRDefault="00726CD8" w:rsidP="00726CD8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10C44BA4" w:rsidR="00726CD8" w:rsidRPr="009E0802" w:rsidRDefault="00F60B28" w:rsidP="00726CD8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726CD8" w:rsidRPr="009E0802" w:rsidRDefault="00726CD8" w:rsidP="00726CD8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4BBC9637" w:rsidR="00726CD8" w:rsidRPr="009E0802" w:rsidRDefault="00F60B28" w:rsidP="00726CD8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726CD8" w:rsidRPr="009E0802" w14:paraId="594D0746" w14:textId="77777777" w:rsidTr="0036705E">
        <w:trPr>
          <w:gridAfter w:val="1"/>
          <w:wAfter w:w="232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1C062379" w14:textId="77777777" w:rsidR="00726CD8" w:rsidRPr="0027784E" w:rsidRDefault="00726CD8" w:rsidP="00726CD8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726CD8" w:rsidRPr="009E0802" w:rsidRDefault="00726CD8" w:rsidP="00726CD8"/>
        </w:tc>
        <w:tc>
          <w:tcPr>
            <w:tcW w:w="1134" w:type="dxa"/>
            <w:gridSpan w:val="5"/>
            <w:vAlign w:val="center"/>
          </w:tcPr>
          <w:p w14:paraId="2F2149CA" w14:textId="77777777" w:rsidR="00726CD8" w:rsidRPr="009E0802" w:rsidRDefault="00726CD8" w:rsidP="00726CD8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53024E8" w:rsidR="00726CD8" w:rsidRPr="009E0802" w:rsidRDefault="00F60B28" w:rsidP="00726CD8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726CD8" w:rsidRPr="009E0802" w:rsidRDefault="00726CD8" w:rsidP="00726CD8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2457FAB3" w:rsidR="00726CD8" w:rsidRPr="009E0802" w:rsidRDefault="00F60B28" w:rsidP="00726CD8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726CD8" w:rsidRPr="009E0802" w14:paraId="06A409BD" w14:textId="77777777" w:rsidTr="0036705E">
        <w:trPr>
          <w:gridAfter w:val="1"/>
          <w:wAfter w:w="232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7B1CF6A5" w14:textId="77777777" w:rsidR="00726CD8" w:rsidRPr="0027784E" w:rsidRDefault="00726CD8" w:rsidP="00726CD8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726CD8" w:rsidRPr="009E0802" w:rsidRDefault="00726CD8" w:rsidP="00726CD8"/>
        </w:tc>
        <w:tc>
          <w:tcPr>
            <w:tcW w:w="1134" w:type="dxa"/>
            <w:gridSpan w:val="5"/>
            <w:vAlign w:val="center"/>
          </w:tcPr>
          <w:p w14:paraId="27DAA876" w14:textId="77777777" w:rsidR="00726CD8" w:rsidRPr="009E0802" w:rsidRDefault="00726CD8" w:rsidP="00726CD8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B75F1F9" w:rsidR="00726CD8" w:rsidRPr="009E0802" w:rsidRDefault="00F60B28" w:rsidP="00726CD8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4E72A12C" w:rsidR="00726CD8" w:rsidRPr="009E0802" w:rsidRDefault="00726CD8" w:rsidP="00726CD8">
            <w:r>
              <w:t>HPQR_Nr.: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6450AA73" w:rsidR="00726CD8" w:rsidRPr="009E0802" w:rsidRDefault="00F60B28" w:rsidP="00726CD8"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</w:tc>
      </w:tr>
      <w:tr w:rsidR="00726CD8" w:rsidRPr="00410951" w14:paraId="6AF16386" w14:textId="77777777" w:rsidTr="0036705E">
        <w:trPr>
          <w:gridAfter w:val="1"/>
          <w:wAfter w:w="232" w:type="dxa"/>
          <w:trHeight w:hRule="exact" w:val="113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bottom"/>
          </w:tcPr>
          <w:p w14:paraId="5E1648F6" w14:textId="77777777" w:rsidR="00726CD8" w:rsidRPr="00FF10F9" w:rsidDel="00594545" w:rsidRDefault="00726CD8" w:rsidP="00726CD8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4"/>
            <w:noWrap/>
            <w:vAlign w:val="bottom"/>
          </w:tcPr>
          <w:p w14:paraId="17F9F324" w14:textId="77777777" w:rsidR="00726CD8" w:rsidRPr="001C60F2" w:rsidRDefault="00726CD8" w:rsidP="00726CD8">
            <w:pPr>
              <w:jc w:val="left"/>
            </w:pPr>
          </w:p>
        </w:tc>
      </w:tr>
      <w:tr w:rsidR="00726CD8" w:rsidRPr="00410951" w14:paraId="186483FE" w14:textId="77777777" w:rsidTr="0036705E">
        <w:trPr>
          <w:gridAfter w:val="1"/>
          <w:wAfter w:w="232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p w14:paraId="4983F567" w14:textId="7CF267A3" w:rsidR="00726CD8" w:rsidRPr="00FF10F9" w:rsidDel="00594545" w:rsidRDefault="00726CD8" w:rsidP="00726CD8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726CD8" w:rsidRPr="001C60F2" w:rsidRDefault="00726CD8" w:rsidP="00726CD8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2"/>
          </w:tcPr>
          <w:p w14:paraId="666A55A5" w14:textId="4850B70E" w:rsidR="00726CD8" w:rsidRPr="001C60F2" w:rsidRDefault="00726CD8" w:rsidP="00726CD8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726CD8" w:rsidRPr="00410951" w14:paraId="0EE3853C" w14:textId="77777777" w:rsidTr="0036705E">
        <w:trPr>
          <w:gridAfter w:val="1"/>
          <w:wAfter w:w="232" w:type="dxa"/>
          <w:trHeight w:hRule="exact" w:val="113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bottom"/>
          </w:tcPr>
          <w:p w14:paraId="61C48E3E" w14:textId="77777777" w:rsidR="00726CD8" w:rsidRPr="00FF10F9" w:rsidDel="00594545" w:rsidRDefault="00726CD8" w:rsidP="00726CD8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4"/>
            <w:noWrap/>
            <w:vAlign w:val="bottom"/>
          </w:tcPr>
          <w:p w14:paraId="4C91C29B" w14:textId="77777777" w:rsidR="00726CD8" w:rsidRPr="001C60F2" w:rsidRDefault="00726CD8" w:rsidP="00726CD8">
            <w:pPr>
              <w:jc w:val="left"/>
            </w:pPr>
          </w:p>
        </w:tc>
      </w:tr>
      <w:tr w:rsidR="00726CD8" w:rsidRPr="00410951" w14:paraId="100FFDB9" w14:textId="77777777" w:rsidTr="0036705E">
        <w:trPr>
          <w:gridAfter w:val="1"/>
          <w:wAfter w:w="232" w:type="dxa"/>
          <w:trHeight w:val="284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bottom"/>
          </w:tcPr>
          <w:p w14:paraId="497B08DE" w14:textId="77777777" w:rsidR="00726CD8" w:rsidRPr="001C60F2" w:rsidRDefault="00726CD8" w:rsidP="00726CD8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726CD8" w:rsidRPr="0027784E" w14:paraId="6EA37793" w14:textId="77777777" w:rsidTr="0036705E">
        <w:trPr>
          <w:gridAfter w:val="1"/>
          <w:wAfter w:w="232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50856A36" w14:textId="77777777" w:rsidR="00726CD8" w:rsidRPr="0027784E" w:rsidRDefault="00726CD8" w:rsidP="00726CD8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726CD8" w:rsidRPr="0027784E" w:rsidRDefault="00726CD8" w:rsidP="00726CD8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2"/>
            <w:vAlign w:val="center"/>
          </w:tcPr>
          <w:p w14:paraId="5EB55C51" w14:textId="77777777" w:rsidR="00726CD8" w:rsidRDefault="00726CD8" w:rsidP="00726CD8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726CD8" w:rsidRPr="0027784E" w14:paraId="3DDEB495" w14:textId="77777777" w:rsidTr="0036705E">
        <w:trPr>
          <w:gridAfter w:val="1"/>
          <w:wAfter w:w="232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14:paraId="102F2EAD" w14:textId="77777777" w:rsidR="00726CD8" w:rsidRPr="0027784E" w:rsidRDefault="00726CD8" w:rsidP="00726CD8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726CD8" w:rsidRPr="00E92DDD" w:rsidRDefault="00726CD8" w:rsidP="00726CD8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2"/>
            <w:vAlign w:val="center"/>
          </w:tcPr>
          <w:p w14:paraId="129A2088" w14:textId="77777777" w:rsidR="00726CD8" w:rsidRDefault="00726CD8" w:rsidP="00726CD8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726CD8" w:rsidRPr="00DF0D66" w14:paraId="7ABFC4C1" w14:textId="77777777" w:rsidTr="0036705E">
        <w:trPr>
          <w:gridAfter w:val="1"/>
          <w:wAfter w:w="232" w:type="dxa"/>
          <w:trHeight w:hRule="exact" w:val="170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23C2944B" w14:textId="77777777" w:rsidR="00726CD8" w:rsidRPr="00410951" w:rsidRDefault="00726CD8" w:rsidP="00726CD8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C108336" w14:textId="77777777" w:rsidR="00E92DDD" w:rsidRDefault="00F60B28" w:rsidP="00093AC6">
            <w:pPr>
              <w:jc w:val="left"/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  <w:p w14:paraId="2B8F9F6D" w14:textId="77777777" w:rsidR="00F60B28" w:rsidRDefault="00F60B28" w:rsidP="00093AC6">
            <w:pPr>
              <w:jc w:val="left"/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  <w:p w14:paraId="18D0D54B" w14:textId="77777777" w:rsidR="00F60B28" w:rsidRDefault="00F60B28" w:rsidP="00093AC6">
            <w:pPr>
              <w:jc w:val="left"/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  <w:p w14:paraId="53C86375" w14:textId="77777777" w:rsidR="00F60B28" w:rsidRDefault="00F60B28" w:rsidP="00093AC6">
            <w:pPr>
              <w:jc w:val="left"/>
            </w:pPr>
            <w:r w:rsidRPr="00EE4119">
              <w:fldChar w:fldCharType="begin">
                <w:ffData>
                  <w:name w:val="Adresszeile4"/>
                  <w:enabled/>
                  <w:calcOnExit w:val="0"/>
                  <w:textInput/>
                </w:ffData>
              </w:fldChar>
            </w:r>
            <w:r w:rsidRPr="00EE4119">
              <w:instrText xml:space="preserve"> FORMTEXT </w:instrText>
            </w:r>
            <w:r w:rsidRPr="00EE4119">
              <w:fldChar w:fldCharType="separate"/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t> </w:t>
            </w:r>
            <w:r w:rsidRPr="00EE4119">
              <w:fldChar w:fldCharType="end"/>
            </w:r>
          </w:p>
          <w:p w14:paraId="4C4E15F7" w14:textId="1E93516D" w:rsidR="00F60B28" w:rsidRPr="00FA6D6C" w:rsidRDefault="00F60B28" w:rsidP="00093AC6">
            <w:pPr>
              <w:jc w:val="left"/>
            </w:pP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2370A" w14:textId="77777777" w:rsidR="00071F30" w:rsidRDefault="00071F30">
      <w:r>
        <w:separator/>
      </w:r>
    </w:p>
    <w:p w14:paraId="51367B49" w14:textId="77777777" w:rsidR="00071F30" w:rsidRDefault="00071F30"/>
    <w:p w14:paraId="322474B7" w14:textId="77777777" w:rsidR="00071F30" w:rsidRDefault="00071F30"/>
  </w:endnote>
  <w:endnote w:type="continuationSeparator" w:id="0">
    <w:p w14:paraId="44A71CE3" w14:textId="77777777" w:rsidR="00071F30" w:rsidRDefault="00071F30">
      <w:r>
        <w:continuationSeparator/>
      </w:r>
    </w:p>
    <w:p w14:paraId="5A0C0DD3" w14:textId="77777777" w:rsidR="00071F30" w:rsidRDefault="00071F30"/>
    <w:p w14:paraId="1B7B3DEF" w14:textId="77777777" w:rsidR="00071F30" w:rsidRDefault="00071F30"/>
  </w:endnote>
  <w:endnote w:type="continuationNotice" w:id="1">
    <w:p w14:paraId="41C318A7" w14:textId="77777777" w:rsidR="00071F30" w:rsidRDefault="00071F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5933" w14:textId="77777777" w:rsidR="00135A6A" w:rsidRDefault="00135A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C7464FE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6D53AECB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25B52C1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3219C7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3F00C" w14:textId="77777777" w:rsidR="00135A6A" w:rsidRDefault="00135A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96D61" w14:textId="77777777" w:rsidR="00071F30" w:rsidRDefault="00071F30" w:rsidP="00026D23">
      <w:r>
        <w:separator/>
      </w:r>
    </w:p>
  </w:footnote>
  <w:footnote w:type="continuationSeparator" w:id="0">
    <w:p w14:paraId="525EADC0" w14:textId="77777777" w:rsidR="00071F30" w:rsidRDefault="00071F30">
      <w:r>
        <w:continuationSeparator/>
      </w:r>
    </w:p>
    <w:p w14:paraId="153C76CB" w14:textId="77777777" w:rsidR="00071F30" w:rsidRDefault="00071F30"/>
    <w:p w14:paraId="4BA60DA1" w14:textId="77777777" w:rsidR="00071F30" w:rsidRDefault="00071F30"/>
  </w:footnote>
  <w:footnote w:type="continuationNotice" w:id="1">
    <w:p w14:paraId="27DF09AF" w14:textId="77777777" w:rsidR="00071F30" w:rsidRDefault="00071F30"/>
  </w:footnote>
  <w:footnote w:id="2">
    <w:p w14:paraId="62F6EE9E" w14:textId="77777777" w:rsidR="00726CD8" w:rsidRPr="00E8206C" w:rsidRDefault="00726CD8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726CD8" w:rsidRPr="00997FC2" w:rsidRDefault="00726CD8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726CD8" w:rsidRPr="006F2B9B" w:rsidRDefault="00726CD8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726CD8" w:rsidRPr="00C0002D" w:rsidRDefault="00726CD8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C336" w14:textId="77777777" w:rsidR="00135A6A" w:rsidRDefault="00135A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389D" w14:textId="5DF4DF22" w:rsidR="00726CD8" w:rsidRDefault="00E76F2B" w:rsidP="00726CD8">
    <w:pPr>
      <w:pStyle w:val="Kopfzeile"/>
    </w:pPr>
    <w:r>
      <w:t>213</w:t>
    </w:r>
    <w:r w:rsidR="00726CD8">
      <w:t xml:space="preserve"> EU</w:t>
    </w:r>
  </w:p>
  <w:p w14:paraId="75BB8412" w14:textId="11DEBE96" w:rsidR="00E76F2B" w:rsidRPr="00DC6699" w:rsidRDefault="00E76F2B" w:rsidP="00726CD8">
    <w:pPr>
      <w:pStyle w:val="Kopfzeile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C9CA" w14:textId="77777777" w:rsidR="00135A6A" w:rsidRDefault="00135A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53699912">
    <w:abstractNumId w:val="1"/>
  </w:num>
  <w:num w:numId="2" w16cid:durableId="664939379">
    <w:abstractNumId w:val="7"/>
  </w:num>
  <w:num w:numId="3" w16cid:durableId="557402171">
    <w:abstractNumId w:val="9"/>
  </w:num>
  <w:num w:numId="4" w16cid:durableId="1410300596">
    <w:abstractNumId w:val="23"/>
  </w:num>
  <w:num w:numId="5" w16cid:durableId="58292586">
    <w:abstractNumId w:val="11"/>
  </w:num>
  <w:num w:numId="6" w16cid:durableId="1759449734">
    <w:abstractNumId w:val="3"/>
  </w:num>
  <w:num w:numId="7" w16cid:durableId="788745810">
    <w:abstractNumId w:val="14"/>
  </w:num>
  <w:num w:numId="8" w16cid:durableId="198902790">
    <w:abstractNumId w:val="10"/>
  </w:num>
  <w:num w:numId="9" w16cid:durableId="455107439">
    <w:abstractNumId w:val="22"/>
  </w:num>
  <w:num w:numId="10" w16cid:durableId="44258008">
    <w:abstractNumId w:val="6"/>
  </w:num>
  <w:num w:numId="11" w16cid:durableId="79572131">
    <w:abstractNumId w:val="13"/>
  </w:num>
  <w:num w:numId="12" w16cid:durableId="388767431">
    <w:abstractNumId w:val="13"/>
  </w:num>
  <w:num w:numId="13" w16cid:durableId="1234320406">
    <w:abstractNumId w:val="13"/>
  </w:num>
  <w:num w:numId="14" w16cid:durableId="1385325606">
    <w:abstractNumId w:val="13"/>
  </w:num>
  <w:num w:numId="15" w16cid:durableId="1590311227">
    <w:abstractNumId w:val="13"/>
  </w:num>
  <w:num w:numId="16" w16cid:durableId="1770538551">
    <w:abstractNumId w:val="2"/>
  </w:num>
  <w:num w:numId="17" w16cid:durableId="305476493">
    <w:abstractNumId w:val="2"/>
  </w:num>
  <w:num w:numId="18" w16cid:durableId="337971581">
    <w:abstractNumId w:val="18"/>
  </w:num>
  <w:num w:numId="19" w16cid:durableId="1065178575">
    <w:abstractNumId w:val="15"/>
  </w:num>
  <w:num w:numId="20" w16cid:durableId="8527971">
    <w:abstractNumId w:val="12"/>
  </w:num>
  <w:num w:numId="21" w16cid:durableId="1138259360">
    <w:abstractNumId w:val="8"/>
  </w:num>
  <w:num w:numId="22" w16cid:durableId="1479761094">
    <w:abstractNumId w:val="0"/>
  </w:num>
  <w:num w:numId="23" w16cid:durableId="1213275022">
    <w:abstractNumId w:val="17"/>
  </w:num>
  <w:num w:numId="24" w16cid:durableId="813721618">
    <w:abstractNumId w:val="20"/>
  </w:num>
  <w:num w:numId="25" w16cid:durableId="1490709516">
    <w:abstractNumId w:val="21"/>
  </w:num>
  <w:num w:numId="26" w16cid:durableId="6642264">
    <w:abstractNumId w:val="4"/>
  </w:num>
  <w:num w:numId="27" w16cid:durableId="1240211589">
    <w:abstractNumId w:val="16"/>
  </w:num>
  <w:num w:numId="28" w16cid:durableId="1709645276">
    <w:abstractNumId w:val="19"/>
  </w:num>
  <w:num w:numId="29" w16cid:durableId="1960453872">
    <w:abstractNumId w:val="2"/>
  </w:num>
  <w:num w:numId="30" w16cid:durableId="1691563925">
    <w:abstractNumId w:val="2"/>
  </w:num>
  <w:num w:numId="31" w16cid:durableId="110126661">
    <w:abstractNumId w:val="2"/>
  </w:num>
  <w:num w:numId="32" w16cid:durableId="1419643672">
    <w:abstractNumId w:val="2"/>
  </w:num>
  <w:num w:numId="33" w16cid:durableId="4891041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55388"/>
    <w:rsid w:val="00055994"/>
    <w:rsid w:val="0006675C"/>
    <w:rsid w:val="00067E94"/>
    <w:rsid w:val="00071159"/>
    <w:rsid w:val="00071F30"/>
    <w:rsid w:val="000733CD"/>
    <w:rsid w:val="000746FE"/>
    <w:rsid w:val="00081305"/>
    <w:rsid w:val="000848E7"/>
    <w:rsid w:val="0009046A"/>
    <w:rsid w:val="00093AC6"/>
    <w:rsid w:val="00096DC7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3C7C"/>
    <w:rsid w:val="00126ACC"/>
    <w:rsid w:val="00127C79"/>
    <w:rsid w:val="0013068A"/>
    <w:rsid w:val="00135A6A"/>
    <w:rsid w:val="00140608"/>
    <w:rsid w:val="001426F7"/>
    <w:rsid w:val="00147998"/>
    <w:rsid w:val="00147B13"/>
    <w:rsid w:val="001500DC"/>
    <w:rsid w:val="001518F2"/>
    <w:rsid w:val="00154EED"/>
    <w:rsid w:val="001576B2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05E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04E10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254C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7768"/>
    <w:rsid w:val="005E2116"/>
    <w:rsid w:val="005E64B0"/>
    <w:rsid w:val="005F32A5"/>
    <w:rsid w:val="005F41CD"/>
    <w:rsid w:val="005F4EFC"/>
    <w:rsid w:val="00603E73"/>
    <w:rsid w:val="00604C9E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78E9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26CD8"/>
    <w:rsid w:val="00732EEA"/>
    <w:rsid w:val="00733C41"/>
    <w:rsid w:val="00734EDE"/>
    <w:rsid w:val="00745C15"/>
    <w:rsid w:val="007531A1"/>
    <w:rsid w:val="007633C2"/>
    <w:rsid w:val="0076461A"/>
    <w:rsid w:val="007662D1"/>
    <w:rsid w:val="007669C4"/>
    <w:rsid w:val="007670D9"/>
    <w:rsid w:val="00772A42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43F1B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5803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77EE7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4A4F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BCE"/>
    <w:rsid w:val="00B61D2B"/>
    <w:rsid w:val="00B64DD7"/>
    <w:rsid w:val="00B66BD5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D552B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60B28"/>
    <w:rsid w:val="00F71560"/>
    <w:rsid w:val="00F808BF"/>
    <w:rsid w:val="00F80C34"/>
    <w:rsid w:val="00F8655F"/>
    <w:rsid w:val="00F90ED7"/>
    <w:rsid w:val="00F92CF7"/>
    <w:rsid w:val="00F9571F"/>
    <w:rsid w:val="00F95CB0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0F37B3C-DDDD-48E7-B547-24E7493D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58681-0687-45A7-8B93-C4DB2C6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802</Words>
  <Characters>5588</Characters>
  <Application>Microsoft Office Word</Application>
  <DocSecurity>0</DocSecurity>
  <Lines>147</Lines>
  <Paragraphs>78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FPS</cp:lastModifiedBy>
  <cp:revision>2</cp:revision>
  <cp:lastPrinted>2024-07-08T15:44:00Z</cp:lastPrinted>
  <dcterms:created xsi:type="dcterms:W3CDTF">2026-07-03T08:59:00Z</dcterms:created>
  <dcterms:modified xsi:type="dcterms:W3CDTF">2026-07-03T08:59:00Z</dcterms:modified>
</cp:coreProperties>
</file>