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0C81F4F9" w:rsidR="0003447A" w:rsidRPr="00BF555D" w:rsidRDefault="00C07009" w:rsidP="001712EB">
            <w:pPr>
              <w:pStyle w:val="ZusatzangabenDeckblatt"/>
              <w:jc w:val="left"/>
            </w:pPr>
            <w:r w:rsidRPr="00BF555D">
              <w:t>Verhandlungsverfahren</w:t>
            </w:r>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050D5230" w14:textId="6ABF204D" w:rsidR="006D4424" w:rsidRPr="00BF555D" w:rsidRDefault="00C07009" w:rsidP="00C07009">
      <w:pPr>
        <w:pStyle w:val="Titel"/>
      </w:pPr>
      <w:r w:rsidRPr="00BF555D">
        <w:t xml:space="preserve">Titel: </w:t>
      </w:r>
      <w:r w:rsidR="00AD09F6">
        <w:t>„Schädlingsmanagement“</w:t>
      </w:r>
    </w:p>
    <w:p w14:paraId="331EAC66" w14:textId="77777777" w:rsidR="00C07009" w:rsidRPr="00BF555D" w:rsidRDefault="00C07009" w:rsidP="00C07009"/>
    <w:p w14:paraId="0AC1EFE8" w14:textId="7B5AB311" w:rsidR="00C07009" w:rsidRDefault="00C07009" w:rsidP="00C07009">
      <w:pPr>
        <w:pStyle w:val="Titel"/>
      </w:pPr>
      <w:r w:rsidRPr="00BF555D">
        <w:t xml:space="preserve">Vergabe-Nr.: </w:t>
      </w:r>
      <w:r w:rsidR="002E0A9E">
        <w:t>VV 012-26</w:t>
      </w:r>
    </w:p>
    <w:p w14:paraId="67A3BA33" w14:textId="77777777" w:rsidR="00647FD4" w:rsidRPr="00647FD4" w:rsidRDefault="00647FD4" w:rsidP="00647FD4"/>
    <w:p w14:paraId="20C3A1F0" w14:textId="77777777" w:rsidR="00E0632F" w:rsidRPr="00E0632F" w:rsidRDefault="00E0632F" w:rsidP="00E0632F"/>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1A62E30E" w14:textId="7A0C4370" w:rsidR="0056363F" w:rsidRDefault="005F57E8">
          <w:pPr>
            <w:pStyle w:val="Verzeichnis1"/>
            <w:rPr>
              <w:rFonts w:eastAsiaTheme="minorEastAsia" w:cstheme="minorBidi"/>
              <w:b w:val="0"/>
              <w:bCs w:val="0"/>
              <w:color w:val="auto"/>
              <w:sz w:val="22"/>
              <w:lang w:eastAsia="de-DE"/>
            </w:rPr>
          </w:pPr>
          <w:r w:rsidRPr="00540B9B">
            <w:rPr>
              <w:rFonts w:cstheme="minorHAnsi"/>
              <w:b w:val="0"/>
            </w:rPr>
            <w:fldChar w:fldCharType="begin"/>
          </w:r>
          <w:r w:rsidRPr="00540B9B">
            <w:rPr>
              <w:rFonts w:cstheme="minorHAnsi"/>
              <w:b w:val="0"/>
            </w:rPr>
            <w:instrText xml:space="preserve"> TOC \o "1-3" \h \z \u </w:instrText>
          </w:r>
          <w:r w:rsidRPr="00540B9B">
            <w:rPr>
              <w:rFonts w:cstheme="minorHAnsi"/>
              <w:b w:val="0"/>
            </w:rPr>
            <w:fldChar w:fldCharType="separate"/>
          </w:r>
          <w:hyperlink w:anchor="_Toc234234761" w:history="1">
            <w:r w:rsidR="0056363F" w:rsidRPr="00B13854">
              <w:rPr>
                <w:rStyle w:val="Hyperlink"/>
              </w:rPr>
              <w:t>1.</w:t>
            </w:r>
            <w:r w:rsidR="0056363F">
              <w:rPr>
                <w:rFonts w:eastAsiaTheme="minorEastAsia" w:cstheme="minorBidi"/>
                <w:b w:val="0"/>
                <w:bCs w:val="0"/>
                <w:color w:val="auto"/>
                <w:sz w:val="22"/>
                <w:lang w:eastAsia="de-DE"/>
              </w:rPr>
              <w:tab/>
            </w:r>
            <w:r w:rsidR="0056363F" w:rsidRPr="00B13854">
              <w:rPr>
                <w:rStyle w:val="Hyperlink"/>
              </w:rPr>
              <w:t>Teilnahmeerklärung</w:t>
            </w:r>
            <w:r w:rsidR="0056363F">
              <w:rPr>
                <w:webHidden/>
              </w:rPr>
              <w:tab/>
            </w:r>
            <w:r w:rsidR="0056363F">
              <w:rPr>
                <w:webHidden/>
              </w:rPr>
              <w:fldChar w:fldCharType="begin"/>
            </w:r>
            <w:r w:rsidR="0056363F">
              <w:rPr>
                <w:webHidden/>
              </w:rPr>
              <w:instrText xml:space="preserve"> PAGEREF _Toc234234761 \h </w:instrText>
            </w:r>
            <w:r w:rsidR="0056363F">
              <w:rPr>
                <w:webHidden/>
              </w:rPr>
            </w:r>
            <w:r w:rsidR="0056363F">
              <w:rPr>
                <w:webHidden/>
              </w:rPr>
              <w:fldChar w:fldCharType="separate"/>
            </w:r>
            <w:r w:rsidR="0056363F">
              <w:rPr>
                <w:webHidden/>
              </w:rPr>
              <w:t>2</w:t>
            </w:r>
            <w:r w:rsidR="0056363F">
              <w:rPr>
                <w:webHidden/>
              </w:rPr>
              <w:fldChar w:fldCharType="end"/>
            </w:r>
          </w:hyperlink>
        </w:p>
        <w:p w14:paraId="5EAD479B" w14:textId="3F43DA17" w:rsidR="0056363F" w:rsidRDefault="0056363F">
          <w:pPr>
            <w:pStyle w:val="Verzeichnis1"/>
            <w:rPr>
              <w:rFonts w:eastAsiaTheme="minorEastAsia" w:cstheme="minorBidi"/>
              <w:b w:val="0"/>
              <w:bCs w:val="0"/>
              <w:color w:val="auto"/>
              <w:sz w:val="22"/>
              <w:lang w:eastAsia="de-DE"/>
            </w:rPr>
          </w:pPr>
          <w:hyperlink w:anchor="_Toc234234762" w:history="1">
            <w:r w:rsidRPr="00B13854">
              <w:rPr>
                <w:rStyle w:val="Hyperlink"/>
              </w:rPr>
              <w:t>2.</w:t>
            </w:r>
            <w:r>
              <w:rPr>
                <w:rFonts w:eastAsiaTheme="minorEastAsia" w:cstheme="minorBidi"/>
                <w:b w:val="0"/>
                <w:bCs w:val="0"/>
                <w:color w:val="auto"/>
                <w:sz w:val="22"/>
                <w:lang w:eastAsia="de-DE"/>
              </w:rPr>
              <w:tab/>
            </w:r>
            <w:r w:rsidRPr="00B13854">
              <w:rPr>
                <w:rStyle w:val="Hyperlink"/>
              </w:rPr>
              <w:t>Unternehmensangaben Einzelbewerber</w:t>
            </w:r>
            <w:r>
              <w:rPr>
                <w:webHidden/>
              </w:rPr>
              <w:tab/>
            </w:r>
            <w:r>
              <w:rPr>
                <w:webHidden/>
              </w:rPr>
              <w:fldChar w:fldCharType="begin"/>
            </w:r>
            <w:r>
              <w:rPr>
                <w:webHidden/>
              </w:rPr>
              <w:instrText xml:space="preserve"> PAGEREF _Toc234234762 \h </w:instrText>
            </w:r>
            <w:r>
              <w:rPr>
                <w:webHidden/>
              </w:rPr>
            </w:r>
            <w:r>
              <w:rPr>
                <w:webHidden/>
              </w:rPr>
              <w:fldChar w:fldCharType="separate"/>
            </w:r>
            <w:r>
              <w:rPr>
                <w:webHidden/>
              </w:rPr>
              <w:t>4</w:t>
            </w:r>
            <w:r>
              <w:rPr>
                <w:webHidden/>
              </w:rPr>
              <w:fldChar w:fldCharType="end"/>
            </w:r>
          </w:hyperlink>
        </w:p>
        <w:p w14:paraId="38A0F600" w14:textId="43F6478E" w:rsidR="0056363F" w:rsidRDefault="0056363F">
          <w:pPr>
            <w:pStyle w:val="Verzeichnis1"/>
            <w:rPr>
              <w:rFonts w:eastAsiaTheme="minorEastAsia" w:cstheme="minorBidi"/>
              <w:b w:val="0"/>
              <w:bCs w:val="0"/>
              <w:color w:val="auto"/>
              <w:sz w:val="22"/>
              <w:lang w:eastAsia="de-DE"/>
            </w:rPr>
          </w:pPr>
          <w:hyperlink w:anchor="_Toc234234763" w:history="1">
            <w:r w:rsidRPr="00B13854">
              <w:rPr>
                <w:rStyle w:val="Hyperlink"/>
              </w:rPr>
              <w:t>3.</w:t>
            </w:r>
            <w:r>
              <w:rPr>
                <w:rFonts w:eastAsiaTheme="minorEastAsia" w:cstheme="minorBidi"/>
                <w:b w:val="0"/>
                <w:bCs w:val="0"/>
                <w:color w:val="auto"/>
                <w:sz w:val="22"/>
                <w:lang w:eastAsia="de-DE"/>
              </w:rPr>
              <w:tab/>
            </w:r>
            <w:r w:rsidRPr="00B13854">
              <w:rPr>
                <w:rStyle w:val="Hyperlink"/>
              </w:rPr>
              <w:t>Unternehmensangaben und Vollmacht Bewerbergemeinschaft</w:t>
            </w:r>
            <w:r>
              <w:rPr>
                <w:webHidden/>
              </w:rPr>
              <w:tab/>
            </w:r>
            <w:r>
              <w:rPr>
                <w:webHidden/>
              </w:rPr>
              <w:fldChar w:fldCharType="begin"/>
            </w:r>
            <w:r>
              <w:rPr>
                <w:webHidden/>
              </w:rPr>
              <w:instrText xml:space="preserve"> PAGEREF _Toc234234763 \h </w:instrText>
            </w:r>
            <w:r>
              <w:rPr>
                <w:webHidden/>
              </w:rPr>
            </w:r>
            <w:r>
              <w:rPr>
                <w:webHidden/>
              </w:rPr>
              <w:fldChar w:fldCharType="separate"/>
            </w:r>
            <w:r>
              <w:rPr>
                <w:webHidden/>
              </w:rPr>
              <w:t>5</w:t>
            </w:r>
            <w:r>
              <w:rPr>
                <w:webHidden/>
              </w:rPr>
              <w:fldChar w:fldCharType="end"/>
            </w:r>
          </w:hyperlink>
        </w:p>
        <w:p w14:paraId="120A3F09" w14:textId="2D7FD6CD" w:rsidR="0056363F" w:rsidRDefault="0056363F">
          <w:pPr>
            <w:pStyle w:val="Verzeichnis1"/>
            <w:rPr>
              <w:rFonts w:eastAsiaTheme="minorEastAsia" w:cstheme="minorBidi"/>
              <w:b w:val="0"/>
              <w:bCs w:val="0"/>
              <w:color w:val="auto"/>
              <w:sz w:val="22"/>
              <w:lang w:eastAsia="de-DE"/>
            </w:rPr>
          </w:pPr>
          <w:hyperlink w:anchor="_Toc234234764" w:history="1">
            <w:r w:rsidRPr="00B13854">
              <w:rPr>
                <w:rStyle w:val="Hyperlink"/>
              </w:rPr>
              <w:t>4.</w:t>
            </w:r>
            <w:r>
              <w:rPr>
                <w:rFonts w:eastAsiaTheme="minorEastAsia" w:cstheme="minorBidi"/>
                <w:b w:val="0"/>
                <w:bCs w:val="0"/>
                <w:color w:val="auto"/>
                <w:sz w:val="22"/>
                <w:lang w:eastAsia="de-DE"/>
              </w:rPr>
              <w:tab/>
            </w:r>
            <w:r w:rsidRPr="00B13854">
              <w:rPr>
                <w:rStyle w:val="Hyperlink"/>
              </w:rPr>
              <w:t>Unternehmensdarstellung</w:t>
            </w:r>
            <w:r>
              <w:rPr>
                <w:webHidden/>
              </w:rPr>
              <w:tab/>
            </w:r>
            <w:r>
              <w:rPr>
                <w:webHidden/>
              </w:rPr>
              <w:fldChar w:fldCharType="begin"/>
            </w:r>
            <w:r>
              <w:rPr>
                <w:webHidden/>
              </w:rPr>
              <w:instrText xml:space="preserve"> PAGEREF _Toc234234764 \h </w:instrText>
            </w:r>
            <w:r>
              <w:rPr>
                <w:webHidden/>
              </w:rPr>
            </w:r>
            <w:r>
              <w:rPr>
                <w:webHidden/>
              </w:rPr>
              <w:fldChar w:fldCharType="separate"/>
            </w:r>
            <w:r>
              <w:rPr>
                <w:webHidden/>
              </w:rPr>
              <w:t>7</w:t>
            </w:r>
            <w:r>
              <w:rPr>
                <w:webHidden/>
              </w:rPr>
              <w:fldChar w:fldCharType="end"/>
            </w:r>
          </w:hyperlink>
        </w:p>
        <w:p w14:paraId="2E20F85D" w14:textId="3169B31D" w:rsidR="0056363F" w:rsidRDefault="0056363F">
          <w:pPr>
            <w:pStyle w:val="Verzeichnis1"/>
            <w:rPr>
              <w:rFonts w:eastAsiaTheme="minorEastAsia" w:cstheme="minorBidi"/>
              <w:b w:val="0"/>
              <w:bCs w:val="0"/>
              <w:color w:val="auto"/>
              <w:sz w:val="22"/>
              <w:lang w:eastAsia="de-DE"/>
            </w:rPr>
          </w:pPr>
          <w:hyperlink w:anchor="_Toc234234765" w:history="1">
            <w:r w:rsidRPr="00B13854">
              <w:rPr>
                <w:rStyle w:val="Hyperlink"/>
              </w:rPr>
              <w:t>5.</w:t>
            </w:r>
            <w:r>
              <w:rPr>
                <w:rFonts w:eastAsiaTheme="minorEastAsia" w:cstheme="minorBidi"/>
                <w:b w:val="0"/>
                <w:bCs w:val="0"/>
                <w:color w:val="auto"/>
                <w:sz w:val="22"/>
                <w:lang w:eastAsia="de-DE"/>
              </w:rPr>
              <w:tab/>
            </w:r>
            <w:r w:rsidRPr="00B13854">
              <w:rPr>
                <w:rStyle w:val="Hyperlink"/>
              </w:rPr>
              <w:t>Eigenerklärung zum Nichtvorliegen von Ausschlussgründen</w:t>
            </w:r>
            <w:r>
              <w:rPr>
                <w:webHidden/>
              </w:rPr>
              <w:tab/>
            </w:r>
            <w:r>
              <w:rPr>
                <w:webHidden/>
              </w:rPr>
              <w:fldChar w:fldCharType="begin"/>
            </w:r>
            <w:r>
              <w:rPr>
                <w:webHidden/>
              </w:rPr>
              <w:instrText xml:space="preserve"> PAGEREF _Toc234234765 \h </w:instrText>
            </w:r>
            <w:r>
              <w:rPr>
                <w:webHidden/>
              </w:rPr>
            </w:r>
            <w:r>
              <w:rPr>
                <w:webHidden/>
              </w:rPr>
              <w:fldChar w:fldCharType="separate"/>
            </w:r>
            <w:r>
              <w:rPr>
                <w:webHidden/>
              </w:rPr>
              <w:t>8</w:t>
            </w:r>
            <w:r>
              <w:rPr>
                <w:webHidden/>
              </w:rPr>
              <w:fldChar w:fldCharType="end"/>
            </w:r>
          </w:hyperlink>
        </w:p>
        <w:p w14:paraId="41E4D530" w14:textId="5D026B0A" w:rsidR="0056363F" w:rsidRDefault="0056363F">
          <w:pPr>
            <w:pStyle w:val="Verzeichnis1"/>
            <w:rPr>
              <w:rFonts w:eastAsiaTheme="minorEastAsia" w:cstheme="minorBidi"/>
              <w:b w:val="0"/>
              <w:bCs w:val="0"/>
              <w:color w:val="auto"/>
              <w:sz w:val="22"/>
              <w:lang w:eastAsia="de-DE"/>
            </w:rPr>
          </w:pPr>
          <w:hyperlink w:anchor="_Toc234234766" w:history="1">
            <w:r w:rsidRPr="00B13854">
              <w:rPr>
                <w:rStyle w:val="Hyperlink"/>
              </w:rPr>
              <w:t>6.</w:t>
            </w:r>
            <w:r>
              <w:rPr>
                <w:rFonts w:eastAsiaTheme="minorEastAsia" w:cstheme="minorBidi"/>
                <w:b w:val="0"/>
                <w:bCs w:val="0"/>
                <w:color w:val="auto"/>
                <w:sz w:val="22"/>
                <w:lang w:eastAsia="de-DE"/>
              </w:rPr>
              <w:tab/>
            </w:r>
            <w:r w:rsidRPr="00B13854">
              <w:rPr>
                <w:rStyle w:val="Hyperlink"/>
              </w:rPr>
              <w:t>Verbundene Unternehmen</w:t>
            </w:r>
            <w:r>
              <w:rPr>
                <w:webHidden/>
              </w:rPr>
              <w:tab/>
            </w:r>
            <w:r>
              <w:rPr>
                <w:webHidden/>
              </w:rPr>
              <w:fldChar w:fldCharType="begin"/>
            </w:r>
            <w:r>
              <w:rPr>
                <w:webHidden/>
              </w:rPr>
              <w:instrText xml:space="preserve"> PAGEREF _Toc234234766 \h </w:instrText>
            </w:r>
            <w:r>
              <w:rPr>
                <w:webHidden/>
              </w:rPr>
            </w:r>
            <w:r>
              <w:rPr>
                <w:webHidden/>
              </w:rPr>
              <w:fldChar w:fldCharType="separate"/>
            </w:r>
            <w:r>
              <w:rPr>
                <w:webHidden/>
              </w:rPr>
              <w:t>9</w:t>
            </w:r>
            <w:r>
              <w:rPr>
                <w:webHidden/>
              </w:rPr>
              <w:fldChar w:fldCharType="end"/>
            </w:r>
          </w:hyperlink>
        </w:p>
        <w:p w14:paraId="02D35E45" w14:textId="3A1935F6" w:rsidR="0056363F" w:rsidRDefault="0056363F">
          <w:pPr>
            <w:pStyle w:val="Verzeichnis1"/>
            <w:rPr>
              <w:rFonts w:eastAsiaTheme="minorEastAsia" w:cstheme="minorBidi"/>
              <w:b w:val="0"/>
              <w:bCs w:val="0"/>
              <w:color w:val="auto"/>
              <w:sz w:val="22"/>
              <w:lang w:eastAsia="de-DE"/>
            </w:rPr>
          </w:pPr>
          <w:hyperlink w:anchor="_Toc234234767" w:history="1">
            <w:r w:rsidRPr="00B13854">
              <w:rPr>
                <w:rStyle w:val="Hyperlink"/>
              </w:rPr>
              <w:t>7.</w:t>
            </w:r>
            <w:r>
              <w:rPr>
                <w:rFonts w:eastAsiaTheme="minorEastAsia" w:cstheme="minorBidi"/>
                <w:b w:val="0"/>
                <w:bCs w:val="0"/>
                <w:color w:val="auto"/>
                <w:sz w:val="22"/>
                <w:lang w:eastAsia="de-DE"/>
              </w:rPr>
              <w:tab/>
            </w:r>
            <w:r w:rsidRPr="00B13854">
              <w:rPr>
                <w:rStyle w:val="Hyperlink"/>
              </w:rPr>
              <w:t>Privilegierte Nachunternehmer</w:t>
            </w:r>
            <w:r>
              <w:rPr>
                <w:webHidden/>
              </w:rPr>
              <w:tab/>
            </w:r>
            <w:r>
              <w:rPr>
                <w:webHidden/>
              </w:rPr>
              <w:fldChar w:fldCharType="begin"/>
            </w:r>
            <w:r>
              <w:rPr>
                <w:webHidden/>
              </w:rPr>
              <w:instrText xml:space="preserve"> PAGEREF _Toc234234767 \h </w:instrText>
            </w:r>
            <w:r>
              <w:rPr>
                <w:webHidden/>
              </w:rPr>
            </w:r>
            <w:r>
              <w:rPr>
                <w:webHidden/>
              </w:rPr>
              <w:fldChar w:fldCharType="separate"/>
            </w:r>
            <w:r>
              <w:rPr>
                <w:webHidden/>
              </w:rPr>
              <w:t>10</w:t>
            </w:r>
            <w:r>
              <w:rPr>
                <w:webHidden/>
              </w:rPr>
              <w:fldChar w:fldCharType="end"/>
            </w:r>
          </w:hyperlink>
        </w:p>
        <w:p w14:paraId="01D429A7" w14:textId="1ED2E21D" w:rsidR="0056363F" w:rsidRDefault="0056363F">
          <w:pPr>
            <w:pStyle w:val="Verzeichnis1"/>
            <w:rPr>
              <w:rFonts w:eastAsiaTheme="minorEastAsia" w:cstheme="minorBidi"/>
              <w:b w:val="0"/>
              <w:bCs w:val="0"/>
              <w:color w:val="auto"/>
              <w:sz w:val="22"/>
              <w:lang w:eastAsia="de-DE"/>
            </w:rPr>
          </w:pPr>
          <w:hyperlink w:anchor="_Toc234234768" w:history="1">
            <w:r w:rsidRPr="00B13854">
              <w:rPr>
                <w:rStyle w:val="Hyperlink"/>
              </w:rPr>
              <w:t>8.</w:t>
            </w:r>
            <w:r>
              <w:rPr>
                <w:rFonts w:eastAsiaTheme="minorEastAsia" w:cstheme="minorBidi"/>
                <w:b w:val="0"/>
                <w:bCs w:val="0"/>
                <w:color w:val="auto"/>
                <w:sz w:val="22"/>
                <w:lang w:eastAsia="de-DE"/>
              </w:rPr>
              <w:tab/>
            </w:r>
            <w:r w:rsidRPr="00B13854">
              <w:rPr>
                <w:rStyle w:val="Hyperlink"/>
              </w:rPr>
              <w:t>Eigenerklärung zum Umsatz</w:t>
            </w:r>
            <w:r>
              <w:rPr>
                <w:webHidden/>
              </w:rPr>
              <w:tab/>
            </w:r>
            <w:r>
              <w:rPr>
                <w:webHidden/>
              </w:rPr>
              <w:fldChar w:fldCharType="begin"/>
            </w:r>
            <w:r>
              <w:rPr>
                <w:webHidden/>
              </w:rPr>
              <w:instrText xml:space="preserve"> PAGEREF _Toc234234768 \h </w:instrText>
            </w:r>
            <w:r>
              <w:rPr>
                <w:webHidden/>
              </w:rPr>
            </w:r>
            <w:r>
              <w:rPr>
                <w:webHidden/>
              </w:rPr>
              <w:fldChar w:fldCharType="separate"/>
            </w:r>
            <w:r>
              <w:rPr>
                <w:webHidden/>
              </w:rPr>
              <w:t>11</w:t>
            </w:r>
            <w:r>
              <w:rPr>
                <w:webHidden/>
              </w:rPr>
              <w:fldChar w:fldCharType="end"/>
            </w:r>
          </w:hyperlink>
        </w:p>
        <w:p w14:paraId="434EA212" w14:textId="7D8D6F10" w:rsidR="0056363F" w:rsidRDefault="0056363F">
          <w:pPr>
            <w:pStyle w:val="Verzeichnis1"/>
            <w:rPr>
              <w:rFonts w:eastAsiaTheme="minorEastAsia" w:cstheme="minorBidi"/>
              <w:b w:val="0"/>
              <w:bCs w:val="0"/>
              <w:color w:val="auto"/>
              <w:sz w:val="22"/>
              <w:lang w:eastAsia="de-DE"/>
            </w:rPr>
          </w:pPr>
          <w:hyperlink w:anchor="_Toc234234769" w:history="1">
            <w:r w:rsidRPr="00B13854">
              <w:rPr>
                <w:rStyle w:val="Hyperlink"/>
              </w:rPr>
              <w:t>9.</w:t>
            </w:r>
            <w:r>
              <w:rPr>
                <w:rFonts w:eastAsiaTheme="minorEastAsia" w:cstheme="minorBidi"/>
                <w:b w:val="0"/>
                <w:bCs w:val="0"/>
                <w:color w:val="auto"/>
                <w:sz w:val="22"/>
                <w:lang w:eastAsia="de-DE"/>
              </w:rPr>
              <w:tab/>
            </w:r>
            <w:r w:rsidRPr="00B13854">
              <w:rPr>
                <w:rStyle w:val="Hyperlink"/>
              </w:rPr>
              <w:t>Eigenerklärung zur Betriebshaftpflichtversicherung</w:t>
            </w:r>
            <w:r>
              <w:rPr>
                <w:webHidden/>
              </w:rPr>
              <w:tab/>
            </w:r>
            <w:r>
              <w:rPr>
                <w:webHidden/>
              </w:rPr>
              <w:fldChar w:fldCharType="begin"/>
            </w:r>
            <w:r>
              <w:rPr>
                <w:webHidden/>
              </w:rPr>
              <w:instrText xml:space="preserve"> PAGEREF _Toc234234769 \h </w:instrText>
            </w:r>
            <w:r>
              <w:rPr>
                <w:webHidden/>
              </w:rPr>
            </w:r>
            <w:r>
              <w:rPr>
                <w:webHidden/>
              </w:rPr>
              <w:fldChar w:fldCharType="separate"/>
            </w:r>
            <w:r>
              <w:rPr>
                <w:webHidden/>
              </w:rPr>
              <w:t>12</w:t>
            </w:r>
            <w:r>
              <w:rPr>
                <w:webHidden/>
              </w:rPr>
              <w:fldChar w:fldCharType="end"/>
            </w:r>
          </w:hyperlink>
        </w:p>
        <w:p w14:paraId="3AAC5212" w14:textId="0ABCC9B3" w:rsidR="0056363F" w:rsidRDefault="0056363F">
          <w:pPr>
            <w:pStyle w:val="Verzeichnis1"/>
            <w:rPr>
              <w:rFonts w:eastAsiaTheme="minorEastAsia" w:cstheme="minorBidi"/>
              <w:b w:val="0"/>
              <w:bCs w:val="0"/>
              <w:color w:val="auto"/>
              <w:sz w:val="22"/>
              <w:lang w:eastAsia="de-DE"/>
            </w:rPr>
          </w:pPr>
          <w:hyperlink w:anchor="_Toc234234770" w:history="1">
            <w:r w:rsidRPr="00B13854">
              <w:rPr>
                <w:rStyle w:val="Hyperlink"/>
              </w:rPr>
              <w:t>10.</w:t>
            </w:r>
            <w:r>
              <w:rPr>
                <w:rFonts w:eastAsiaTheme="minorEastAsia" w:cstheme="minorBidi"/>
                <w:b w:val="0"/>
                <w:bCs w:val="0"/>
                <w:color w:val="auto"/>
                <w:sz w:val="22"/>
                <w:lang w:eastAsia="de-DE"/>
              </w:rPr>
              <w:tab/>
            </w:r>
            <w:r w:rsidRPr="00B13854">
              <w:rPr>
                <w:rStyle w:val="Hyperlink"/>
              </w:rPr>
              <w:t>Eigenerklärung zur Personalstärke</w:t>
            </w:r>
            <w:r>
              <w:rPr>
                <w:webHidden/>
              </w:rPr>
              <w:tab/>
            </w:r>
            <w:r>
              <w:rPr>
                <w:webHidden/>
              </w:rPr>
              <w:fldChar w:fldCharType="begin"/>
            </w:r>
            <w:r>
              <w:rPr>
                <w:webHidden/>
              </w:rPr>
              <w:instrText xml:space="preserve"> PAGEREF _Toc234234770 \h </w:instrText>
            </w:r>
            <w:r>
              <w:rPr>
                <w:webHidden/>
              </w:rPr>
            </w:r>
            <w:r>
              <w:rPr>
                <w:webHidden/>
              </w:rPr>
              <w:fldChar w:fldCharType="separate"/>
            </w:r>
            <w:r>
              <w:rPr>
                <w:webHidden/>
              </w:rPr>
              <w:t>13</w:t>
            </w:r>
            <w:r>
              <w:rPr>
                <w:webHidden/>
              </w:rPr>
              <w:fldChar w:fldCharType="end"/>
            </w:r>
          </w:hyperlink>
        </w:p>
        <w:p w14:paraId="7FD53DF3" w14:textId="1EBEE5DA" w:rsidR="0056363F" w:rsidRDefault="0056363F">
          <w:pPr>
            <w:pStyle w:val="Verzeichnis1"/>
            <w:rPr>
              <w:rFonts w:eastAsiaTheme="minorEastAsia" w:cstheme="minorBidi"/>
              <w:b w:val="0"/>
              <w:bCs w:val="0"/>
              <w:color w:val="auto"/>
              <w:sz w:val="22"/>
              <w:lang w:eastAsia="de-DE"/>
            </w:rPr>
          </w:pPr>
          <w:hyperlink w:anchor="_Toc234234771" w:history="1">
            <w:r w:rsidRPr="00B13854">
              <w:rPr>
                <w:rStyle w:val="Hyperlink"/>
              </w:rPr>
              <w:t>11.</w:t>
            </w:r>
            <w:r>
              <w:rPr>
                <w:rFonts w:eastAsiaTheme="minorEastAsia" w:cstheme="minorBidi"/>
                <w:b w:val="0"/>
                <w:bCs w:val="0"/>
                <w:color w:val="auto"/>
                <w:sz w:val="22"/>
                <w:lang w:eastAsia="de-DE"/>
              </w:rPr>
              <w:tab/>
            </w:r>
            <w:r w:rsidRPr="00B13854">
              <w:rPr>
                <w:rStyle w:val="Hyperlink"/>
              </w:rPr>
              <w:t>Referenzen</w:t>
            </w:r>
            <w:r>
              <w:rPr>
                <w:webHidden/>
              </w:rPr>
              <w:tab/>
            </w:r>
            <w:r>
              <w:rPr>
                <w:webHidden/>
              </w:rPr>
              <w:fldChar w:fldCharType="begin"/>
            </w:r>
            <w:r>
              <w:rPr>
                <w:webHidden/>
              </w:rPr>
              <w:instrText xml:space="preserve"> PAGEREF _Toc234234771 \h </w:instrText>
            </w:r>
            <w:r>
              <w:rPr>
                <w:webHidden/>
              </w:rPr>
            </w:r>
            <w:r>
              <w:rPr>
                <w:webHidden/>
              </w:rPr>
              <w:fldChar w:fldCharType="separate"/>
            </w:r>
            <w:r>
              <w:rPr>
                <w:webHidden/>
              </w:rPr>
              <w:t>14</w:t>
            </w:r>
            <w:r>
              <w:rPr>
                <w:webHidden/>
              </w:rPr>
              <w:fldChar w:fldCharType="end"/>
            </w:r>
          </w:hyperlink>
        </w:p>
        <w:p w14:paraId="32B68312" w14:textId="28627ECD" w:rsidR="0056363F" w:rsidRDefault="0056363F">
          <w:pPr>
            <w:pStyle w:val="Verzeichnis1"/>
            <w:rPr>
              <w:rFonts w:eastAsiaTheme="minorEastAsia" w:cstheme="minorBidi"/>
              <w:b w:val="0"/>
              <w:bCs w:val="0"/>
              <w:color w:val="auto"/>
              <w:sz w:val="22"/>
              <w:lang w:eastAsia="de-DE"/>
            </w:rPr>
          </w:pPr>
          <w:hyperlink w:anchor="_Toc234234772" w:history="1">
            <w:r w:rsidRPr="00B13854">
              <w:rPr>
                <w:rStyle w:val="Hyperlink"/>
              </w:rPr>
              <w:t>12.</w:t>
            </w:r>
            <w:r>
              <w:rPr>
                <w:rFonts w:eastAsiaTheme="minorEastAsia" w:cstheme="minorBidi"/>
                <w:b w:val="0"/>
                <w:bCs w:val="0"/>
                <w:color w:val="auto"/>
                <w:sz w:val="22"/>
                <w:lang w:eastAsia="de-DE"/>
              </w:rPr>
              <w:tab/>
            </w:r>
            <w:r w:rsidRPr="00B13854">
              <w:rPr>
                <w:rStyle w:val="Hyperlink"/>
              </w:rPr>
              <w:t>Eigenerklärung Qualitätsmanagement</w:t>
            </w:r>
            <w:r>
              <w:rPr>
                <w:webHidden/>
              </w:rPr>
              <w:tab/>
            </w:r>
            <w:r>
              <w:rPr>
                <w:webHidden/>
              </w:rPr>
              <w:fldChar w:fldCharType="begin"/>
            </w:r>
            <w:r>
              <w:rPr>
                <w:webHidden/>
              </w:rPr>
              <w:instrText xml:space="preserve"> PAGEREF _Toc234234772 \h </w:instrText>
            </w:r>
            <w:r>
              <w:rPr>
                <w:webHidden/>
              </w:rPr>
            </w:r>
            <w:r>
              <w:rPr>
                <w:webHidden/>
              </w:rPr>
              <w:fldChar w:fldCharType="separate"/>
            </w:r>
            <w:r>
              <w:rPr>
                <w:webHidden/>
              </w:rPr>
              <w:t>18</w:t>
            </w:r>
            <w:r>
              <w:rPr>
                <w:webHidden/>
              </w:rPr>
              <w:fldChar w:fldCharType="end"/>
            </w:r>
          </w:hyperlink>
        </w:p>
        <w:p w14:paraId="1ECF23AE" w14:textId="5B05DF82" w:rsidR="0056363F" w:rsidRDefault="0056363F">
          <w:pPr>
            <w:pStyle w:val="Verzeichnis1"/>
            <w:rPr>
              <w:rFonts w:eastAsiaTheme="minorEastAsia" w:cstheme="minorBidi"/>
              <w:b w:val="0"/>
              <w:bCs w:val="0"/>
              <w:color w:val="auto"/>
              <w:sz w:val="22"/>
              <w:lang w:eastAsia="de-DE"/>
            </w:rPr>
          </w:pPr>
          <w:hyperlink w:anchor="_Toc234234773" w:history="1">
            <w:r w:rsidRPr="00B13854">
              <w:rPr>
                <w:rStyle w:val="Hyperlink"/>
              </w:rPr>
              <w:t>13.</w:t>
            </w:r>
            <w:r>
              <w:rPr>
                <w:rFonts w:eastAsiaTheme="minorEastAsia" w:cstheme="minorBidi"/>
                <w:b w:val="0"/>
                <w:bCs w:val="0"/>
                <w:color w:val="auto"/>
                <w:sz w:val="22"/>
                <w:lang w:eastAsia="de-DE"/>
              </w:rPr>
              <w:tab/>
            </w:r>
            <w:r w:rsidRPr="00B13854">
              <w:rPr>
                <w:rStyle w:val="Hyperlink"/>
              </w:rPr>
              <w:t>Eigenerklärung Qualitätsmanagement Bewerbergemeinschaft</w:t>
            </w:r>
            <w:r>
              <w:rPr>
                <w:webHidden/>
              </w:rPr>
              <w:tab/>
            </w:r>
            <w:r>
              <w:rPr>
                <w:webHidden/>
              </w:rPr>
              <w:fldChar w:fldCharType="begin"/>
            </w:r>
            <w:r>
              <w:rPr>
                <w:webHidden/>
              </w:rPr>
              <w:instrText xml:space="preserve"> PAGEREF _Toc234234773 \h </w:instrText>
            </w:r>
            <w:r>
              <w:rPr>
                <w:webHidden/>
              </w:rPr>
            </w:r>
            <w:r>
              <w:rPr>
                <w:webHidden/>
              </w:rPr>
              <w:fldChar w:fldCharType="separate"/>
            </w:r>
            <w:r>
              <w:rPr>
                <w:webHidden/>
              </w:rPr>
              <w:t>19</w:t>
            </w:r>
            <w:r>
              <w:rPr>
                <w:webHidden/>
              </w:rPr>
              <w:fldChar w:fldCharType="end"/>
            </w:r>
          </w:hyperlink>
        </w:p>
        <w:p w14:paraId="0B989165" w14:textId="7182EC25" w:rsidR="0056363F" w:rsidRDefault="0056363F">
          <w:pPr>
            <w:pStyle w:val="Verzeichnis1"/>
            <w:rPr>
              <w:rFonts w:eastAsiaTheme="minorEastAsia" w:cstheme="minorBidi"/>
              <w:b w:val="0"/>
              <w:bCs w:val="0"/>
              <w:color w:val="auto"/>
              <w:sz w:val="22"/>
              <w:lang w:eastAsia="de-DE"/>
            </w:rPr>
          </w:pPr>
          <w:hyperlink w:anchor="_Toc234234774" w:history="1">
            <w:r w:rsidRPr="00B13854">
              <w:rPr>
                <w:rStyle w:val="Hyperlink"/>
              </w:rPr>
              <w:t>14.</w:t>
            </w:r>
            <w:r>
              <w:rPr>
                <w:rFonts w:eastAsiaTheme="minorEastAsia" w:cstheme="minorBidi"/>
                <w:b w:val="0"/>
                <w:bCs w:val="0"/>
                <w:color w:val="auto"/>
                <w:sz w:val="22"/>
                <w:lang w:eastAsia="de-DE"/>
              </w:rPr>
              <w:tab/>
            </w:r>
            <w:r w:rsidRPr="00B13854">
              <w:rPr>
                <w:rStyle w:val="Hyperlink"/>
              </w:rPr>
              <w:t>Eigenerklärung Umweltmanagement / Nachhaltigkeit</w:t>
            </w:r>
            <w:r>
              <w:rPr>
                <w:webHidden/>
              </w:rPr>
              <w:tab/>
            </w:r>
            <w:r>
              <w:rPr>
                <w:webHidden/>
              </w:rPr>
              <w:fldChar w:fldCharType="begin"/>
            </w:r>
            <w:r>
              <w:rPr>
                <w:webHidden/>
              </w:rPr>
              <w:instrText xml:space="preserve"> PAGEREF _Toc234234774 \h </w:instrText>
            </w:r>
            <w:r>
              <w:rPr>
                <w:webHidden/>
              </w:rPr>
            </w:r>
            <w:r>
              <w:rPr>
                <w:webHidden/>
              </w:rPr>
              <w:fldChar w:fldCharType="separate"/>
            </w:r>
            <w:r>
              <w:rPr>
                <w:webHidden/>
              </w:rPr>
              <w:t>20</w:t>
            </w:r>
            <w:r>
              <w:rPr>
                <w:webHidden/>
              </w:rPr>
              <w:fldChar w:fldCharType="end"/>
            </w:r>
          </w:hyperlink>
        </w:p>
        <w:p w14:paraId="770E9898" w14:textId="0D26BB25" w:rsidR="0056363F" w:rsidRDefault="0056363F">
          <w:pPr>
            <w:pStyle w:val="Verzeichnis1"/>
            <w:rPr>
              <w:rFonts w:eastAsiaTheme="minorEastAsia" w:cstheme="minorBidi"/>
              <w:b w:val="0"/>
              <w:bCs w:val="0"/>
              <w:color w:val="auto"/>
              <w:sz w:val="22"/>
              <w:lang w:eastAsia="de-DE"/>
            </w:rPr>
          </w:pPr>
          <w:hyperlink w:anchor="_Toc234234775" w:history="1">
            <w:r w:rsidRPr="00B13854">
              <w:rPr>
                <w:rStyle w:val="Hyperlink"/>
              </w:rPr>
              <w:t>15.</w:t>
            </w:r>
            <w:r>
              <w:rPr>
                <w:rFonts w:eastAsiaTheme="minorEastAsia" w:cstheme="minorBidi"/>
                <w:b w:val="0"/>
                <w:bCs w:val="0"/>
                <w:color w:val="auto"/>
                <w:sz w:val="22"/>
                <w:lang w:eastAsia="de-DE"/>
              </w:rPr>
              <w:tab/>
            </w:r>
            <w:r w:rsidRPr="00B13854">
              <w:rPr>
                <w:rStyle w:val="Hyperlink"/>
              </w:rPr>
              <w:t>Tariftreue und Mindestlohn nach § 3 HmbVgG</w:t>
            </w:r>
            <w:r>
              <w:rPr>
                <w:webHidden/>
              </w:rPr>
              <w:tab/>
            </w:r>
            <w:r>
              <w:rPr>
                <w:webHidden/>
              </w:rPr>
              <w:fldChar w:fldCharType="begin"/>
            </w:r>
            <w:r>
              <w:rPr>
                <w:webHidden/>
              </w:rPr>
              <w:instrText xml:space="preserve"> PAGEREF _Toc234234775 \h </w:instrText>
            </w:r>
            <w:r>
              <w:rPr>
                <w:webHidden/>
              </w:rPr>
            </w:r>
            <w:r>
              <w:rPr>
                <w:webHidden/>
              </w:rPr>
              <w:fldChar w:fldCharType="separate"/>
            </w:r>
            <w:r>
              <w:rPr>
                <w:webHidden/>
              </w:rPr>
              <w:t>21</w:t>
            </w:r>
            <w:r>
              <w:rPr>
                <w:webHidden/>
              </w:rPr>
              <w:fldChar w:fldCharType="end"/>
            </w:r>
          </w:hyperlink>
        </w:p>
        <w:p w14:paraId="0600F54F" w14:textId="150992BB" w:rsidR="0056363F" w:rsidRDefault="0056363F">
          <w:pPr>
            <w:pStyle w:val="Verzeichnis1"/>
            <w:rPr>
              <w:rFonts w:eastAsiaTheme="minorEastAsia" w:cstheme="minorBidi"/>
              <w:b w:val="0"/>
              <w:bCs w:val="0"/>
              <w:color w:val="auto"/>
              <w:sz w:val="22"/>
              <w:lang w:eastAsia="de-DE"/>
            </w:rPr>
          </w:pPr>
          <w:hyperlink w:anchor="_Toc234234776" w:history="1">
            <w:r w:rsidRPr="00B13854">
              <w:rPr>
                <w:rStyle w:val="Hyperlink"/>
              </w:rPr>
              <w:t>16.</w:t>
            </w:r>
            <w:r>
              <w:rPr>
                <w:rFonts w:eastAsiaTheme="minorEastAsia" w:cstheme="minorBidi"/>
                <w:b w:val="0"/>
                <w:bCs w:val="0"/>
                <w:color w:val="auto"/>
                <w:sz w:val="22"/>
                <w:lang w:eastAsia="de-DE"/>
              </w:rPr>
              <w:tab/>
            </w:r>
            <w:r w:rsidRPr="00B13854">
              <w:rPr>
                <w:rStyle w:val="Hyperlink"/>
              </w:rPr>
              <w:t>Eigenerklärung zu 5. EU-Sanktionspaket – RUS-Sanktionen</w:t>
            </w:r>
            <w:r>
              <w:rPr>
                <w:webHidden/>
              </w:rPr>
              <w:tab/>
            </w:r>
            <w:r>
              <w:rPr>
                <w:webHidden/>
              </w:rPr>
              <w:fldChar w:fldCharType="begin"/>
            </w:r>
            <w:r>
              <w:rPr>
                <w:webHidden/>
              </w:rPr>
              <w:instrText xml:space="preserve"> PAGEREF _Toc234234776 \h </w:instrText>
            </w:r>
            <w:r>
              <w:rPr>
                <w:webHidden/>
              </w:rPr>
            </w:r>
            <w:r>
              <w:rPr>
                <w:webHidden/>
              </w:rPr>
              <w:fldChar w:fldCharType="separate"/>
            </w:r>
            <w:r>
              <w:rPr>
                <w:webHidden/>
              </w:rPr>
              <w:t>22</w:t>
            </w:r>
            <w:r>
              <w:rPr>
                <w:webHidden/>
              </w:rPr>
              <w:fldChar w:fldCharType="end"/>
            </w:r>
          </w:hyperlink>
        </w:p>
        <w:p w14:paraId="6DCF955D" w14:textId="06C84F09" w:rsidR="0056363F" w:rsidRDefault="0056363F">
          <w:pPr>
            <w:pStyle w:val="Verzeichnis1"/>
            <w:rPr>
              <w:rFonts w:eastAsiaTheme="minorEastAsia" w:cstheme="minorBidi"/>
              <w:b w:val="0"/>
              <w:bCs w:val="0"/>
              <w:color w:val="auto"/>
              <w:sz w:val="22"/>
              <w:lang w:eastAsia="de-DE"/>
            </w:rPr>
          </w:pPr>
          <w:hyperlink w:anchor="_Toc234234777" w:history="1">
            <w:r w:rsidRPr="00B13854">
              <w:rPr>
                <w:rStyle w:val="Hyperlink"/>
              </w:rPr>
              <w:t>17.</w:t>
            </w:r>
            <w:r>
              <w:rPr>
                <w:rFonts w:eastAsiaTheme="minorEastAsia" w:cstheme="minorBidi"/>
                <w:b w:val="0"/>
                <w:bCs w:val="0"/>
                <w:color w:val="auto"/>
                <w:sz w:val="22"/>
                <w:lang w:eastAsia="de-DE"/>
              </w:rPr>
              <w:tab/>
            </w:r>
            <w:r w:rsidRPr="00B13854">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_Toc234234777 \h </w:instrText>
            </w:r>
            <w:r>
              <w:rPr>
                <w:webHidden/>
              </w:rPr>
            </w:r>
            <w:r>
              <w:rPr>
                <w:webHidden/>
              </w:rPr>
              <w:fldChar w:fldCharType="separate"/>
            </w:r>
            <w:r>
              <w:rPr>
                <w:webHidden/>
              </w:rPr>
              <w:t>24</w:t>
            </w:r>
            <w:r>
              <w:rPr>
                <w:webHidden/>
              </w:rPr>
              <w:fldChar w:fldCharType="end"/>
            </w:r>
          </w:hyperlink>
        </w:p>
        <w:p w14:paraId="4FA1FD6E" w14:textId="2E5F54A2" w:rsidR="0056363F" w:rsidRDefault="0056363F">
          <w:pPr>
            <w:pStyle w:val="Verzeichnis1"/>
            <w:rPr>
              <w:rFonts w:eastAsiaTheme="minorEastAsia" w:cstheme="minorBidi"/>
              <w:b w:val="0"/>
              <w:bCs w:val="0"/>
              <w:color w:val="auto"/>
              <w:sz w:val="22"/>
              <w:lang w:eastAsia="de-DE"/>
            </w:rPr>
          </w:pPr>
          <w:hyperlink w:anchor="_Toc234234778" w:history="1">
            <w:r w:rsidRPr="00B13854">
              <w:rPr>
                <w:rStyle w:val="Hyperlink"/>
              </w:rPr>
              <w:t>18.</w:t>
            </w:r>
            <w:r>
              <w:rPr>
                <w:rFonts w:eastAsiaTheme="minorEastAsia" w:cstheme="minorBidi"/>
                <w:b w:val="0"/>
                <w:bCs w:val="0"/>
                <w:color w:val="auto"/>
                <w:sz w:val="22"/>
                <w:lang w:eastAsia="de-DE"/>
              </w:rPr>
              <w:tab/>
            </w:r>
            <w:r w:rsidRPr="00B13854">
              <w:rPr>
                <w:rStyle w:val="Hyperlink"/>
              </w:rPr>
              <w:t>Sonstige Anforderungen</w:t>
            </w:r>
            <w:r>
              <w:rPr>
                <w:webHidden/>
              </w:rPr>
              <w:tab/>
            </w:r>
            <w:r>
              <w:rPr>
                <w:webHidden/>
              </w:rPr>
              <w:fldChar w:fldCharType="begin"/>
            </w:r>
            <w:r>
              <w:rPr>
                <w:webHidden/>
              </w:rPr>
              <w:instrText xml:space="preserve"> PAGEREF _Toc234234778 \h </w:instrText>
            </w:r>
            <w:r>
              <w:rPr>
                <w:webHidden/>
              </w:rPr>
            </w:r>
            <w:r>
              <w:rPr>
                <w:webHidden/>
              </w:rPr>
              <w:fldChar w:fldCharType="separate"/>
            </w:r>
            <w:r>
              <w:rPr>
                <w:webHidden/>
              </w:rPr>
              <w:t>26</w:t>
            </w:r>
            <w:r>
              <w:rPr>
                <w:webHidden/>
              </w:rPr>
              <w:fldChar w:fldCharType="end"/>
            </w:r>
          </w:hyperlink>
        </w:p>
        <w:p w14:paraId="09C62D02" w14:textId="14844D7D" w:rsidR="005F57E8" w:rsidRDefault="005F57E8">
          <w:r w:rsidRPr="00540B9B">
            <w:rPr>
              <w:rFonts w:cstheme="minorHAnsi"/>
              <w:bCs/>
            </w:rPr>
            <w:fldChar w:fldCharType="end"/>
          </w:r>
        </w:p>
      </w:sdtContent>
    </w:sdt>
    <w:p w14:paraId="3F26C412" w14:textId="51D12BBD" w:rsidR="005F57E8" w:rsidRDefault="005F57E8">
      <w:pPr>
        <w:spacing w:after="240"/>
      </w:pPr>
      <w:r>
        <w:br w:type="page"/>
      </w:r>
    </w:p>
    <w:p w14:paraId="0C40A4C6" w14:textId="52962463" w:rsidR="001B2428" w:rsidRDefault="001B2428" w:rsidP="0012115F">
      <w:pPr>
        <w:pStyle w:val="berschrift1"/>
        <w:numPr>
          <w:ilvl w:val="0"/>
          <w:numId w:val="51"/>
        </w:numPr>
        <w:ind w:left="567" w:hanging="567"/>
        <w:rPr>
          <w:bCs/>
        </w:rPr>
      </w:pPr>
      <w:bookmarkStart w:id="0" w:name="_Toc127977614"/>
      <w:bookmarkStart w:id="1" w:name="_Toc127979114"/>
      <w:bookmarkStart w:id="2" w:name="_Toc127979277"/>
      <w:bookmarkStart w:id="3" w:name="_Toc127977616"/>
      <w:bookmarkStart w:id="4" w:name="_Toc127979116"/>
      <w:bookmarkStart w:id="5" w:name="_Toc127979279"/>
      <w:bookmarkStart w:id="6" w:name="_Toc127977621"/>
      <w:bookmarkStart w:id="7" w:name="_Toc127979121"/>
      <w:bookmarkStart w:id="8" w:name="_Toc127979284"/>
      <w:bookmarkStart w:id="9" w:name="_Toc127977624"/>
      <w:bookmarkStart w:id="10" w:name="_Toc127979124"/>
      <w:bookmarkStart w:id="11" w:name="_Toc127979287"/>
      <w:bookmarkStart w:id="12" w:name="_Toc127977629"/>
      <w:bookmarkStart w:id="13" w:name="_Toc127979129"/>
      <w:bookmarkStart w:id="14" w:name="_Toc127979292"/>
      <w:bookmarkStart w:id="15" w:name="_Toc127977631"/>
      <w:bookmarkStart w:id="16" w:name="_Toc127979131"/>
      <w:bookmarkStart w:id="17" w:name="_Toc127979294"/>
      <w:bookmarkStart w:id="18" w:name="_Toc127977632"/>
      <w:bookmarkStart w:id="19" w:name="_Toc127979132"/>
      <w:bookmarkStart w:id="20" w:name="_Toc127979295"/>
      <w:bookmarkStart w:id="21" w:name="_Toc127977634"/>
      <w:bookmarkStart w:id="22" w:name="_Toc127979134"/>
      <w:bookmarkStart w:id="23" w:name="_Toc127979297"/>
      <w:bookmarkStart w:id="24" w:name="_Toc127977635"/>
      <w:bookmarkStart w:id="25" w:name="_Toc127979135"/>
      <w:bookmarkStart w:id="26" w:name="_Toc127979298"/>
      <w:bookmarkStart w:id="27" w:name="_Toc2342347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555D">
        <w:rPr>
          <w:bCs/>
        </w:rPr>
        <w:lastRenderedPageBreak/>
        <w:t>Teilnahmeerklärung</w:t>
      </w:r>
      <w:bookmarkEnd w:id="27"/>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2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29"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29"/>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2D0D5436" w14:textId="77777777" w:rsidR="0062000D" w:rsidRDefault="0062000D">
      <w:pPr>
        <w:spacing w:after="240"/>
        <w:rPr>
          <w:bCs/>
          <w:color w:val="004992" w:themeColor="accent1"/>
          <w:sz w:val="36"/>
          <w:szCs w:val="36"/>
        </w:rPr>
      </w:pPr>
      <w:r>
        <w:rPr>
          <w:bCs/>
        </w:rPr>
        <w:br w:type="page"/>
      </w:r>
    </w:p>
    <w:p w14:paraId="20B5DC6E" w14:textId="55D37A72" w:rsidR="00765A05" w:rsidRPr="005D0A18" w:rsidRDefault="001E0625" w:rsidP="0012115F">
      <w:pPr>
        <w:pStyle w:val="berschrift1"/>
        <w:numPr>
          <w:ilvl w:val="0"/>
          <w:numId w:val="51"/>
        </w:numPr>
        <w:ind w:left="567" w:hanging="567"/>
        <w:rPr>
          <w:bCs/>
        </w:rPr>
      </w:pPr>
      <w:bookmarkStart w:id="30" w:name="_Toc234234762"/>
      <w:r w:rsidRPr="001E0625">
        <w:rPr>
          <w:bCs/>
        </w:rPr>
        <w:lastRenderedPageBreak/>
        <w:t>Unternehmensangaben Einzelbewerber</w:t>
      </w:r>
      <w:bookmarkEnd w:id="30"/>
      <w:r w:rsidRPr="001E0625">
        <w:rPr>
          <w:bCs/>
        </w:rPr>
        <w:t xml:space="preserve"> </w:t>
      </w:r>
    </w:p>
    <w:p w14:paraId="410C69C6" w14:textId="007B9A38" w:rsidR="008A37BA" w:rsidRDefault="008A37BA" w:rsidP="00765A05"/>
    <w:p w14:paraId="20D7F717" w14:textId="3C4F7335" w:rsidR="00E304F7" w:rsidRDefault="00E304F7" w:rsidP="00E304F7">
      <w:pPr>
        <w:rPr>
          <w:b/>
        </w:rPr>
      </w:pPr>
      <w:r>
        <w:t xml:space="preserve">Ich gebe/Wir geben diesen Teilnahmeantrag ab als </w:t>
      </w:r>
      <w:r w:rsidRPr="00E304F7">
        <w:rPr>
          <w:b/>
        </w:rPr>
        <w:t>Einzelbewerber</w:t>
      </w:r>
    </w:p>
    <w:p w14:paraId="4F039EE8" w14:textId="0CE460F4" w:rsidR="00E304F7" w:rsidRDefault="00E304F7" w:rsidP="00E304F7">
      <w:r w:rsidRPr="00E304F7">
        <w:t xml:space="preserve">(Bewerbergemeinschaften Vordruck </w:t>
      </w:r>
      <w:r>
        <w:t>3</w:t>
      </w:r>
      <w:r w:rsidRPr="00E304F7">
        <w:t xml:space="preserve"> benutzen)</w:t>
      </w:r>
    </w:p>
    <w:p w14:paraId="30682AA3" w14:textId="77777777" w:rsidR="00E304F7" w:rsidRDefault="00E304F7" w:rsidP="00E304F7"/>
    <w:tbl>
      <w:tblPr>
        <w:tblStyle w:val="TabellemithellemGitternetz"/>
        <w:tblW w:w="0" w:type="auto"/>
        <w:tblLayout w:type="fixed"/>
        <w:tblLook w:val="0400" w:firstRow="0" w:lastRow="0" w:firstColumn="0" w:lastColumn="0" w:noHBand="0" w:noVBand="1"/>
      </w:tblPr>
      <w:tblGrid>
        <w:gridCol w:w="2972"/>
        <w:gridCol w:w="7088"/>
      </w:tblGrid>
      <w:tr w:rsidR="008A37BA" w:rsidRPr="008A37BA" w14:paraId="499A94F7" w14:textId="77777777" w:rsidTr="005C5D6E">
        <w:trPr>
          <w:trHeight w:val="567"/>
        </w:trPr>
        <w:tc>
          <w:tcPr>
            <w:tcW w:w="2972" w:type="dxa"/>
            <w:noWrap/>
            <w:vAlign w:val="center"/>
            <w:hideMark/>
          </w:tcPr>
          <w:p w14:paraId="3B477BC2" w14:textId="77777777" w:rsidR="008A37BA" w:rsidRPr="008A37BA" w:rsidRDefault="008A37BA" w:rsidP="008A37BA">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063A415" w14:textId="4BD8CEED"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74620FF" w14:textId="77777777" w:rsidTr="005C5D6E">
        <w:trPr>
          <w:trHeight w:val="567"/>
        </w:trPr>
        <w:tc>
          <w:tcPr>
            <w:tcW w:w="2972" w:type="dxa"/>
            <w:noWrap/>
            <w:vAlign w:val="center"/>
            <w:hideMark/>
          </w:tcPr>
          <w:p w14:paraId="4A51B1AE"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B1A33E8" w14:textId="4265861C"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4EB6D1EC" w14:textId="77777777" w:rsidTr="005C5D6E">
        <w:trPr>
          <w:trHeight w:val="567"/>
        </w:trPr>
        <w:tc>
          <w:tcPr>
            <w:tcW w:w="2972" w:type="dxa"/>
            <w:noWrap/>
            <w:vAlign w:val="center"/>
            <w:hideMark/>
          </w:tcPr>
          <w:p w14:paraId="586CCF0C" w14:textId="56B45E0A" w:rsidR="008A37BA" w:rsidRPr="008A37BA" w:rsidRDefault="008A37BA" w:rsidP="008A37BA">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614FD54D" w14:textId="5F8D50CA"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ED49BA9" w14:textId="77777777" w:rsidTr="005C5D6E">
        <w:trPr>
          <w:trHeight w:val="567"/>
        </w:trPr>
        <w:tc>
          <w:tcPr>
            <w:tcW w:w="2972" w:type="dxa"/>
            <w:noWrap/>
            <w:vAlign w:val="center"/>
            <w:hideMark/>
          </w:tcPr>
          <w:p w14:paraId="76ADE615"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0860A633" w14:textId="66C394CF"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9B505A4" w14:textId="77777777" w:rsidTr="005C5D6E">
        <w:trPr>
          <w:trHeight w:val="567"/>
        </w:trPr>
        <w:tc>
          <w:tcPr>
            <w:tcW w:w="2972" w:type="dxa"/>
            <w:noWrap/>
            <w:vAlign w:val="center"/>
            <w:hideMark/>
          </w:tcPr>
          <w:p w14:paraId="3D6497E2" w14:textId="750CF75E" w:rsidR="008A37BA" w:rsidRPr="008A37BA" w:rsidRDefault="00E304F7" w:rsidP="008A37BA">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7238BBF" w14:textId="2F4743A5"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6CD7908" w14:textId="77777777" w:rsidTr="005C5D6E">
        <w:trPr>
          <w:trHeight w:val="567"/>
        </w:trPr>
        <w:tc>
          <w:tcPr>
            <w:tcW w:w="2972" w:type="dxa"/>
            <w:noWrap/>
            <w:vAlign w:val="center"/>
            <w:hideMark/>
          </w:tcPr>
          <w:p w14:paraId="00A62399" w14:textId="093256D6" w:rsidR="008A37BA" w:rsidRPr="008A37BA" w:rsidRDefault="00E304F7" w:rsidP="008A37BA">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0B04ED9" w14:textId="27A07C80"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6EE57A69" w14:textId="77777777" w:rsidTr="005C5D6E">
        <w:trPr>
          <w:trHeight w:val="567"/>
        </w:trPr>
        <w:tc>
          <w:tcPr>
            <w:tcW w:w="2972" w:type="dxa"/>
            <w:noWrap/>
            <w:vAlign w:val="center"/>
          </w:tcPr>
          <w:p w14:paraId="1B47443C" w14:textId="0A5A9A70" w:rsidR="008D2C02" w:rsidRDefault="008D2C02" w:rsidP="008A37BA">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8116892" w14:textId="78A01FDE"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1992375" w14:textId="77777777" w:rsidTr="005C5D6E">
        <w:trPr>
          <w:trHeight w:val="567"/>
        </w:trPr>
        <w:tc>
          <w:tcPr>
            <w:tcW w:w="2972" w:type="dxa"/>
            <w:noWrap/>
            <w:vAlign w:val="center"/>
          </w:tcPr>
          <w:p w14:paraId="13A8EE9A" w14:textId="0200176F" w:rsidR="008A37BA" w:rsidRPr="008A37BA" w:rsidRDefault="00E304F7" w:rsidP="008A37BA">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52D6481B" w14:textId="10A9BC86"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0E9DA1" w14:textId="77777777" w:rsidR="008A37BA" w:rsidRDefault="008A37BA" w:rsidP="00765A05"/>
    <w:p w14:paraId="1B80C1CB" w14:textId="217090D9" w:rsidR="008A37BA" w:rsidRDefault="00E304F7" w:rsidP="008A37BA">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8A37BA" w:rsidRPr="0054487D" w14:paraId="53B1D3DB" w14:textId="77777777" w:rsidTr="005C5D6E">
        <w:trPr>
          <w:trHeight w:val="756"/>
        </w:trPr>
        <w:tc>
          <w:tcPr>
            <w:tcW w:w="2972" w:type="dxa"/>
            <w:noWrap/>
            <w:vAlign w:val="center"/>
            <w:hideMark/>
          </w:tcPr>
          <w:p w14:paraId="7E67AB5E" w14:textId="5B0B53C0" w:rsidR="008A37BA" w:rsidRPr="0054487D" w:rsidRDefault="00E304F7" w:rsidP="008A37BA">
            <w:pPr>
              <w:pStyle w:val="KeinLeerraum"/>
              <w:jc w:val="left"/>
              <w:rPr>
                <w:rFonts w:cs="Calibri Light"/>
                <w:color w:val="auto"/>
                <w:szCs w:val="22"/>
                <w:lang w:eastAsia="en-US"/>
              </w:rPr>
            </w:pPr>
            <w:r>
              <w:rPr>
                <w:rFonts w:cs="Calibri Light"/>
                <w:szCs w:val="22"/>
                <w:lang w:eastAsia="en-US"/>
              </w:rPr>
              <w:t>Handelt es sich bei dem Bewerber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A26204B" w14:textId="66504903" w:rsidR="008A37BA" w:rsidRPr="0054487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AF89D2A" w14:textId="77777777" w:rsidR="00E304F7" w:rsidRDefault="00E304F7" w:rsidP="008A37BA"/>
    <w:p w14:paraId="15673C17" w14:textId="755DB041" w:rsidR="008A37BA" w:rsidRDefault="008A37BA">
      <w:pPr>
        <w:spacing w:after="240"/>
      </w:pPr>
      <w:r>
        <w:br w:type="page"/>
      </w:r>
    </w:p>
    <w:p w14:paraId="20640062" w14:textId="49E236C5" w:rsidR="008A37BA" w:rsidRPr="005D0A18" w:rsidRDefault="009D38AC" w:rsidP="0012115F">
      <w:pPr>
        <w:pStyle w:val="berschrift1"/>
        <w:numPr>
          <w:ilvl w:val="0"/>
          <w:numId w:val="51"/>
        </w:numPr>
        <w:ind w:left="567" w:hanging="567"/>
        <w:rPr>
          <w:bCs/>
        </w:rPr>
      </w:pPr>
      <w:bookmarkStart w:id="31" w:name="_Toc234234763"/>
      <w:r>
        <w:rPr>
          <w:bCs/>
        </w:rPr>
        <w:lastRenderedPageBreak/>
        <w:t>Unternehmensangaben</w:t>
      </w:r>
      <w:r w:rsidR="008A37BA" w:rsidRPr="005D0A18">
        <w:rPr>
          <w:bCs/>
        </w:rPr>
        <w:t xml:space="preserve"> </w:t>
      </w:r>
      <w:r w:rsidR="00421200">
        <w:rPr>
          <w:bCs/>
        </w:rPr>
        <w:t xml:space="preserve">und Vollmacht </w:t>
      </w:r>
      <w:r w:rsidR="008A37BA" w:rsidRPr="005D0A18">
        <w:rPr>
          <w:bCs/>
        </w:rPr>
        <w:t>Bewerbergemeinschaft</w:t>
      </w:r>
      <w:bookmarkEnd w:id="31"/>
    </w:p>
    <w:p w14:paraId="16995142" w14:textId="77777777" w:rsidR="00421200" w:rsidRDefault="00421200" w:rsidP="009D38AC"/>
    <w:p w14:paraId="2A2F4DE9" w14:textId="4B444F0C" w:rsidR="009D38AC" w:rsidRDefault="009D38AC" w:rsidP="009D38AC">
      <w:r>
        <w:t xml:space="preserve">Wir geben diesen Teilnahmeantrag als Bewerbergemeinschaft ab. </w:t>
      </w:r>
    </w:p>
    <w:p w14:paraId="0F409EB9" w14:textId="44D6719E" w:rsidR="009D38AC" w:rsidRDefault="009D38AC" w:rsidP="009D38AC">
      <w:r>
        <w:t xml:space="preserve">ggf. Name der Bewerbergemeinschaft: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3CE3C0B5" w14:textId="77777777" w:rsidR="00BF555D" w:rsidRDefault="00BF555D" w:rsidP="008448F2"/>
    <w:p w14:paraId="0BDB373F" w14:textId="03C889C7" w:rsidR="009D38AC" w:rsidRDefault="009D38AC" w:rsidP="008448F2">
      <w:r>
        <w:t>Wir, die nachstehend aufgeführten Firmen dieser Bewerbergemeinschaft erklären, dass</w:t>
      </w:r>
    </w:p>
    <w:p w14:paraId="56765105" w14:textId="77777777" w:rsidR="008448F2" w:rsidRDefault="009D38AC" w:rsidP="008448F2">
      <w:pPr>
        <w:pStyle w:val="Listenabsatz"/>
        <w:numPr>
          <w:ilvl w:val="0"/>
          <w:numId w:val="17"/>
        </w:numPr>
        <w:ind w:left="284" w:hanging="284"/>
        <w:contextualSpacing w:val="0"/>
      </w:pPr>
      <w:r>
        <w:t xml:space="preserve">uns bekannt ist, dass § 1 des Gesetzes gegen Wettbewerbsbeschränkungen (GWB) wettbewerbsbeschränkende Vereinbarungen, Verhaltensweisen und Beschlüsse verbietet, und ein Teilnahmeantrag oder Angebot einer unter Verstoß gegen diese </w:t>
      </w:r>
      <w:r w:rsidR="008448F2">
        <w:t>Vorschrift gebildeten Bewerber-</w:t>
      </w:r>
      <w:r>
        <w:t>/Bietergemeinschaft zwingend vom Verfahren ausgeschlossen wird.</w:t>
      </w:r>
    </w:p>
    <w:p w14:paraId="6B98C00F" w14:textId="3F5A3830" w:rsidR="009D38AC" w:rsidRDefault="009D38AC" w:rsidP="008448F2">
      <w:pPr>
        <w:pStyle w:val="Listenabsatz"/>
        <w:numPr>
          <w:ilvl w:val="0"/>
          <w:numId w:val="17"/>
        </w:numPr>
        <w:ind w:left="284" w:hanging="284"/>
        <w:contextualSpacing w:val="0"/>
      </w:pPr>
      <w:r>
        <w:t>wir zulässig eine Bewerbergemeinschaft gebildet haben und dabei für uns die folgenden Gründe maßgeblich waren:</w:t>
      </w:r>
      <w:r w:rsidR="008448F2">
        <w:t xml:space="preserve">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5E0CE62D" w14:textId="114079C0" w:rsidR="009D38AC" w:rsidRDefault="009D38AC" w:rsidP="009D38AC"/>
    <w:p w14:paraId="69D4F0FD" w14:textId="6AB01DA7" w:rsidR="008448F2" w:rsidRPr="008448F2" w:rsidRDefault="008448F2" w:rsidP="009D38AC">
      <w:pPr>
        <w:rPr>
          <w:b/>
        </w:rPr>
      </w:pPr>
      <w:r w:rsidRPr="008448F2">
        <w:rPr>
          <w:b/>
        </w:rPr>
        <w:t>Bevollmächtigter der Bewerbergemeinschaft</w:t>
      </w:r>
    </w:p>
    <w:tbl>
      <w:tblPr>
        <w:tblStyle w:val="TabellemithellemGitternetz"/>
        <w:tblW w:w="0" w:type="auto"/>
        <w:tblLayout w:type="fixed"/>
        <w:tblLook w:val="0400" w:firstRow="0" w:lastRow="0" w:firstColumn="0" w:lastColumn="0" w:noHBand="0" w:noVBand="1"/>
      </w:tblPr>
      <w:tblGrid>
        <w:gridCol w:w="2972"/>
        <w:gridCol w:w="7088"/>
      </w:tblGrid>
      <w:tr w:rsidR="008448F2" w:rsidRPr="008A37BA" w14:paraId="205EAFF9" w14:textId="77777777" w:rsidTr="005C5D6E">
        <w:trPr>
          <w:trHeight w:val="567"/>
        </w:trPr>
        <w:tc>
          <w:tcPr>
            <w:tcW w:w="2972" w:type="dxa"/>
            <w:noWrap/>
            <w:vAlign w:val="center"/>
            <w:hideMark/>
          </w:tcPr>
          <w:p w14:paraId="5A05D56A" w14:textId="77777777" w:rsidR="008448F2" w:rsidRPr="008A37BA" w:rsidRDefault="008448F2" w:rsidP="008D315F">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CD91DF3" w14:textId="0D80B02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D0ACE4E" w14:textId="77777777" w:rsidTr="005C5D6E">
        <w:trPr>
          <w:trHeight w:val="567"/>
        </w:trPr>
        <w:tc>
          <w:tcPr>
            <w:tcW w:w="2972" w:type="dxa"/>
            <w:noWrap/>
            <w:vAlign w:val="center"/>
            <w:hideMark/>
          </w:tcPr>
          <w:p w14:paraId="6B919BE0"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4C15D7F6" w14:textId="4D2196D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DD133D5" w14:textId="77777777" w:rsidTr="005C5D6E">
        <w:trPr>
          <w:trHeight w:val="567"/>
        </w:trPr>
        <w:tc>
          <w:tcPr>
            <w:tcW w:w="2972" w:type="dxa"/>
            <w:noWrap/>
            <w:vAlign w:val="center"/>
            <w:hideMark/>
          </w:tcPr>
          <w:p w14:paraId="229993A7" w14:textId="603A9CE2" w:rsidR="008448F2" w:rsidRPr="008A37BA" w:rsidRDefault="008448F2" w:rsidP="008D315F">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78C23752" w14:textId="7820773B"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0B1C67E7" w14:textId="77777777" w:rsidTr="005C5D6E">
        <w:trPr>
          <w:trHeight w:val="567"/>
        </w:trPr>
        <w:tc>
          <w:tcPr>
            <w:tcW w:w="2972" w:type="dxa"/>
            <w:noWrap/>
            <w:vAlign w:val="center"/>
            <w:hideMark/>
          </w:tcPr>
          <w:p w14:paraId="626D8CB6"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1FBC051A" w14:textId="60F38C56"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4F337BC" w14:textId="77777777" w:rsidTr="005C5D6E">
        <w:trPr>
          <w:trHeight w:val="567"/>
        </w:trPr>
        <w:tc>
          <w:tcPr>
            <w:tcW w:w="2972" w:type="dxa"/>
            <w:noWrap/>
            <w:vAlign w:val="center"/>
            <w:hideMark/>
          </w:tcPr>
          <w:p w14:paraId="5BCAB7E6" w14:textId="77777777" w:rsidR="008448F2" w:rsidRPr="008A37BA" w:rsidRDefault="008448F2" w:rsidP="008D315F">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AFDC820" w14:textId="0D468661"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414DC1F" w14:textId="77777777" w:rsidTr="005C5D6E">
        <w:trPr>
          <w:trHeight w:val="567"/>
        </w:trPr>
        <w:tc>
          <w:tcPr>
            <w:tcW w:w="2972" w:type="dxa"/>
            <w:noWrap/>
            <w:vAlign w:val="center"/>
            <w:hideMark/>
          </w:tcPr>
          <w:p w14:paraId="41AE0568" w14:textId="77777777" w:rsidR="008448F2" w:rsidRPr="008A37BA" w:rsidRDefault="008448F2" w:rsidP="008D315F">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4C124604" w14:textId="3C8A5419"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1AEF5A07" w14:textId="77777777" w:rsidTr="005C5D6E">
        <w:trPr>
          <w:trHeight w:val="567"/>
        </w:trPr>
        <w:tc>
          <w:tcPr>
            <w:tcW w:w="2972" w:type="dxa"/>
            <w:noWrap/>
            <w:vAlign w:val="center"/>
          </w:tcPr>
          <w:p w14:paraId="3BEBD840" w14:textId="4FD6CCF9" w:rsidR="008D2C02" w:rsidRDefault="008D2C02" w:rsidP="008D315F">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61D3F1C7" w14:textId="49D66F59"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3BDA7BF2" w14:textId="77777777" w:rsidTr="005C5D6E">
        <w:trPr>
          <w:trHeight w:val="567"/>
        </w:trPr>
        <w:tc>
          <w:tcPr>
            <w:tcW w:w="2972" w:type="dxa"/>
            <w:noWrap/>
            <w:vAlign w:val="center"/>
          </w:tcPr>
          <w:p w14:paraId="5F4D74D7" w14:textId="77777777" w:rsidR="008448F2" w:rsidRPr="008A37BA" w:rsidRDefault="008448F2" w:rsidP="008D315F">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39884561" w14:textId="40BE0E4D"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A30CDB" w14:textId="046FB2E2" w:rsidR="008448F2" w:rsidRDefault="008448F2" w:rsidP="008448F2">
      <w:pPr>
        <w:rPr>
          <w:b/>
        </w:rPr>
      </w:pPr>
    </w:p>
    <w:p w14:paraId="4BAFA6F7" w14:textId="77777777" w:rsidR="008448F2" w:rsidRDefault="008448F2" w:rsidP="008448F2">
      <w:r>
        <w:t>Mit dieser Vollmacht beauftragen wir das oben als Bevollmächtigten der Bewerbergemeinschaft benannte Mitglied im Namen und Auftrag der Bewerbergemeinschaft mit</w:t>
      </w:r>
    </w:p>
    <w:p w14:paraId="56156243" w14:textId="33B34BFD" w:rsidR="008448F2" w:rsidRDefault="008448F2" w:rsidP="008448F2">
      <w:pPr>
        <w:pStyle w:val="Listenabsatz"/>
        <w:numPr>
          <w:ilvl w:val="0"/>
          <w:numId w:val="21"/>
        </w:numPr>
        <w:ind w:left="284" w:hanging="284"/>
        <w:contextualSpacing w:val="0"/>
      </w:pPr>
      <w:r>
        <w:t>der Abgabe des Teilnahmeantrags sowie des</w:t>
      </w:r>
      <w:r w:rsidR="00A255C6">
        <w:t>/r</w:t>
      </w:r>
      <w:r>
        <w:t xml:space="preserve"> Angebote</w:t>
      </w:r>
      <w:r w:rsidR="00A255C6">
        <w:t>/</w:t>
      </w:r>
      <w:r>
        <w:t>s und</w:t>
      </w:r>
    </w:p>
    <w:p w14:paraId="0D679A81" w14:textId="385F52EA" w:rsidR="008448F2" w:rsidRDefault="008448F2" w:rsidP="008448F2">
      <w:pPr>
        <w:pStyle w:val="Listenabsatz"/>
        <w:numPr>
          <w:ilvl w:val="0"/>
          <w:numId w:val="21"/>
        </w:numPr>
        <w:ind w:left="284" w:hanging="284"/>
        <w:contextualSpacing w:val="0"/>
      </w:pPr>
      <w:r>
        <w:t>dem Abschluss des Vertrages sowie</w:t>
      </w:r>
    </w:p>
    <w:p w14:paraId="5A9F0B7F" w14:textId="47115447" w:rsidR="008448F2" w:rsidRDefault="008448F2" w:rsidP="008448F2">
      <w:pPr>
        <w:pStyle w:val="Listenabsatz"/>
        <w:numPr>
          <w:ilvl w:val="0"/>
          <w:numId w:val="21"/>
        </w:numPr>
        <w:ind w:left="284" w:hanging="284"/>
        <w:contextualSpacing w:val="0"/>
      </w:pPr>
      <w:r>
        <w:t>der Abgabe und Entgegennahme sämtlicher rechtsgeschäftlicher Erklärungen im Zusammenhang mit dem Vertrag.</w:t>
      </w:r>
    </w:p>
    <w:p w14:paraId="2288EFAA" w14:textId="77777777" w:rsidR="008448F2" w:rsidRDefault="008448F2" w:rsidP="008448F2">
      <w:r>
        <w:t>Die Mitglieder der Bewerbergemeinschaft haften im Auftragsfall gegenüber dem Auftraggeber gesamtschuldnerisch für die Leistungserbringung.</w:t>
      </w:r>
    </w:p>
    <w:p w14:paraId="3ACF6CAA" w14:textId="38A6ED41" w:rsidR="00C62F00" w:rsidRDefault="008448F2" w:rsidP="0012115F">
      <w:r>
        <w:t>Mit nachstehender Unterschrift bestätigt jedes Mitglied der Bewerbergemeinschaft, dass die von ihm verlangten Erklärungen zum Teilnahmeantrag bzw. zur Angebotsabgabe jeweils abgegeben werden.</w:t>
      </w:r>
      <w:r w:rsidR="00C62F00">
        <w:br w:type="page"/>
      </w:r>
    </w:p>
    <w:p w14:paraId="005A43F9" w14:textId="01673E89" w:rsidR="008448F2" w:rsidRPr="00E943A3" w:rsidRDefault="0026580E" w:rsidP="008448F2">
      <w:pPr>
        <w:rPr>
          <w:b/>
          <w:sz w:val="24"/>
        </w:rPr>
      </w:pPr>
      <w:r w:rsidRPr="00E943A3">
        <w:rPr>
          <w:b/>
          <w:sz w:val="24"/>
        </w:rPr>
        <w:lastRenderedPageBreak/>
        <w:t>Mitglied der Bewerbergemeinschaft</w:t>
      </w:r>
    </w:p>
    <w:p w14:paraId="6CBD35E5" w14:textId="77777777" w:rsidR="00C62F00" w:rsidRDefault="00C62F00" w:rsidP="00283157">
      <w:pPr>
        <w:ind w:left="142"/>
      </w:pPr>
    </w:p>
    <w:p w14:paraId="060A65B4" w14:textId="7B4DA4EE" w:rsidR="0026580E" w:rsidRDefault="00283157" w:rsidP="00283157">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A37A15" w14:textId="2642B3D8" w:rsidR="00834764" w:rsidRDefault="00834764" w:rsidP="008448F2">
      <w:pPr>
        <w:rPr>
          <w:b/>
        </w:rPr>
      </w:pPr>
    </w:p>
    <w:p w14:paraId="3A2E7825" w14:textId="77777777" w:rsidR="00A255C6" w:rsidRDefault="00A255C6" w:rsidP="00A255C6">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A255C6" w:rsidRPr="0054487D" w14:paraId="116A63E7" w14:textId="77777777" w:rsidTr="003E43F8">
        <w:trPr>
          <w:trHeight w:val="756"/>
        </w:trPr>
        <w:tc>
          <w:tcPr>
            <w:tcW w:w="2972" w:type="dxa"/>
            <w:noWrap/>
            <w:vAlign w:val="center"/>
            <w:hideMark/>
          </w:tcPr>
          <w:p w14:paraId="23C3F14B" w14:textId="347750C5" w:rsidR="00A255C6" w:rsidRPr="0054487D" w:rsidRDefault="00A255C6" w:rsidP="00CD203A">
            <w:pPr>
              <w:pStyle w:val="KeinLeerraum"/>
              <w:jc w:val="left"/>
              <w:rPr>
                <w:rFonts w:cs="Calibri Light"/>
                <w:color w:val="auto"/>
                <w:szCs w:val="22"/>
                <w:lang w:eastAsia="en-US"/>
              </w:rPr>
            </w:pPr>
            <w:r>
              <w:rPr>
                <w:rFonts w:cs="Calibri Light"/>
                <w:szCs w:val="22"/>
                <w:lang w:eastAsia="en-US"/>
              </w:rPr>
              <w:t xml:space="preserve">Handelt es sich bei dem </w:t>
            </w:r>
            <w:r w:rsidR="00C62F00">
              <w:rPr>
                <w:rFonts w:cs="Calibri Light"/>
                <w:szCs w:val="22"/>
                <w:lang w:eastAsia="en-US"/>
              </w:rPr>
              <w:t>Mitglied der Bewerbergemeinschaft</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2F0C9986" w14:textId="77777777" w:rsidR="00A255C6" w:rsidRPr="0054487D" w:rsidRDefault="00A255C6"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A3185" w14:textId="07E1FE3D" w:rsidR="00A255C6" w:rsidRDefault="00A255C6" w:rsidP="008448F2">
      <w:pPr>
        <w:rPr>
          <w:b/>
        </w:rPr>
      </w:pPr>
    </w:p>
    <w:p w14:paraId="03E32DAD" w14:textId="77777777" w:rsidR="00A255C6" w:rsidRPr="0026580E" w:rsidRDefault="00A255C6" w:rsidP="008448F2">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34764" w14:paraId="00CC1106" w14:textId="77777777" w:rsidTr="00A255C6">
        <w:tc>
          <w:tcPr>
            <w:tcW w:w="3368" w:type="dxa"/>
            <w:tcBorders>
              <w:bottom w:val="single" w:sz="4" w:space="0" w:color="auto"/>
            </w:tcBorders>
          </w:tcPr>
          <w:p w14:paraId="7D9FFCC3" w14:textId="36D8ED97"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D9727B5" w14:textId="77777777" w:rsidR="00834764" w:rsidRDefault="00834764" w:rsidP="008D315F"/>
        </w:tc>
        <w:tc>
          <w:tcPr>
            <w:tcW w:w="5782" w:type="dxa"/>
            <w:tcBorders>
              <w:bottom w:val="single" w:sz="4" w:space="0" w:color="auto"/>
            </w:tcBorders>
          </w:tcPr>
          <w:p w14:paraId="7DB0C03E" w14:textId="3E8C48F2"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34764" w14:paraId="19888251" w14:textId="77777777" w:rsidTr="00A255C6">
        <w:tc>
          <w:tcPr>
            <w:tcW w:w="3368" w:type="dxa"/>
            <w:tcBorders>
              <w:top w:val="single" w:sz="4" w:space="0" w:color="auto"/>
            </w:tcBorders>
          </w:tcPr>
          <w:p w14:paraId="0A86BE92" w14:textId="530805B2" w:rsidR="00834764" w:rsidRDefault="00834764" w:rsidP="008D315F">
            <w:r>
              <w:t>Ort, Datum</w:t>
            </w:r>
          </w:p>
        </w:tc>
        <w:tc>
          <w:tcPr>
            <w:tcW w:w="885" w:type="dxa"/>
          </w:tcPr>
          <w:p w14:paraId="07144A7E" w14:textId="77777777" w:rsidR="00834764" w:rsidRDefault="00834764" w:rsidP="008D315F"/>
        </w:tc>
        <w:tc>
          <w:tcPr>
            <w:tcW w:w="5782" w:type="dxa"/>
            <w:tcBorders>
              <w:top w:val="single" w:sz="4" w:space="0" w:color="auto"/>
            </w:tcBorders>
          </w:tcPr>
          <w:p w14:paraId="6E499FE8" w14:textId="40707589" w:rsidR="00834764" w:rsidRDefault="00A255C6" w:rsidP="008D315F">
            <w:r>
              <w:t>Unterschrift/Stempel</w:t>
            </w:r>
            <w:r w:rsidR="00834764">
              <w:t xml:space="preserve"> </w:t>
            </w:r>
          </w:p>
        </w:tc>
      </w:tr>
    </w:tbl>
    <w:p w14:paraId="6F70289C" w14:textId="6A9F0B54" w:rsidR="008448F2" w:rsidRDefault="008448F2" w:rsidP="008448F2"/>
    <w:p w14:paraId="4B34FE1A" w14:textId="77777777" w:rsidR="00A255C6" w:rsidRPr="00E943A3" w:rsidRDefault="00A255C6" w:rsidP="00A255C6">
      <w:pPr>
        <w:rPr>
          <w:b/>
          <w:sz w:val="24"/>
        </w:rPr>
      </w:pPr>
      <w:r w:rsidRPr="00E943A3">
        <w:rPr>
          <w:b/>
          <w:sz w:val="24"/>
        </w:rPr>
        <w:t>Mitglied der Bewerbergemeinschaft</w:t>
      </w:r>
    </w:p>
    <w:p w14:paraId="394B6272" w14:textId="77777777" w:rsidR="00C62F00" w:rsidRDefault="00C62F00" w:rsidP="00A255C6">
      <w:pPr>
        <w:ind w:left="142"/>
      </w:pPr>
    </w:p>
    <w:p w14:paraId="4B050270" w14:textId="64054595" w:rsidR="00A255C6" w:rsidRDefault="00A255C6" w:rsidP="00A255C6">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C9C63" w14:textId="77777777" w:rsidR="00C62F00" w:rsidRDefault="00C62F00" w:rsidP="00A255C6">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C62F00" w:rsidRPr="0054487D" w14:paraId="3748BF94" w14:textId="77777777" w:rsidTr="00C62F00">
        <w:trPr>
          <w:trHeight w:val="756"/>
        </w:trPr>
        <w:tc>
          <w:tcPr>
            <w:tcW w:w="2972" w:type="dxa"/>
            <w:noWrap/>
            <w:vAlign w:val="center"/>
            <w:hideMark/>
          </w:tcPr>
          <w:p w14:paraId="51C7C78E" w14:textId="46B08C02" w:rsidR="00C62F00" w:rsidRPr="0054487D" w:rsidRDefault="00C62F00" w:rsidP="003E43F8">
            <w:pPr>
              <w:pStyle w:val="KeinLeerraum"/>
              <w:jc w:val="left"/>
              <w:rPr>
                <w:rFonts w:cs="Calibri Light"/>
                <w:color w:val="auto"/>
                <w:szCs w:val="22"/>
                <w:lang w:eastAsia="en-US"/>
              </w:rPr>
            </w:pPr>
            <w:r>
              <w:rPr>
                <w:rFonts w:cs="Calibri Light"/>
                <w:szCs w:val="22"/>
                <w:lang w:eastAsia="en-US"/>
              </w:rPr>
              <w:t>Handelt es sich bei dem Mitglied der Bewerbergemeinschaft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83F811A" w14:textId="77777777" w:rsidR="00C62F00" w:rsidRPr="0054487D" w:rsidRDefault="00C62F00"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786646" w14:textId="376A9A34" w:rsidR="00C62F00" w:rsidRDefault="00C62F00" w:rsidP="00C62F00">
      <w:pPr>
        <w:rPr>
          <w:b/>
        </w:rPr>
      </w:pPr>
    </w:p>
    <w:p w14:paraId="0FAA9E27" w14:textId="77777777" w:rsidR="00C62F00" w:rsidRPr="0026580E" w:rsidRDefault="00C62F00" w:rsidP="00C62F00">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C62F00" w14:paraId="769A9057" w14:textId="77777777" w:rsidTr="003E43F8">
        <w:tc>
          <w:tcPr>
            <w:tcW w:w="3368" w:type="dxa"/>
            <w:tcBorders>
              <w:bottom w:val="single" w:sz="4" w:space="0" w:color="auto"/>
            </w:tcBorders>
          </w:tcPr>
          <w:p w14:paraId="75F842B9"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5024B55B" w14:textId="77777777" w:rsidR="00C62F00" w:rsidRDefault="00C62F00" w:rsidP="003E43F8"/>
        </w:tc>
        <w:tc>
          <w:tcPr>
            <w:tcW w:w="5782" w:type="dxa"/>
            <w:tcBorders>
              <w:bottom w:val="single" w:sz="4" w:space="0" w:color="auto"/>
            </w:tcBorders>
          </w:tcPr>
          <w:p w14:paraId="2B4E5188"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2F00" w14:paraId="69830E76" w14:textId="77777777" w:rsidTr="003E43F8">
        <w:tc>
          <w:tcPr>
            <w:tcW w:w="3368" w:type="dxa"/>
            <w:tcBorders>
              <w:top w:val="single" w:sz="4" w:space="0" w:color="auto"/>
            </w:tcBorders>
          </w:tcPr>
          <w:p w14:paraId="22A053D1" w14:textId="77777777" w:rsidR="00C62F00" w:rsidRDefault="00C62F00" w:rsidP="003E43F8">
            <w:r>
              <w:t>Ort, Datum</w:t>
            </w:r>
          </w:p>
        </w:tc>
        <w:tc>
          <w:tcPr>
            <w:tcW w:w="885" w:type="dxa"/>
          </w:tcPr>
          <w:p w14:paraId="7BBC364A" w14:textId="77777777" w:rsidR="00C62F00" w:rsidRDefault="00C62F00" w:rsidP="003E43F8"/>
        </w:tc>
        <w:tc>
          <w:tcPr>
            <w:tcW w:w="5782" w:type="dxa"/>
            <w:tcBorders>
              <w:top w:val="single" w:sz="4" w:space="0" w:color="auto"/>
            </w:tcBorders>
          </w:tcPr>
          <w:p w14:paraId="7E7BAC04" w14:textId="77777777" w:rsidR="00C62F00" w:rsidRDefault="00C62F00" w:rsidP="003E43F8">
            <w:r>
              <w:t xml:space="preserve">Unterschrift/Stempel </w:t>
            </w:r>
          </w:p>
        </w:tc>
      </w:tr>
    </w:tbl>
    <w:p w14:paraId="645DFACC" w14:textId="4597EC63" w:rsidR="008448F2" w:rsidRDefault="008448F2">
      <w:pPr>
        <w:spacing w:after="240"/>
      </w:pPr>
      <w:r>
        <w:br w:type="page"/>
      </w:r>
    </w:p>
    <w:p w14:paraId="716B91F2" w14:textId="0AD5EF75" w:rsidR="00113F49" w:rsidRPr="005D0A18" w:rsidRDefault="001E3808" w:rsidP="0012115F">
      <w:pPr>
        <w:pStyle w:val="berschrift1"/>
        <w:numPr>
          <w:ilvl w:val="0"/>
          <w:numId w:val="51"/>
        </w:numPr>
        <w:ind w:left="567" w:hanging="567"/>
        <w:rPr>
          <w:bCs/>
        </w:rPr>
      </w:pPr>
      <w:bookmarkStart w:id="32" w:name="_Toc234234764"/>
      <w:r>
        <w:rPr>
          <w:bCs/>
        </w:rPr>
        <w:lastRenderedPageBreak/>
        <w:t>Unternehmensdarstellung</w:t>
      </w:r>
      <w:bookmarkEnd w:id="32"/>
    </w:p>
    <w:p w14:paraId="055CB432" w14:textId="578D63DB" w:rsidR="001E3808" w:rsidRDefault="001E3808" w:rsidP="00113F49">
      <w:r>
        <w:t xml:space="preserve">Diese Seite dient als Platzhalter zur Unternehmensdarstellung. </w:t>
      </w:r>
    </w:p>
    <w:p w14:paraId="663CA1A5" w14:textId="08B57959" w:rsidR="001E3808" w:rsidRDefault="005C5D6E" w:rsidP="00113F49">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EBA2BC" w14:textId="77777777" w:rsidR="001E3808" w:rsidRDefault="001E3808">
      <w:pPr>
        <w:spacing w:after="240"/>
      </w:pPr>
      <w:r>
        <w:br w:type="page"/>
      </w:r>
    </w:p>
    <w:p w14:paraId="72497ADF" w14:textId="3C016A09" w:rsidR="008C228B" w:rsidRPr="00CD203A" w:rsidRDefault="008C228B" w:rsidP="0012115F">
      <w:pPr>
        <w:pStyle w:val="berschrift1"/>
        <w:numPr>
          <w:ilvl w:val="0"/>
          <w:numId w:val="51"/>
        </w:numPr>
        <w:ind w:left="567" w:hanging="567"/>
        <w:rPr>
          <w:bCs/>
        </w:rPr>
      </w:pPr>
      <w:bookmarkStart w:id="33" w:name="_Toc234234765"/>
      <w:r w:rsidRPr="00CD203A">
        <w:rPr>
          <w:bCs/>
        </w:rPr>
        <w:lastRenderedPageBreak/>
        <w:t>Eigenerklärung zum Nichtvorliegen von Ausschlussgründen</w:t>
      </w:r>
      <w:bookmarkEnd w:id="33"/>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56363F"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77777777" w:rsidR="00C57F53" w:rsidRPr="007D6B37" w:rsidRDefault="0056363F"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56363F"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9" w:history="1">
        <w:r w:rsidR="00C57F53" w:rsidRPr="007D6B37">
          <w:rPr>
            <w:rStyle w:val="Hyperlink"/>
            <w:rFonts w:cstheme="minorHAnsi"/>
            <w:color w:val="auto"/>
            <w:szCs w:val="22"/>
          </w:rPr>
          <w:t>§ 21 des Gesetzes zur Bekämpfung der Schwarzarbeit und illegalen Beschäftigung (SchwarzArbG)</w:t>
        </w:r>
      </w:hyperlink>
      <w:r w:rsidR="00C57F53" w:rsidRPr="007D6B37">
        <w:rPr>
          <w:rStyle w:val="Hyperlink"/>
          <w:rFonts w:cstheme="minorHAnsi"/>
          <w:color w:val="auto"/>
          <w:szCs w:val="22"/>
        </w:rPr>
        <w:t xml:space="preserve">, </w:t>
      </w:r>
      <w:hyperlink r:id="rId10"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1"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2"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3" w:history="1">
        <w:r w:rsidR="00C57F53" w:rsidRPr="007D6B37">
          <w:rPr>
            <w:rStyle w:val="Hyperlink"/>
            <w:rFonts w:cstheme="minorHAnsi"/>
            <w:color w:val="auto"/>
            <w:szCs w:val="22"/>
          </w:rPr>
          <w:t>§ 22 des Lieferkettensorgfaltspflichtengesetzes (LkSG)</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4B6B1281" w:rsidR="00C57F53" w:rsidRPr="007D6B37" w:rsidRDefault="0056363F" w:rsidP="00C57F53">
      <w:pPr>
        <w:spacing w:before="240"/>
        <w:rPr>
          <w:rFonts w:eastAsia="DengXian" w:cstheme="minorHAnsi"/>
          <w:szCs w:val="22"/>
        </w:rPr>
      </w:pPr>
      <w:sdt>
        <w:sdtPr>
          <w:rPr>
            <w:rFonts w:cstheme="minorHAnsi"/>
            <w:szCs w:val="22"/>
          </w:rPr>
          <w:id w:val="758339257"/>
          <w14:checkbox>
            <w14:checked w14:val="1"/>
            <w14:checkedState w14:val="2612" w14:font="MS Gothic"/>
            <w14:uncheckedState w14:val="2610" w14:font="MS Gothic"/>
          </w14:checkbox>
        </w:sdtPr>
        <w:sdtEndPr/>
        <w:sdtContent>
          <w:r w:rsidR="002E0A9E">
            <w:rPr>
              <w:rFonts w:ascii="MS Gothic" w:eastAsia="MS Gothic" w:hAnsi="MS Gothic" w:cstheme="minorHAnsi" w:hint="eastAsia"/>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4"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68BEE5C0" w14:textId="77777777" w:rsidR="008C228B" w:rsidRPr="00BF555D" w:rsidRDefault="008C228B" w:rsidP="0012115F">
      <w:pPr>
        <w:pStyle w:val="berschrift1"/>
        <w:numPr>
          <w:ilvl w:val="0"/>
          <w:numId w:val="51"/>
        </w:numPr>
        <w:ind w:left="567" w:hanging="567"/>
        <w:rPr>
          <w:bCs/>
        </w:rPr>
      </w:pPr>
      <w:bookmarkStart w:id="34" w:name="_Toc127977641"/>
      <w:bookmarkStart w:id="35" w:name="_Toc127979141"/>
      <w:bookmarkStart w:id="36" w:name="_Toc127979304"/>
      <w:bookmarkStart w:id="37" w:name="_Toc127977645"/>
      <w:bookmarkStart w:id="38" w:name="_Toc127979145"/>
      <w:bookmarkStart w:id="39" w:name="_Toc127979308"/>
      <w:bookmarkStart w:id="40" w:name="_Toc127977646"/>
      <w:bookmarkStart w:id="41" w:name="_Toc127979146"/>
      <w:bookmarkStart w:id="42" w:name="_Toc127979309"/>
      <w:bookmarkStart w:id="43" w:name="_Toc127977647"/>
      <w:bookmarkStart w:id="44" w:name="_Toc127979147"/>
      <w:bookmarkStart w:id="45" w:name="_Toc127979310"/>
      <w:bookmarkStart w:id="46" w:name="_Toc127977657"/>
      <w:bookmarkStart w:id="47" w:name="_Toc127979157"/>
      <w:bookmarkStart w:id="48" w:name="_Toc127979320"/>
      <w:bookmarkStart w:id="49" w:name="_Toc127977660"/>
      <w:bookmarkStart w:id="50" w:name="_Toc127979160"/>
      <w:bookmarkStart w:id="51" w:name="_Toc127979323"/>
      <w:bookmarkStart w:id="52" w:name="_Toc127977661"/>
      <w:bookmarkStart w:id="53" w:name="_Toc127979161"/>
      <w:bookmarkStart w:id="54" w:name="_Toc127979324"/>
      <w:bookmarkStart w:id="55" w:name="_Toc127977663"/>
      <w:bookmarkStart w:id="56" w:name="_Toc127979163"/>
      <w:bookmarkStart w:id="57" w:name="_Toc127979326"/>
      <w:bookmarkStart w:id="58" w:name="_Toc127977664"/>
      <w:bookmarkStart w:id="59" w:name="_Toc127979164"/>
      <w:bookmarkStart w:id="60" w:name="_Toc127979327"/>
      <w:bookmarkStart w:id="61" w:name="_Toc127977670"/>
      <w:bookmarkStart w:id="62" w:name="_Toc127979170"/>
      <w:bookmarkStart w:id="63" w:name="_Toc127979333"/>
      <w:bookmarkStart w:id="64" w:name="_Toc127977672"/>
      <w:bookmarkStart w:id="65" w:name="_Toc127979172"/>
      <w:bookmarkStart w:id="66" w:name="_Toc127979335"/>
      <w:bookmarkStart w:id="67" w:name="_Toc127977673"/>
      <w:bookmarkStart w:id="68" w:name="_Toc127979173"/>
      <w:bookmarkStart w:id="69" w:name="_Toc127979336"/>
      <w:bookmarkStart w:id="70" w:name="_Toc127977674"/>
      <w:bookmarkStart w:id="71" w:name="_Toc127979174"/>
      <w:bookmarkStart w:id="72" w:name="_Toc127979337"/>
      <w:bookmarkStart w:id="73" w:name="_Toc127977675"/>
      <w:bookmarkStart w:id="74" w:name="_Toc127979175"/>
      <w:bookmarkStart w:id="75" w:name="_Toc127979338"/>
      <w:bookmarkStart w:id="76" w:name="_Toc127977677"/>
      <w:bookmarkStart w:id="77" w:name="_Toc127979177"/>
      <w:bookmarkStart w:id="78" w:name="_Toc127979340"/>
      <w:bookmarkStart w:id="79" w:name="_Toc127977678"/>
      <w:bookmarkStart w:id="80" w:name="_Toc127979178"/>
      <w:bookmarkStart w:id="81" w:name="_Toc127979341"/>
      <w:bookmarkStart w:id="82" w:name="_Toc127977687"/>
      <w:bookmarkStart w:id="83" w:name="_Toc127979187"/>
      <w:bookmarkStart w:id="84" w:name="_Toc127979350"/>
      <w:bookmarkStart w:id="85" w:name="_Toc23423476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F555D">
        <w:rPr>
          <w:bCs/>
        </w:rPr>
        <w:lastRenderedPageBreak/>
        <w:t>Verbundene Unternehmen</w:t>
      </w:r>
      <w:bookmarkEnd w:id="85"/>
    </w:p>
    <w:p w14:paraId="7E80F2FA" w14:textId="2871330B" w:rsidR="008C228B" w:rsidRDefault="008C228B" w:rsidP="008C228B"/>
    <w:p w14:paraId="75F6E091" w14:textId="77777777" w:rsidR="00E0632F" w:rsidRPr="00E943A3" w:rsidRDefault="00E0632F" w:rsidP="0012115F">
      <w:pPr>
        <w:spacing w:before="120"/>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0814B976" w14:textId="77777777" w:rsidR="00E0632F" w:rsidRPr="00BF555D" w:rsidRDefault="00E0632F" w:rsidP="008C228B"/>
    <w:p w14:paraId="2B23C32A" w14:textId="52497611" w:rsidR="008C228B" w:rsidRPr="00BF555D" w:rsidRDefault="008C228B">
      <w:pPr>
        <w:spacing w:after="240"/>
      </w:pPr>
      <w:r w:rsidRPr="00BF555D">
        <w:br w:type="page"/>
      </w:r>
    </w:p>
    <w:p w14:paraId="1C578FE9" w14:textId="77777777" w:rsidR="008C228B" w:rsidRPr="00BF555D" w:rsidRDefault="008C228B" w:rsidP="0012115F">
      <w:pPr>
        <w:pStyle w:val="berschrift1"/>
        <w:numPr>
          <w:ilvl w:val="0"/>
          <w:numId w:val="51"/>
        </w:numPr>
        <w:ind w:left="567" w:hanging="567"/>
        <w:rPr>
          <w:bCs/>
        </w:rPr>
      </w:pPr>
      <w:bookmarkStart w:id="86" w:name="_Toc234234767"/>
      <w:r w:rsidRPr="00BF555D">
        <w:rPr>
          <w:bCs/>
        </w:rPr>
        <w:lastRenderedPageBreak/>
        <w:t>Privilegierte Nachunternehmer</w:t>
      </w:r>
      <w:bookmarkEnd w:id="86"/>
    </w:p>
    <w:p w14:paraId="6638A546" w14:textId="77777777" w:rsidR="008C228B" w:rsidRPr="00BF555D" w:rsidRDefault="008C228B" w:rsidP="008C228B"/>
    <w:p w14:paraId="26296126" w14:textId="77777777" w:rsidR="008C228B" w:rsidRPr="00BF555D" w:rsidRDefault="008C228B" w:rsidP="008C228B">
      <w:r w:rsidRPr="00BF555D">
        <w:t>Zum Einsatz privilegierter Nachunternehmer erklären wir (zutreffendes bitte ankreuzen):</w:t>
      </w:r>
    </w:p>
    <w:p w14:paraId="1C80A5CE" w14:textId="72311E25" w:rsidR="008C228B" w:rsidRPr="00BF555D" w:rsidRDefault="0056363F" w:rsidP="008C228B">
      <w:pPr>
        <w:tabs>
          <w:tab w:val="left" w:pos="426"/>
        </w:tabs>
        <w:ind w:left="420" w:hanging="420"/>
      </w:pPr>
      <w:sdt>
        <w:sdtPr>
          <w:id w:val="210778205"/>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 xml:space="preserve"> </w:t>
      </w:r>
      <w:r w:rsidR="008C228B" w:rsidRPr="00BF555D">
        <w:tab/>
        <w:t xml:space="preserve">Wir setzen keine privilegierten Nachunternehmer im Sinne von </w:t>
      </w:r>
      <w:r w:rsidR="00FF2F8E" w:rsidRPr="00BF555D">
        <w:t>Ziffer 6</w:t>
      </w:r>
      <w:r w:rsidR="008C228B" w:rsidRPr="00BF555D">
        <w:t xml:space="preserve"> der Teilnahmebedingungen</w:t>
      </w:r>
      <w:r w:rsidR="00FF2F8E" w:rsidRPr="00BF555D">
        <w:t xml:space="preserve"> (siehe Kapitel 5 der Teilnahmeunterlage)</w:t>
      </w:r>
      <w:r w:rsidR="008C228B" w:rsidRPr="00BF555D">
        <w:t xml:space="preserve"> ein.</w:t>
      </w:r>
    </w:p>
    <w:p w14:paraId="0E658FC1" w14:textId="7CEEF7BB" w:rsidR="008C228B" w:rsidRPr="00BF555D" w:rsidRDefault="0056363F" w:rsidP="008C228B">
      <w:pPr>
        <w:tabs>
          <w:tab w:val="left" w:pos="426"/>
        </w:tabs>
        <w:ind w:left="420" w:hanging="420"/>
      </w:pPr>
      <w:sdt>
        <w:sdtPr>
          <w:id w:val="-1933968460"/>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ab/>
        <w:t xml:space="preserve">Wir benennen die folgenden privilegierten Nachunternehmer im Sinne von </w:t>
      </w:r>
      <w:r w:rsidR="00FF2F8E" w:rsidRPr="00BF555D">
        <w:t xml:space="preserve">Ziffer 6 der Teilnahmebedingungen (siehe Kapitel </w:t>
      </w:r>
      <w:r w:rsidR="003E43F8">
        <w:t>6 Nr. 6</w:t>
      </w:r>
      <w:r w:rsidR="00FF2F8E" w:rsidRPr="00BF555D">
        <w:t xml:space="preserve"> der Teilnahmeunterlage):</w:t>
      </w:r>
    </w:p>
    <w:p w14:paraId="69489044" w14:textId="4BBB698F" w:rsidR="008C228B" w:rsidRPr="00BF555D" w:rsidRDefault="008C228B" w:rsidP="008C228B">
      <w:pPr>
        <w:tabs>
          <w:tab w:val="left" w:pos="426"/>
        </w:tabs>
        <w:ind w:left="420" w:hanging="420"/>
      </w:pPr>
      <w:r w:rsidRPr="00BF555D">
        <w:tab/>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1FD3608A" w14:textId="77777777" w:rsidR="008C228B" w:rsidRPr="00BF555D" w:rsidRDefault="008C228B" w:rsidP="008C228B">
      <w:pPr>
        <w:tabs>
          <w:tab w:val="left" w:pos="426"/>
        </w:tabs>
        <w:ind w:left="420" w:hanging="420"/>
      </w:pPr>
    </w:p>
    <w:p w14:paraId="268DF437" w14:textId="0FD15E82" w:rsidR="008C228B" w:rsidRPr="00BF555D" w:rsidRDefault="008C228B" w:rsidP="008C228B">
      <w:r w:rsidRPr="00BF555D">
        <w:t xml:space="preserve">Für jeden genannten </w:t>
      </w:r>
      <w:r w:rsidR="00DA38B0">
        <w:t xml:space="preserve">privilegierten </w:t>
      </w:r>
      <w:r w:rsidRPr="00BF555D">
        <w:t xml:space="preserve">Nachunternehmer fügen wir die geforderte </w:t>
      </w:r>
      <w:r w:rsidRPr="00E0632F">
        <w:rPr>
          <w:b/>
        </w:rPr>
        <w:t>Nachunternehmererklärung</w:t>
      </w:r>
      <w:r w:rsidRPr="00BF555D">
        <w:t xml:space="preserve"> bei.</w:t>
      </w:r>
    </w:p>
    <w:p w14:paraId="0CCB71C1" w14:textId="0B0542BB" w:rsidR="008C228B" w:rsidRPr="00BF555D" w:rsidRDefault="008C228B">
      <w:pPr>
        <w:spacing w:after="240"/>
      </w:pPr>
      <w:r w:rsidRPr="00BF555D">
        <w:br w:type="page"/>
      </w:r>
    </w:p>
    <w:p w14:paraId="1773857D" w14:textId="77777777" w:rsidR="008C228B" w:rsidRPr="00BF555D" w:rsidRDefault="008C228B" w:rsidP="0012115F">
      <w:pPr>
        <w:pStyle w:val="berschrift1"/>
        <w:numPr>
          <w:ilvl w:val="0"/>
          <w:numId w:val="51"/>
        </w:numPr>
        <w:ind w:left="567" w:hanging="567"/>
        <w:rPr>
          <w:bCs/>
        </w:rPr>
      </w:pPr>
      <w:bookmarkStart w:id="87" w:name="_Toc234234768"/>
      <w:r w:rsidRPr="00BF555D">
        <w:rPr>
          <w:bCs/>
        </w:rPr>
        <w:lastRenderedPageBreak/>
        <w:t>Eigenerklärung zum Umsatz</w:t>
      </w:r>
      <w:bookmarkEnd w:id="87"/>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7A40DD62" w14:textId="77777777" w:rsidR="008C228B" w:rsidRPr="00BF555D" w:rsidRDefault="008C228B" w:rsidP="008C228B">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23BF8E73" w14:textId="77777777" w:rsidTr="005C5D6E">
        <w:trPr>
          <w:trHeight w:val="567"/>
        </w:trPr>
        <w:tc>
          <w:tcPr>
            <w:tcW w:w="2830" w:type="dxa"/>
            <w:vMerge w:val="restart"/>
            <w:vAlign w:val="center"/>
            <w:hideMark/>
          </w:tcPr>
          <w:p w14:paraId="2579F9EE"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375E6B8" w14:textId="57556D58"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202</w:t>
            </w:r>
            <w:r w:rsidR="00B61004">
              <w:rPr>
                <w:rFonts w:ascii="Calibri Light" w:hAnsi="Calibri Light" w:cs="Calibri Light"/>
                <w:snapToGrid w:val="0"/>
                <w:szCs w:val="22"/>
              </w:rPr>
              <w:t>5</w:t>
            </w:r>
          </w:p>
        </w:tc>
        <w:tc>
          <w:tcPr>
            <w:tcW w:w="5245" w:type="dxa"/>
            <w:vAlign w:val="center"/>
            <w:hideMark/>
          </w:tcPr>
          <w:p w14:paraId="6D20F0B7" w14:textId="70CFAEFA"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551A1AA9" w14:textId="77777777" w:rsidTr="005C5D6E">
        <w:trPr>
          <w:trHeight w:val="567"/>
        </w:trPr>
        <w:tc>
          <w:tcPr>
            <w:tcW w:w="2830" w:type="dxa"/>
            <w:vMerge/>
            <w:vAlign w:val="center"/>
            <w:hideMark/>
          </w:tcPr>
          <w:p w14:paraId="06C88FE6"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57450DEB" w14:textId="4B48856B"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B61004">
              <w:rPr>
                <w:rFonts w:ascii="Calibri Light" w:hAnsi="Calibri Light" w:cs="Calibri Light"/>
                <w:snapToGrid w:val="0"/>
                <w:szCs w:val="22"/>
              </w:rPr>
              <w:t>4</w:t>
            </w:r>
          </w:p>
        </w:tc>
        <w:tc>
          <w:tcPr>
            <w:tcW w:w="5245" w:type="dxa"/>
            <w:vAlign w:val="center"/>
            <w:hideMark/>
          </w:tcPr>
          <w:p w14:paraId="0F33E663" w14:textId="4599D613"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5B415D1" w14:textId="77777777" w:rsidTr="005C5D6E">
        <w:trPr>
          <w:trHeight w:val="567"/>
        </w:trPr>
        <w:tc>
          <w:tcPr>
            <w:tcW w:w="2830" w:type="dxa"/>
            <w:vMerge/>
            <w:vAlign w:val="center"/>
            <w:hideMark/>
          </w:tcPr>
          <w:p w14:paraId="657DB629"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22C22AE6" w14:textId="1EB87CC7"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B61004">
              <w:rPr>
                <w:rFonts w:ascii="Calibri Light" w:hAnsi="Calibri Light" w:cs="Calibri Light"/>
                <w:snapToGrid w:val="0"/>
                <w:szCs w:val="22"/>
              </w:rPr>
              <w:t>3</w:t>
            </w:r>
          </w:p>
        </w:tc>
        <w:tc>
          <w:tcPr>
            <w:tcW w:w="5245" w:type="dxa"/>
            <w:vAlign w:val="center"/>
            <w:hideMark/>
          </w:tcPr>
          <w:p w14:paraId="0DF47188" w14:textId="0C3DDF3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18B5E199" w14:textId="77777777" w:rsidR="008C228B" w:rsidRPr="00BF555D" w:rsidRDefault="008C228B" w:rsidP="008C228B"/>
    <w:p w14:paraId="149C6900" w14:textId="77777777" w:rsidR="008C228B" w:rsidRPr="00BF555D" w:rsidRDefault="008C228B" w:rsidP="008C228B">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22ED7FA4"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B61004">
              <w:rPr>
                <w:rFonts w:ascii="Calibri Light" w:hAnsi="Calibri Light" w:cs="Calibri Light"/>
                <w:snapToGrid w:val="0"/>
                <w:szCs w:val="22"/>
              </w:rPr>
              <w:t>5</w:t>
            </w:r>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07C0A5D6"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B61004">
              <w:rPr>
                <w:rFonts w:ascii="Calibri Light" w:hAnsi="Calibri Light" w:cs="Calibri Light"/>
                <w:snapToGrid w:val="0"/>
                <w:szCs w:val="22"/>
              </w:rPr>
              <w:t>4</w:t>
            </w:r>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08AC8AE9"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B61004">
              <w:rPr>
                <w:rFonts w:ascii="Calibri Light" w:hAnsi="Calibri Light" w:cs="Calibri Light"/>
                <w:snapToGrid w:val="0"/>
                <w:szCs w:val="22"/>
              </w:rPr>
              <w:t>3</w:t>
            </w:r>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3DB46BAF" w:rsidR="008C228B" w:rsidRPr="00BF555D" w:rsidRDefault="008C228B" w:rsidP="0012115F">
      <w:pPr>
        <w:pStyle w:val="berschrift1"/>
        <w:numPr>
          <w:ilvl w:val="0"/>
          <w:numId w:val="51"/>
        </w:numPr>
        <w:ind w:left="567" w:hanging="567"/>
        <w:rPr>
          <w:bCs/>
        </w:rPr>
      </w:pPr>
      <w:bookmarkStart w:id="88" w:name="_Toc127977692"/>
      <w:bookmarkStart w:id="89" w:name="_Toc127979192"/>
      <w:bookmarkStart w:id="90" w:name="_Toc127979355"/>
      <w:bookmarkStart w:id="91" w:name="_Toc127977693"/>
      <w:bookmarkStart w:id="92" w:name="_Toc127979193"/>
      <w:bookmarkStart w:id="93" w:name="_Toc127979356"/>
      <w:bookmarkStart w:id="94" w:name="_Toc127977694"/>
      <w:bookmarkStart w:id="95" w:name="_Toc127979194"/>
      <w:bookmarkStart w:id="96" w:name="_Toc127979357"/>
      <w:bookmarkStart w:id="97" w:name="_Toc127977695"/>
      <w:bookmarkStart w:id="98" w:name="_Toc127979195"/>
      <w:bookmarkStart w:id="99" w:name="_Toc127979358"/>
      <w:bookmarkStart w:id="100" w:name="_Toc127977696"/>
      <w:bookmarkStart w:id="101" w:name="_Toc127979196"/>
      <w:bookmarkStart w:id="102" w:name="_Toc127979359"/>
      <w:bookmarkStart w:id="103" w:name="_Toc127977697"/>
      <w:bookmarkStart w:id="104" w:name="_Toc127979197"/>
      <w:bookmarkStart w:id="105" w:name="_Toc127979360"/>
      <w:bookmarkStart w:id="106" w:name="_Toc127977698"/>
      <w:bookmarkStart w:id="107" w:name="_Toc127979198"/>
      <w:bookmarkStart w:id="108" w:name="_Toc127979361"/>
      <w:bookmarkStart w:id="109" w:name="_Toc127977699"/>
      <w:bookmarkStart w:id="110" w:name="_Toc127979199"/>
      <w:bookmarkStart w:id="111" w:name="_Toc127979362"/>
      <w:bookmarkStart w:id="112" w:name="_Toc127977700"/>
      <w:bookmarkStart w:id="113" w:name="_Toc127979200"/>
      <w:bookmarkStart w:id="114" w:name="_Toc127979363"/>
      <w:bookmarkStart w:id="115" w:name="_Toc127977701"/>
      <w:bookmarkStart w:id="116" w:name="_Toc127979201"/>
      <w:bookmarkStart w:id="117" w:name="_Toc127979364"/>
      <w:bookmarkStart w:id="118" w:name="_Toc234234769"/>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Eigenerklärung zur Betriebshaftpflichtversicherung</w:t>
      </w:r>
      <w:bookmarkEnd w:id="118"/>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6156588A" w:rsidR="0035011B" w:rsidRPr="00BF555D" w:rsidRDefault="00B85B9C">
      <w:pPr>
        <w:spacing w:after="240"/>
      </w:pPr>
      <w:r w:rsidRPr="00BF555D">
        <w:t xml:space="preserve">Für den Fall, dass wir nicht über eine Betriebshaftpflichtversicherung mit den in den </w:t>
      </w:r>
      <w:r w:rsidR="005D23C3" w:rsidRPr="00BF555D">
        <w:t>Teilnahmebedingungen</w:t>
      </w:r>
      <w:r w:rsidRPr="00BF555D">
        <w:t xml:space="preserve"> geforderten Mindestdeckungssummen verfügen, verpflichten wir uns hiermit, im Auftragsfall eine Betriebshaftpflichtversicherung mit den geforderten Deckungssummen </w:t>
      </w:r>
      <w:r w:rsidR="00E65C01" w:rsidRPr="00CA52D7">
        <w:t xml:space="preserve">1 </w:t>
      </w:r>
      <w:r w:rsidRPr="00CA52D7">
        <w:t>Mio. €</w:t>
      </w:r>
      <w:r w:rsidRPr="00BF555D">
        <w:t xml:space="preserve"> für Sach- u</w:t>
      </w:r>
      <w:r w:rsidR="00A74371" w:rsidRPr="00BF555D">
        <w:t xml:space="preserve">nd Personenschäden sowie </w:t>
      </w:r>
      <w:r w:rsidR="00E65C01" w:rsidRPr="00CA52D7">
        <w:t>500.000</w:t>
      </w:r>
      <w:r w:rsidR="00A74371" w:rsidRPr="00CA52D7">
        <w:t> </w:t>
      </w:r>
      <w:r w:rsidRPr="00CA52D7">
        <w:t>€ für</w:t>
      </w:r>
      <w:r w:rsidRPr="00BF555D">
        <w:t xml:space="preserve"> Vermögensschäden je Schadensfall bei doppelter Maximierung abzuschließen bzw. die Deckungssummen der bestehenden Versicherung entsprechend zu erhöhen.</w:t>
      </w:r>
      <w:r w:rsidR="0088139F" w:rsidRPr="00BF555D">
        <w:br w:type="page"/>
      </w:r>
    </w:p>
    <w:p w14:paraId="4B1EF746" w14:textId="77777777" w:rsidR="00F21307" w:rsidRPr="00BF555D" w:rsidRDefault="00F21307" w:rsidP="0012115F">
      <w:pPr>
        <w:pStyle w:val="berschrift1"/>
        <w:numPr>
          <w:ilvl w:val="0"/>
          <w:numId w:val="51"/>
        </w:numPr>
        <w:ind w:left="567" w:hanging="567"/>
        <w:rPr>
          <w:bCs/>
        </w:rPr>
      </w:pPr>
      <w:bookmarkStart w:id="119" w:name="_Toc234234770"/>
      <w:r w:rsidRPr="00BF555D">
        <w:rPr>
          <w:bCs/>
        </w:rPr>
        <w:lastRenderedPageBreak/>
        <w:t>Eigenerklärung zur Personalstärke</w:t>
      </w:r>
      <w:bookmarkEnd w:id="119"/>
    </w:p>
    <w:p w14:paraId="7E0114E3" w14:textId="77777777" w:rsidR="00F21307" w:rsidRPr="00BF555D" w:rsidRDefault="00F21307" w:rsidP="00F21307">
      <w:pPr>
        <w:spacing w:after="240"/>
      </w:pPr>
    </w:p>
    <w:p w14:paraId="0A8B4E37" w14:textId="77777777" w:rsidR="00F21307" w:rsidRPr="00BF555D" w:rsidRDefault="00F21307" w:rsidP="00F21307">
      <w:r w:rsidRPr="00BF555D">
        <w:t>Durchschnittliche jährliche Anzahl an Beschäftigten ingesamt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26F200D0" w14:textId="77777777" w:rsidTr="005C5D6E">
        <w:trPr>
          <w:trHeight w:val="567"/>
        </w:trPr>
        <w:tc>
          <w:tcPr>
            <w:tcW w:w="2830" w:type="dxa"/>
            <w:vMerge w:val="restart"/>
            <w:vAlign w:val="center"/>
            <w:hideMark/>
          </w:tcPr>
          <w:p w14:paraId="1D44504D"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60C955EA" w14:textId="49014D85"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E65C01">
              <w:rPr>
                <w:rFonts w:ascii="Calibri Light" w:hAnsi="Calibri Light" w:cs="Calibri Light"/>
                <w:snapToGrid w:val="0"/>
                <w:szCs w:val="22"/>
              </w:rPr>
              <w:t>5</w:t>
            </w:r>
          </w:p>
        </w:tc>
        <w:tc>
          <w:tcPr>
            <w:tcW w:w="5245" w:type="dxa"/>
            <w:vAlign w:val="center"/>
            <w:hideMark/>
          </w:tcPr>
          <w:p w14:paraId="26F1D7D6" w14:textId="21029E1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350D9EE" w14:textId="77777777" w:rsidTr="005C5D6E">
        <w:trPr>
          <w:trHeight w:val="567"/>
        </w:trPr>
        <w:tc>
          <w:tcPr>
            <w:tcW w:w="2830" w:type="dxa"/>
            <w:vMerge/>
            <w:vAlign w:val="center"/>
            <w:hideMark/>
          </w:tcPr>
          <w:p w14:paraId="2D15FDC3"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FB4DF48" w14:textId="0D5EFAA8"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456D0E">
              <w:rPr>
                <w:rFonts w:ascii="Calibri Light" w:hAnsi="Calibri Light" w:cs="Calibri Light"/>
                <w:snapToGrid w:val="0"/>
                <w:szCs w:val="22"/>
              </w:rPr>
              <w:t>2</w:t>
            </w:r>
            <w:r w:rsidR="00E65C01">
              <w:rPr>
                <w:rFonts w:ascii="Calibri Light" w:hAnsi="Calibri Light" w:cs="Calibri Light"/>
                <w:snapToGrid w:val="0"/>
                <w:szCs w:val="22"/>
              </w:rPr>
              <w:t>4</w:t>
            </w:r>
          </w:p>
        </w:tc>
        <w:tc>
          <w:tcPr>
            <w:tcW w:w="5245" w:type="dxa"/>
            <w:vAlign w:val="center"/>
            <w:hideMark/>
          </w:tcPr>
          <w:p w14:paraId="18E6A4E6" w14:textId="1DBFB4FD"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22AA81B3" w14:textId="77777777" w:rsidTr="005C5D6E">
        <w:trPr>
          <w:trHeight w:val="567"/>
        </w:trPr>
        <w:tc>
          <w:tcPr>
            <w:tcW w:w="2830" w:type="dxa"/>
            <w:vMerge/>
            <w:vAlign w:val="center"/>
            <w:hideMark/>
          </w:tcPr>
          <w:p w14:paraId="2FC55927"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0F9F0E7" w14:textId="3C32AC4B"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E65C01">
              <w:rPr>
                <w:rFonts w:ascii="Calibri Light" w:hAnsi="Calibri Light" w:cs="Calibri Light"/>
                <w:snapToGrid w:val="0"/>
                <w:szCs w:val="22"/>
              </w:rPr>
              <w:t>3</w:t>
            </w:r>
          </w:p>
        </w:tc>
        <w:tc>
          <w:tcPr>
            <w:tcW w:w="5245" w:type="dxa"/>
            <w:vAlign w:val="center"/>
            <w:hideMark/>
          </w:tcPr>
          <w:p w14:paraId="4F9BAF8D" w14:textId="5B68093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023E82D4" w14:textId="77777777" w:rsidR="00F21307" w:rsidRPr="00BF555D" w:rsidRDefault="00F21307" w:rsidP="00F21307"/>
    <w:p w14:paraId="332DA77A" w14:textId="77777777" w:rsidR="00F21307" w:rsidRPr="00BF555D" w:rsidRDefault="00F21307" w:rsidP="00F21307">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1A4BEAA1" w14:textId="77777777" w:rsidTr="005C5D6E">
        <w:trPr>
          <w:trHeight w:val="567"/>
        </w:trPr>
        <w:tc>
          <w:tcPr>
            <w:tcW w:w="2830" w:type="dxa"/>
            <w:vMerge w:val="restart"/>
            <w:vAlign w:val="center"/>
            <w:hideMark/>
          </w:tcPr>
          <w:p w14:paraId="797ED075"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111000E2" w14:textId="0807F8C5"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E65C01">
              <w:rPr>
                <w:rFonts w:ascii="Calibri Light" w:hAnsi="Calibri Light" w:cs="Calibri Light"/>
                <w:snapToGrid w:val="0"/>
                <w:szCs w:val="22"/>
              </w:rPr>
              <w:t>5</w:t>
            </w:r>
          </w:p>
        </w:tc>
        <w:tc>
          <w:tcPr>
            <w:tcW w:w="5245" w:type="dxa"/>
            <w:vAlign w:val="center"/>
            <w:hideMark/>
          </w:tcPr>
          <w:p w14:paraId="2DFE92A1" w14:textId="7100C2C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126D373" w14:textId="77777777" w:rsidTr="005C5D6E">
        <w:trPr>
          <w:trHeight w:val="567"/>
        </w:trPr>
        <w:tc>
          <w:tcPr>
            <w:tcW w:w="2830" w:type="dxa"/>
            <w:vMerge/>
            <w:vAlign w:val="center"/>
            <w:hideMark/>
          </w:tcPr>
          <w:p w14:paraId="6D74E88B"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90A1655" w14:textId="76D5DD6C"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E65C01">
              <w:rPr>
                <w:rFonts w:ascii="Calibri Light" w:hAnsi="Calibri Light" w:cs="Calibri Light"/>
                <w:snapToGrid w:val="0"/>
                <w:szCs w:val="22"/>
              </w:rPr>
              <w:t>4</w:t>
            </w:r>
          </w:p>
        </w:tc>
        <w:tc>
          <w:tcPr>
            <w:tcW w:w="5245" w:type="dxa"/>
            <w:vAlign w:val="center"/>
            <w:hideMark/>
          </w:tcPr>
          <w:p w14:paraId="53077BD7" w14:textId="0F18710E"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3508FE69" w14:textId="77777777" w:rsidTr="005C5D6E">
        <w:trPr>
          <w:trHeight w:val="567"/>
        </w:trPr>
        <w:tc>
          <w:tcPr>
            <w:tcW w:w="2830" w:type="dxa"/>
            <w:vMerge/>
            <w:vAlign w:val="center"/>
            <w:hideMark/>
          </w:tcPr>
          <w:p w14:paraId="298AD5A5"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E32DFE0" w14:textId="5E9CF43E"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E65C01">
              <w:rPr>
                <w:rFonts w:ascii="Calibri Light" w:hAnsi="Calibri Light" w:cs="Calibri Light"/>
                <w:snapToGrid w:val="0"/>
                <w:szCs w:val="22"/>
              </w:rPr>
              <w:t>3</w:t>
            </w:r>
          </w:p>
        </w:tc>
        <w:tc>
          <w:tcPr>
            <w:tcW w:w="5245" w:type="dxa"/>
            <w:vAlign w:val="center"/>
            <w:hideMark/>
          </w:tcPr>
          <w:p w14:paraId="10C3726A" w14:textId="06499262"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665FC52C" w14:textId="16F3B4FA" w:rsidR="00F21307" w:rsidRPr="00BF555D" w:rsidRDefault="00F21307" w:rsidP="00F21307">
      <w:pPr>
        <w:pStyle w:val="berschrift1"/>
        <w:rPr>
          <w:color w:val="333333" w:themeColor="text1"/>
          <w:sz w:val="22"/>
          <w:szCs w:val="20"/>
        </w:rPr>
      </w:pPr>
    </w:p>
    <w:p w14:paraId="1E729664" w14:textId="77777777" w:rsidR="00F21307" w:rsidRPr="00BF555D" w:rsidRDefault="00F21307">
      <w:pPr>
        <w:spacing w:after="240"/>
      </w:pPr>
      <w:r w:rsidRPr="00BF555D">
        <w:br w:type="page"/>
      </w:r>
    </w:p>
    <w:p w14:paraId="53E82B55" w14:textId="48847319" w:rsidR="0035011B" w:rsidRDefault="0035011B" w:rsidP="0012115F">
      <w:pPr>
        <w:pStyle w:val="berschrift1"/>
        <w:numPr>
          <w:ilvl w:val="0"/>
          <w:numId w:val="51"/>
        </w:numPr>
        <w:ind w:left="567" w:hanging="567"/>
        <w:rPr>
          <w:bCs/>
        </w:rPr>
      </w:pPr>
      <w:bookmarkStart w:id="120" w:name="_Toc234234771"/>
      <w:r w:rsidRPr="00BF555D">
        <w:rPr>
          <w:bCs/>
        </w:rPr>
        <w:lastRenderedPageBreak/>
        <w:t>Referenzen</w:t>
      </w:r>
      <w:bookmarkEnd w:id="120"/>
    </w:p>
    <w:p w14:paraId="484101ED" w14:textId="37ED9498" w:rsidR="00F143C0" w:rsidRPr="00BF555D" w:rsidRDefault="006E7DB5" w:rsidP="00F143C0">
      <w:r>
        <w:t xml:space="preserve">Bitte geben Sie mindestens </w:t>
      </w:r>
      <w:r w:rsidRPr="006E7DB5">
        <w:rPr>
          <w:b/>
          <w:bCs/>
          <w:u w:val="single"/>
        </w:rPr>
        <w:t>drei Referenzen</w:t>
      </w:r>
      <w:r>
        <w:t xml:space="preserve"> wie in der </w:t>
      </w:r>
      <w:r w:rsidR="00C3316B">
        <w:t xml:space="preserve">Teilnahmeunterlage </w:t>
      </w:r>
      <w:r>
        <w:t xml:space="preserve">(7.3.) </w:t>
      </w:r>
      <w:r w:rsidR="00C3316B">
        <w:t>beschrieben</w:t>
      </w:r>
      <w:r w:rsidR="00F143C0" w:rsidRPr="00BF555D">
        <w:t xml:space="preserve"> </w:t>
      </w:r>
      <w:r>
        <w:t xml:space="preserve">an, </w:t>
      </w:r>
      <w:r w:rsidR="00F143C0" w:rsidRPr="00BF555D">
        <w:t xml:space="preserve">mit Angabe des Auftragswertes, des Liefer- bzw. Erbringungszeitpunktes (bzw. -zeitraums) sowie des öffentlichen oder privaten Empfängers an. Gewünscht ist auch die Angabe eines Ansprechpartners auf Seiten des Leistungsempfängers (mit dessen Kontaktdaten, z. B. E-Mailadresse; Telefonnummer). </w:t>
      </w:r>
    </w:p>
    <w:p w14:paraId="00F3C7D4" w14:textId="77777777" w:rsidR="00F143C0" w:rsidRPr="00BF555D" w:rsidRDefault="00F143C0" w:rsidP="00F143C0">
      <w:r w:rsidRPr="00BF555D">
        <w:t>Die Auftragswerte in den Referenzlisten sind in Euro, Bruchteile in vollen Cents anzugeben. Die Auftragswerte in den Referenzlisten sind ohne Umsatzsteuer anzugeben.</w:t>
      </w:r>
    </w:p>
    <w:p w14:paraId="425E47FE" w14:textId="1A3EA046" w:rsidR="0035011B" w:rsidRPr="00BF555D" w:rsidRDefault="00F143C0" w:rsidP="00F143C0">
      <w:r w:rsidRPr="00BF555D">
        <w:t xml:space="preserve">Sollte der Platz zur eingehenden Beschreibung des Auftragsgegenstandes </w:t>
      </w:r>
      <w:r w:rsidR="00C3316B">
        <w:t>oder die Anzahl der Ref</w:t>
      </w:r>
      <w:r w:rsidR="0056363F">
        <w:t>e</w:t>
      </w:r>
      <w:r w:rsidR="00C3316B">
        <w:t xml:space="preserve">renzblätter </w:t>
      </w:r>
      <w:r w:rsidRPr="00BF555D">
        <w:t>nicht ausreichen</w:t>
      </w:r>
      <w:r w:rsidR="00C3316B">
        <w:t>,</w:t>
      </w:r>
      <w:r w:rsidRPr="00BF555D">
        <w:t xml:space="preserve"> können zusätzliche Blätter beigefügt werden.</w:t>
      </w:r>
    </w:p>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0FEBC63E"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23347D3E" w:rsidR="0088139F" w:rsidRPr="00BF555D" w:rsidRDefault="0088139F" w:rsidP="0088139F"/>
    <w:p w14:paraId="3E3D550B" w14:textId="66E0A7EF" w:rsidR="00CD1A7F" w:rsidRPr="00BF555D" w:rsidRDefault="00CD1A7F">
      <w:pPr>
        <w:spacing w:after="240"/>
      </w:pPr>
      <w:r w:rsidRPr="00BF555D">
        <w:br w:type="page"/>
      </w:r>
    </w:p>
    <w:p w14:paraId="55CECAFA" w14:textId="119FB5A9" w:rsidR="008D315F" w:rsidRPr="00BF555D" w:rsidRDefault="008D315F" w:rsidP="00954A7F">
      <w:pPr>
        <w:pStyle w:val="berschrift1"/>
        <w:numPr>
          <w:ilvl w:val="0"/>
          <w:numId w:val="51"/>
        </w:numPr>
        <w:ind w:left="567" w:hanging="567"/>
        <w:rPr>
          <w:bCs/>
        </w:rPr>
      </w:pPr>
      <w:bookmarkStart w:id="121" w:name="_Toc234234772"/>
      <w:r w:rsidRPr="00BF555D">
        <w:rPr>
          <w:bCs/>
        </w:rPr>
        <w:lastRenderedPageBreak/>
        <w:t>Eigenerklärung Qualitätsmanagement</w:t>
      </w:r>
      <w:bookmarkEnd w:id="121"/>
    </w:p>
    <w:p w14:paraId="3708C46D" w14:textId="1A5E9327" w:rsidR="008D315F" w:rsidRPr="00BF555D" w:rsidRDefault="008D315F" w:rsidP="008D315F"/>
    <w:p w14:paraId="38564636" w14:textId="77777777" w:rsidR="008D315F" w:rsidRPr="00BF555D" w:rsidRDefault="008D315F" w:rsidP="008D315F">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60D047E4" w14:textId="40D73C1F" w:rsidR="008D315F" w:rsidRPr="00BF555D" w:rsidRDefault="005636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Wir haben in unserem Unternehmen keine allgemeinen QM-Maßnahmen für alle Geschäftsabläufe implementiert.</w:t>
      </w:r>
    </w:p>
    <w:p w14:paraId="3162D5E3" w14:textId="318204F8" w:rsidR="008D315F" w:rsidRPr="00BF555D" w:rsidRDefault="005636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gemäß DIN EN ISO 9001:2015; eine Kopie dieses Zertifikats ist beigefügt.</w:t>
      </w:r>
    </w:p>
    <w:p w14:paraId="37B43A0F" w14:textId="4FAFC3C9" w:rsidR="008D315F" w:rsidRPr="00BF555D" w:rsidRDefault="005636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18242E10" w14:textId="486756EA" w:rsidR="008D315F" w:rsidRPr="00BF555D" w:rsidRDefault="005636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3F7E1AB0" w14:textId="4B0E5CAC" w:rsidR="008D315F" w:rsidRPr="00BF555D" w:rsidRDefault="005C5D6E" w:rsidP="0073199F">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9400D05" w14:textId="3CD705CB" w:rsidR="008D315F" w:rsidRPr="00BF555D" w:rsidRDefault="008D315F">
      <w:pPr>
        <w:spacing w:after="240"/>
      </w:pPr>
      <w:r w:rsidRPr="00BF555D">
        <w:br w:type="page"/>
      </w:r>
    </w:p>
    <w:p w14:paraId="32CED862" w14:textId="21A78353" w:rsidR="008D315F" w:rsidRPr="00BF555D" w:rsidRDefault="008D315F" w:rsidP="00954A7F">
      <w:pPr>
        <w:pStyle w:val="berschrift1"/>
        <w:numPr>
          <w:ilvl w:val="0"/>
          <w:numId w:val="51"/>
        </w:numPr>
        <w:ind w:left="567" w:hanging="567"/>
        <w:rPr>
          <w:bCs/>
        </w:rPr>
      </w:pPr>
      <w:bookmarkStart w:id="122" w:name="_Toc234234773"/>
      <w:r w:rsidRPr="00BF555D">
        <w:rPr>
          <w:bCs/>
        </w:rPr>
        <w:lastRenderedPageBreak/>
        <w:t>Eigenerklärung Qualitätsmanagement Bewerbergemeinschaft</w:t>
      </w:r>
      <w:bookmarkEnd w:id="122"/>
    </w:p>
    <w:p w14:paraId="404F419D" w14:textId="77777777" w:rsidR="008D315F" w:rsidRPr="00BF555D" w:rsidRDefault="008D315F" w:rsidP="008D315F"/>
    <w:p w14:paraId="666686D3" w14:textId="3E8CF2E6" w:rsidR="008D315F" w:rsidRPr="00BF555D" w:rsidRDefault="008D315F" w:rsidP="008D315F">
      <w:r w:rsidRPr="00BF555D">
        <w:t xml:space="preserve">Zusatzerklärung zum Qualitätsmanagement für Bewerbergemeinschaften </w:t>
      </w:r>
    </w:p>
    <w:p w14:paraId="3265C44C" w14:textId="0F9F605D" w:rsidR="008D315F" w:rsidRPr="00BF555D" w:rsidRDefault="008D315F" w:rsidP="008D315F">
      <w:r w:rsidRPr="00BF555D">
        <w:t>Im Falle einer Auftragserteilung werden das allgemeine Qualitätsmanagement in unserer Bewerbergemeinschaft wie folgt organisiert:</w:t>
      </w:r>
    </w:p>
    <w:p w14:paraId="70407A6B" w14:textId="134409BB" w:rsidR="008D315F" w:rsidRPr="00BF555D" w:rsidRDefault="005C5D6E" w:rsidP="008D315F">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1D3F8686" w14:textId="483BBE20" w:rsidR="008D315F" w:rsidRPr="00BF555D" w:rsidRDefault="008D315F">
      <w:pPr>
        <w:spacing w:after="240"/>
      </w:pPr>
      <w:r w:rsidRPr="00BF555D">
        <w:br w:type="page"/>
      </w:r>
    </w:p>
    <w:p w14:paraId="5B55411B" w14:textId="2245B41D" w:rsidR="00CF2775" w:rsidRPr="00BF555D" w:rsidRDefault="00CF2775" w:rsidP="00954A7F">
      <w:pPr>
        <w:pStyle w:val="berschrift1"/>
        <w:numPr>
          <w:ilvl w:val="0"/>
          <w:numId w:val="51"/>
        </w:numPr>
        <w:ind w:left="567" w:hanging="567"/>
        <w:rPr>
          <w:bCs/>
        </w:rPr>
      </w:pPr>
      <w:bookmarkStart w:id="123" w:name="_Toc234234774"/>
      <w:r w:rsidRPr="00BF555D">
        <w:rPr>
          <w:bCs/>
        </w:rPr>
        <w:lastRenderedPageBreak/>
        <w:t>Eigenerklärung Umweltmanagement / Nachhaltigkeit</w:t>
      </w:r>
      <w:bookmarkEnd w:id="123"/>
    </w:p>
    <w:p w14:paraId="671B77E5" w14:textId="6596AF28" w:rsidR="00CF2775" w:rsidRPr="00BF555D" w:rsidRDefault="00CF2775" w:rsidP="00CF2775"/>
    <w:p w14:paraId="1B4C6196" w14:textId="77777777" w:rsidR="00CF2775" w:rsidRPr="00BF555D" w:rsidRDefault="00CF2775" w:rsidP="00CF2775">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C48850B" w14:textId="77777777" w:rsidR="00CF2775" w:rsidRPr="00BF555D" w:rsidRDefault="0056363F"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Wir haben in unserem Unternehmen kein Umweltmanagement und keine Maßnahmen zur Nachhaltigkeit implementiert.</w:t>
      </w:r>
    </w:p>
    <w:p w14:paraId="6524D0C2" w14:textId="77777777" w:rsidR="00CF2775" w:rsidRPr="00BF555D" w:rsidRDefault="0056363F"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besitzt ein gültiges Zertifikat gemäß ISO 14001; eine Kopie dieses Zertifikats ist beigefügt.</w:t>
      </w:r>
    </w:p>
    <w:p w14:paraId="5069938B" w14:textId="77777777" w:rsidR="00CF2775" w:rsidRPr="00BF555D" w:rsidRDefault="0056363F"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D4E1901" w14:textId="77777777" w:rsidR="00CF2775" w:rsidRPr="00BF555D" w:rsidRDefault="0056363F"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38222F94" w14:textId="15FC3FAC" w:rsidR="00CF2775" w:rsidRPr="00BF555D" w:rsidRDefault="0015757E" w:rsidP="0015757E">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60CA6B85" w14:textId="138C8A2E" w:rsidR="00CF2775" w:rsidRPr="00BF555D" w:rsidRDefault="00CF2775">
      <w:pPr>
        <w:spacing w:after="240"/>
      </w:pPr>
      <w:r w:rsidRPr="00BF555D">
        <w:br w:type="page"/>
      </w:r>
    </w:p>
    <w:p w14:paraId="356678FE" w14:textId="77777777" w:rsidR="0062000D" w:rsidRPr="00BF555D" w:rsidRDefault="0062000D" w:rsidP="00954A7F">
      <w:pPr>
        <w:pStyle w:val="berschrift1"/>
        <w:numPr>
          <w:ilvl w:val="0"/>
          <w:numId w:val="51"/>
        </w:numPr>
        <w:ind w:left="567" w:hanging="567"/>
        <w:rPr>
          <w:bCs/>
        </w:rPr>
      </w:pPr>
      <w:bookmarkStart w:id="124" w:name="_Toc234234775"/>
      <w:r w:rsidRPr="00BF555D">
        <w:rPr>
          <w:bCs/>
        </w:rPr>
        <w:lastRenderedPageBreak/>
        <w:t>Tariftreue und Mindestlohn nach § 3 HmbVgG</w:t>
      </w:r>
      <w:bookmarkEnd w:id="124"/>
    </w:p>
    <w:p w14:paraId="373C7A8C" w14:textId="77777777" w:rsidR="0062000D" w:rsidRPr="00BF555D"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26361145" w14:textId="77777777" w:rsidR="0062000D" w:rsidRPr="005C5D6E"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34157B1" w14:textId="77777777" w:rsidR="0062000D" w:rsidRPr="005C5D6E" w:rsidRDefault="005636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nach folgendem allgemeinverbindlichen Mindestlohntarifvertrag, an den es nach Arbeitnehmerentsendegesetz gebunden ist:</w:t>
      </w:r>
      <w:r w:rsidR="0062000D">
        <w:rPr>
          <w:rFonts w:asciiTheme="minorHAnsi" w:hAnsiTheme="minorHAnsi" w:cstheme="minorHAnsi"/>
          <w:sz w:val="22"/>
          <w:szCs w:val="22"/>
        </w:rPr>
        <w:t xml:space="preserve">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p>
    <w:p w14:paraId="7CCDC9AF" w14:textId="77777777" w:rsidR="0062000D" w:rsidRPr="005C5D6E" w:rsidRDefault="005636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 xml:space="preserve">nach folgendem Tarifvertrag: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r w:rsidR="0062000D" w:rsidRPr="005C5D6E">
        <w:rPr>
          <w:rFonts w:asciiTheme="minorHAnsi" w:hAnsiTheme="minorHAnsi" w:cstheme="minorHAnsi"/>
          <w:sz w:val="22"/>
          <w:szCs w:val="22"/>
        </w:rPr>
        <w:t xml:space="preserve"> </w:t>
      </w:r>
    </w:p>
    <w:p w14:paraId="7DBF3B1B" w14:textId="77777777" w:rsidR="0062000D" w:rsidRPr="00BF555D" w:rsidRDefault="005636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62000D" w:rsidRPr="00BF555D">
        <w:rPr>
          <w:rFonts w:asciiTheme="minorHAnsi" w:hAnsiTheme="minorHAnsi" w:cstheme="minorHAnsi"/>
          <w:sz w:val="22"/>
          <w:szCs w:val="22"/>
        </w:rPr>
        <w:t xml:space="preserve"> vom 11.08.2014, BGBl. I S. 1348) in der jeweils geltenden Fassung, da es keinem Tarifvertrag unterliegt (§ 3 Abs. 2 HmbVgG). </w:t>
      </w:r>
    </w:p>
    <w:p w14:paraId="2C4B6762" w14:textId="77777777" w:rsidR="0062000D" w:rsidRPr="00BF555D" w:rsidRDefault="005636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62000D" w:rsidRPr="00BF555D">
            <w:rPr>
              <w:rFonts w:ascii="MS Gothic" w:eastAsia="MS Gothic" w:hAnsi="MS Gothic" w:cstheme="minorHAnsi" w:hint="eastAsia"/>
              <w:sz w:val="22"/>
              <w:szCs w:val="22"/>
            </w:rPr>
            <w:t>☐</w:t>
          </w:r>
        </w:sdtContent>
      </w:sdt>
      <w:r w:rsidR="0062000D" w:rsidRPr="00BF555D">
        <w:rPr>
          <w:rFonts w:asciiTheme="minorHAnsi" w:hAnsiTheme="minorHAnsi" w:cstheme="minorHAnsi"/>
          <w:sz w:val="22"/>
          <w:szCs w:val="22"/>
        </w:rPr>
        <w:tab/>
        <w:t>Mein/Unser Unternehmen beschäftigt keine Mitarbeiter und ist daher nicht an das Mindestlohngesetz gebunden.</w:t>
      </w:r>
    </w:p>
    <w:p w14:paraId="63C9D5B8" w14:textId="77777777" w:rsidR="0062000D" w:rsidRPr="00BD563A" w:rsidRDefault="0062000D" w:rsidP="0062000D">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der Einreichung meines Teilnahmeantrags:</w:t>
      </w:r>
    </w:p>
    <w:p w14:paraId="5118D9BF"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1664F6D" w14:textId="77777777" w:rsidR="0062000D"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0D01D6AD"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1A9568AB" w14:textId="77777777" w:rsidR="0062000D" w:rsidRPr="00BF555D" w:rsidRDefault="0062000D" w:rsidP="0062000D">
      <w:pPr>
        <w:pStyle w:val="StandardWeb"/>
        <w:shd w:val="clear" w:color="auto" w:fill="FFFFFF"/>
        <w:spacing w:after="225"/>
        <w:ind w:left="426" w:hanging="426"/>
        <w:rPr>
          <w:rFonts w:asciiTheme="minorHAnsi" w:hAnsiTheme="minorHAnsi" w:cstheme="minorHAnsi"/>
          <w:sz w:val="22"/>
          <w:szCs w:val="22"/>
        </w:rPr>
      </w:pPr>
    </w:p>
    <w:p w14:paraId="70DD15F9" w14:textId="77777777" w:rsidR="0062000D" w:rsidRPr="00BF555D" w:rsidRDefault="0062000D" w:rsidP="0062000D">
      <w:pPr>
        <w:spacing w:after="240"/>
        <w:rPr>
          <w:rFonts w:cstheme="minorHAnsi"/>
          <w:color w:val="auto"/>
          <w:szCs w:val="22"/>
        </w:rPr>
      </w:pPr>
      <w:r w:rsidRPr="00BF555D">
        <w:rPr>
          <w:rFonts w:cstheme="minorHAnsi"/>
          <w:color w:val="auto"/>
          <w:szCs w:val="22"/>
        </w:rPr>
        <w:br w:type="page"/>
      </w:r>
    </w:p>
    <w:p w14:paraId="78411DEA" w14:textId="77777777" w:rsidR="005F57E8" w:rsidRDefault="00456D0E" w:rsidP="00954A7F">
      <w:pPr>
        <w:pStyle w:val="berschrift1"/>
        <w:numPr>
          <w:ilvl w:val="0"/>
          <w:numId w:val="51"/>
        </w:numPr>
        <w:ind w:left="567" w:hanging="567"/>
        <w:rPr>
          <w:bCs/>
        </w:rPr>
      </w:pPr>
      <w:bookmarkStart w:id="125" w:name="_Toc127977709"/>
      <w:bookmarkStart w:id="126" w:name="_Toc127979209"/>
      <w:bookmarkStart w:id="127" w:name="_Toc127979372"/>
      <w:bookmarkStart w:id="128" w:name="_Toc234234776"/>
      <w:bookmarkEnd w:id="125"/>
      <w:bookmarkEnd w:id="126"/>
      <w:bookmarkEnd w:id="127"/>
      <w:r w:rsidRPr="00A23113">
        <w:rPr>
          <w:bCs/>
        </w:rPr>
        <w:lastRenderedPageBreak/>
        <w:t>Eigenerklärung zu 5. EU-Sanktionspaket – RUS-Sanktionen</w:t>
      </w:r>
      <w:bookmarkEnd w:id="128"/>
      <w:r>
        <w:rPr>
          <w:bCs/>
        </w:rPr>
        <w:t xml:space="preserve"> </w:t>
      </w:r>
    </w:p>
    <w:p w14:paraId="3D52ED25" w14:textId="77777777" w:rsidR="00A255C6" w:rsidRDefault="00A255C6" w:rsidP="00E943A3"/>
    <w:p w14:paraId="65B10DA3" w14:textId="646CCF20" w:rsidR="00456D0E" w:rsidRPr="006E3971" w:rsidRDefault="00456D0E" w:rsidP="00E943A3">
      <w:pPr>
        <w:rPr>
          <w:b/>
          <w:szCs w:val="22"/>
        </w:rPr>
      </w:pPr>
      <w:r w:rsidRPr="006E3971">
        <w:rPr>
          <w:b/>
          <w:szCs w:val="22"/>
        </w:rPr>
        <w:t>(Verbot von Auftragserteilungen an russische Unternehmen)</w:t>
      </w:r>
    </w:p>
    <w:p w14:paraId="5B83862D" w14:textId="77777777" w:rsidR="00456D0E" w:rsidRDefault="00456D0E" w:rsidP="00456D0E"/>
    <w:p w14:paraId="54650DEA" w14:textId="1F8F6788" w:rsidR="00456D0E" w:rsidRDefault="00456D0E" w:rsidP="00456D0E">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43D3B2D5" w14:textId="77777777" w:rsidR="00456D0E" w:rsidRDefault="00456D0E" w:rsidP="00456D0E">
      <w:r>
        <w:t>Für den Wortlaut des Art. 5k Abs. 1 VO (EU) 2022/576 siehe nachfolgende Seite.</w:t>
      </w:r>
    </w:p>
    <w:p w14:paraId="2B8073A4" w14:textId="77777777" w:rsidR="00456D0E" w:rsidRDefault="00456D0E" w:rsidP="00456D0E"/>
    <w:p w14:paraId="79E12162" w14:textId="77777777" w:rsidR="00456D0E" w:rsidRDefault="00456D0E" w:rsidP="00456D0E">
      <w:r>
        <w:t xml:space="preserve">Name und Datum des erklärenden Unternehmens / der erklärenden Bewerbergemeinschaft:  </w:t>
      </w:r>
    </w:p>
    <w:p w14:paraId="4CCA9F64" w14:textId="77777777" w:rsidR="00456D0E" w:rsidRDefault="00456D0E" w:rsidP="00456D0E"/>
    <w:p w14:paraId="1451A3A9" w14:textId="77777777" w:rsidR="00456D0E" w:rsidRDefault="00456D0E" w:rsidP="00456D0E">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74917753" w14:textId="77777777" w:rsidR="00456D0E" w:rsidRDefault="00456D0E" w:rsidP="00456D0E"/>
    <w:p w14:paraId="0B9BADD5" w14:textId="77777777" w:rsidR="00456D0E" w:rsidRDefault="00456D0E" w:rsidP="00456D0E">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6E686F76" w14:textId="77777777" w:rsidR="00456D0E" w:rsidRDefault="00456D0E" w:rsidP="00456D0E"/>
    <w:p w14:paraId="3788ECB7" w14:textId="77777777" w:rsidR="00456D0E" w:rsidRDefault="00456D0E" w:rsidP="00456D0E">
      <w:pPr>
        <w:pStyle w:val="Listenabsatz"/>
        <w:numPr>
          <w:ilvl w:val="0"/>
          <w:numId w:val="43"/>
        </w:numPr>
      </w:pPr>
      <w:r>
        <w:t>Ich/Wir erkläre(n), dass für mein/unsere Unternehmen keine der in Art. 5k Abs. 1 a.) bis c.) VO (EU) 2022/576 genannten Sachverhalte zutreffen.</w:t>
      </w:r>
    </w:p>
    <w:p w14:paraId="1AEE0339" w14:textId="77777777" w:rsidR="00456D0E" w:rsidRDefault="00456D0E" w:rsidP="00456D0E">
      <w:pPr>
        <w:pStyle w:val="Listenabsatz"/>
      </w:pPr>
    </w:p>
    <w:p w14:paraId="37FE53E9" w14:textId="77777777" w:rsidR="00456D0E" w:rsidRDefault="00456D0E" w:rsidP="00456D0E">
      <w:pPr>
        <w:pStyle w:val="Listenabsatz"/>
        <w:numPr>
          <w:ilvl w:val="0"/>
          <w:numId w:val="43"/>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32E5DFF2" w14:textId="77777777" w:rsidR="00456D0E" w:rsidRDefault="00456D0E" w:rsidP="00456D0E">
      <w:pPr>
        <w:pStyle w:val="Listenabsatz"/>
      </w:pPr>
    </w:p>
    <w:p w14:paraId="37CD19A3" w14:textId="77777777" w:rsidR="00456D0E" w:rsidRDefault="00456D0E" w:rsidP="00456D0E">
      <w:pPr>
        <w:pStyle w:val="Listenabsatz"/>
        <w:numPr>
          <w:ilvl w:val="0"/>
          <w:numId w:val="43"/>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525D4A12" w14:textId="77777777" w:rsidR="00456D0E" w:rsidRDefault="00456D0E" w:rsidP="00456D0E">
      <w:pPr>
        <w:spacing w:after="240"/>
      </w:pPr>
      <w:r>
        <w:br w:type="page"/>
      </w:r>
    </w:p>
    <w:p w14:paraId="5FEF75CB" w14:textId="77777777" w:rsidR="00456D0E" w:rsidRPr="007874B1" w:rsidRDefault="00456D0E" w:rsidP="00456D0E">
      <w:pPr>
        <w:jc w:val="center"/>
        <w:rPr>
          <w:b/>
          <w:sz w:val="18"/>
          <w:szCs w:val="18"/>
        </w:rPr>
      </w:pPr>
      <w:r w:rsidRPr="007874B1">
        <w:rPr>
          <w:b/>
          <w:sz w:val="18"/>
          <w:szCs w:val="18"/>
        </w:rPr>
        <w:lastRenderedPageBreak/>
        <w:t xml:space="preserve">Art. 5k VO (EU) 2022/576 </w:t>
      </w:r>
    </w:p>
    <w:p w14:paraId="0086E41C" w14:textId="77777777" w:rsidR="00456D0E" w:rsidRPr="007874B1" w:rsidRDefault="00456D0E" w:rsidP="00456D0E">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51E9C735" w14:textId="77777777" w:rsidR="00456D0E" w:rsidRPr="007874B1" w:rsidRDefault="00456D0E" w:rsidP="00456D0E">
      <w:pPr>
        <w:rPr>
          <w:sz w:val="18"/>
          <w:szCs w:val="18"/>
        </w:rPr>
      </w:pPr>
      <w:r w:rsidRPr="007874B1">
        <w:rPr>
          <w:sz w:val="18"/>
          <w:szCs w:val="18"/>
        </w:rPr>
        <w:t xml:space="preserve">Abs (1)   </w:t>
      </w:r>
    </w:p>
    <w:p w14:paraId="108C2F93" w14:textId="77777777" w:rsidR="00456D0E" w:rsidRPr="007874B1" w:rsidRDefault="00456D0E" w:rsidP="00456D0E">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09C7E2" w14:textId="77777777" w:rsidR="00456D0E" w:rsidRPr="007874B1" w:rsidRDefault="00456D0E" w:rsidP="00456D0E">
      <w:pPr>
        <w:rPr>
          <w:sz w:val="18"/>
          <w:szCs w:val="18"/>
        </w:rPr>
      </w:pPr>
      <w:r w:rsidRPr="007874B1">
        <w:rPr>
          <w:sz w:val="18"/>
          <w:szCs w:val="18"/>
        </w:rPr>
        <w:t>a) russische Staatsangehörige oder in Russland niedergelassene natürliche oder juristische Personen, Organisationen oder Einrichtungen,</w:t>
      </w:r>
    </w:p>
    <w:p w14:paraId="2B460CC2" w14:textId="77777777" w:rsidR="00456D0E" w:rsidRPr="007874B1" w:rsidRDefault="00456D0E" w:rsidP="00456D0E">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3964386E" w14:textId="77777777" w:rsidR="00456D0E" w:rsidRPr="007874B1" w:rsidRDefault="00456D0E" w:rsidP="00456D0E">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4D5B884" w14:textId="77777777" w:rsidR="00456D0E" w:rsidRPr="007874B1" w:rsidRDefault="00456D0E" w:rsidP="00456D0E">
      <w:pPr>
        <w:rPr>
          <w:sz w:val="18"/>
          <w:szCs w:val="18"/>
        </w:rPr>
      </w:pPr>
      <w:r w:rsidRPr="007874B1">
        <w:rPr>
          <w:sz w:val="18"/>
          <w:szCs w:val="18"/>
        </w:rPr>
        <w:t xml:space="preserve">Abs (2)   </w:t>
      </w:r>
    </w:p>
    <w:p w14:paraId="261470A7" w14:textId="77777777" w:rsidR="00456D0E" w:rsidRPr="007874B1" w:rsidRDefault="00456D0E" w:rsidP="00456D0E">
      <w:pPr>
        <w:rPr>
          <w:sz w:val="18"/>
          <w:szCs w:val="18"/>
        </w:rPr>
      </w:pPr>
      <w:r w:rsidRPr="007874B1">
        <w:rPr>
          <w:sz w:val="18"/>
          <w:szCs w:val="18"/>
        </w:rPr>
        <w:t>Abweichend von Absatz 1 können die zuständigen Behörden die Vergabe oder die Fortsetzung der Erfüllung von Verträgen genehmigen, die bestimmt sind für</w:t>
      </w:r>
    </w:p>
    <w:p w14:paraId="79328231" w14:textId="77777777" w:rsidR="00456D0E" w:rsidRPr="007874B1" w:rsidRDefault="00456D0E" w:rsidP="00456D0E">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B9959A" w14:textId="77777777" w:rsidR="00456D0E" w:rsidRPr="007874B1" w:rsidRDefault="00456D0E" w:rsidP="00456D0E">
      <w:pPr>
        <w:rPr>
          <w:sz w:val="18"/>
          <w:szCs w:val="18"/>
        </w:rPr>
      </w:pPr>
      <w:r w:rsidRPr="007874B1">
        <w:rPr>
          <w:sz w:val="18"/>
          <w:szCs w:val="18"/>
        </w:rPr>
        <w:t>b) die zwischenstaatliche Zusammenarbeit bei Raumfahrtprogrammen,</w:t>
      </w:r>
    </w:p>
    <w:p w14:paraId="67ACFBE6" w14:textId="77777777" w:rsidR="00456D0E" w:rsidRPr="007874B1" w:rsidRDefault="00456D0E" w:rsidP="00456D0E">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7248A747" w14:textId="77777777" w:rsidR="00456D0E" w:rsidRPr="007874B1" w:rsidRDefault="00456D0E" w:rsidP="00456D0E">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6513E" w14:textId="77777777" w:rsidR="00456D0E" w:rsidRPr="007874B1" w:rsidRDefault="00456D0E" w:rsidP="00456D0E">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6CA79A80" w14:textId="77777777" w:rsidR="00456D0E" w:rsidRPr="007874B1" w:rsidRDefault="00456D0E" w:rsidP="00456D0E">
      <w:pPr>
        <w:rPr>
          <w:sz w:val="18"/>
          <w:szCs w:val="18"/>
        </w:rPr>
      </w:pPr>
      <w:r w:rsidRPr="007874B1">
        <w:rPr>
          <w:sz w:val="18"/>
          <w:szCs w:val="18"/>
        </w:rPr>
        <w:t>f) den Kauf, die Einfuhr oder die Beförderung von Kohle und anderen festen fossile Brennstoffen, die in Anhang XXII aufgeführt sind, bis 10. August 2022.</w:t>
      </w:r>
    </w:p>
    <w:p w14:paraId="74DF1EAD" w14:textId="77777777" w:rsidR="00456D0E" w:rsidRPr="007874B1" w:rsidRDefault="00456D0E" w:rsidP="00456D0E">
      <w:pPr>
        <w:rPr>
          <w:sz w:val="18"/>
          <w:szCs w:val="18"/>
        </w:rPr>
      </w:pPr>
      <w:r w:rsidRPr="007874B1">
        <w:rPr>
          <w:sz w:val="18"/>
          <w:szCs w:val="18"/>
        </w:rPr>
        <w:t xml:space="preserve">Abs (3)   </w:t>
      </w:r>
    </w:p>
    <w:p w14:paraId="2EA8CE8E" w14:textId="77777777" w:rsidR="00456D0E" w:rsidRPr="007874B1" w:rsidRDefault="00456D0E" w:rsidP="00456D0E">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1D08F33B" w14:textId="77777777" w:rsidR="00456D0E" w:rsidRPr="007874B1" w:rsidRDefault="00456D0E" w:rsidP="00456D0E">
      <w:pPr>
        <w:rPr>
          <w:sz w:val="18"/>
          <w:szCs w:val="18"/>
        </w:rPr>
      </w:pPr>
      <w:r w:rsidRPr="007874B1">
        <w:rPr>
          <w:sz w:val="18"/>
          <w:szCs w:val="18"/>
        </w:rPr>
        <w:t xml:space="preserve">Abs (4)   </w:t>
      </w:r>
    </w:p>
    <w:p w14:paraId="7B67E982" w14:textId="77777777" w:rsidR="00456D0E" w:rsidRDefault="00456D0E" w:rsidP="00456D0E">
      <w:pPr>
        <w:rPr>
          <w:sz w:val="18"/>
          <w:szCs w:val="18"/>
        </w:rPr>
      </w:pPr>
      <w:r w:rsidRPr="007874B1">
        <w:rPr>
          <w:sz w:val="18"/>
          <w:szCs w:val="18"/>
        </w:rPr>
        <w:t>Die Verbote gemäß Absatz 1 gelten nicht für die Erfüllung — bis zum 10. Oktober 2022 — von Verträgen, die vor dem 9. April 2022 geschlossen wurden.</w:t>
      </w:r>
    </w:p>
    <w:p w14:paraId="5C762094" w14:textId="1A7174A6" w:rsidR="00456D0E" w:rsidRDefault="00456D0E" w:rsidP="00456D0E">
      <w:pPr>
        <w:rPr>
          <w:sz w:val="10"/>
          <w:szCs w:val="10"/>
        </w:rPr>
      </w:pPr>
    </w:p>
    <w:p w14:paraId="70F9FED2" w14:textId="77777777" w:rsidR="00C2792E" w:rsidRDefault="00870F0A">
      <w:pPr>
        <w:spacing w:after="240"/>
        <w:rPr>
          <w:sz w:val="10"/>
          <w:szCs w:val="10"/>
        </w:rPr>
      </w:pPr>
      <w:r>
        <w:rPr>
          <w:sz w:val="10"/>
          <w:szCs w:val="10"/>
        </w:rPr>
        <w:br w:type="page"/>
      </w:r>
    </w:p>
    <w:p w14:paraId="2D882A35" w14:textId="3396AAAB" w:rsidR="00C2792E" w:rsidRDefault="00C2792E" w:rsidP="00C2792E">
      <w:pPr>
        <w:pStyle w:val="berschrift1"/>
        <w:numPr>
          <w:ilvl w:val="0"/>
          <w:numId w:val="51"/>
        </w:numPr>
        <w:ind w:left="567" w:hanging="567"/>
        <w:rPr>
          <w:bCs/>
        </w:rPr>
      </w:pPr>
      <w:bookmarkStart w:id="129" w:name="_Toc148349188"/>
      <w:bookmarkStart w:id="130" w:name="_Toc234234777"/>
      <w:r>
        <w:rPr>
          <w:bCs/>
        </w:rPr>
        <w:lastRenderedPageBreak/>
        <w:t>Eigenerklärung zur Nationalität des wirtschaftlichen Eigentümers des Zuschlagsbieters</w:t>
      </w:r>
      <w:bookmarkEnd w:id="129"/>
      <w:bookmarkEnd w:id="130"/>
    </w:p>
    <w:p w14:paraId="5BC7FD35" w14:textId="54754194" w:rsidR="00C2792E" w:rsidRDefault="00C2792E" w:rsidP="00C2792E">
      <w:pPr>
        <w:spacing w:after="36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1837E9A6" w14:textId="77777777" w:rsidTr="00BE0F2B">
        <w:trPr>
          <w:trHeight w:val="567"/>
        </w:trPr>
        <w:tc>
          <w:tcPr>
            <w:tcW w:w="3539" w:type="dxa"/>
            <w:noWrap/>
            <w:vAlign w:val="center"/>
            <w:hideMark/>
          </w:tcPr>
          <w:p w14:paraId="3B6FCAEE"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4AC8E64D"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214E90" w14:textId="77777777" w:rsidTr="00BE0F2B">
        <w:trPr>
          <w:trHeight w:val="567"/>
        </w:trPr>
        <w:tc>
          <w:tcPr>
            <w:tcW w:w="3539" w:type="dxa"/>
            <w:noWrap/>
            <w:vAlign w:val="center"/>
            <w:hideMark/>
          </w:tcPr>
          <w:p w14:paraId="340B385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2D7CE31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6FCD4B8" w14:textId="77777777" w:rsidTr="00BE0F2B">
        <w:trPr>
          <w:trHeight w:val="567"/>
        </w:trPr>
        <w:tc>
          <w:tcPr>
            <w:tcW w:w="3539" w:type="dxa"/>
            <w:noWrap/>
            <w:vAlign w:val="center"/>
            <w:hideMark/>
          </w:tcPr>
          <w:p w14:paraId="37CFB64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369115C4"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45FB74B" w14:textId="77777777" w:rsidTr="00BE0F2B">
        <w:trPr>
          <w:trHeight w:val="567"/>
        </w:trPr>
        <w:tc>
          <w:tcPr>
            <w:tcW w:w="3539" w:type="dxa"/>
            <w:noWrap/>
            <w:vAlign w:val="center"/>
            <w:hideMark/>
          </w:tcPr>
          <w:p w14:paraId="5C7992D9"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3F03805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43CFB9" w14:textId="77777777" w:rsidTr="00BE0F2B">
        <w:trPr>
          <w:trHeight w:val="567"/>
        </w:trPr>
        <w:tc>
          <w:tcPr>
            <w:tcW w:w="3539" w:type="dxa"/>
            <w:noWrap/>
            <w:vAlign w:val="center"/>
            <w:hideMark/>
          </w:tcPr>
          <w:p w14:paraId="67076D5E"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2FBA70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84C2AC"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39F860B6" w14:textId="77777777" w:rsidTr="00BE0F2B">
        <w:trPr>
          <w:trHeight w:val="567"/>
        </w:trPr>
        <w:tc>
          <w:tcPr>
            <w:tcW w:w="3539" w:type="dxa"/>
            <w:noWrap/>
            <w:vAlign w:val="center"/>
            <w:hideMark/>
          </w:tcPr>
          <w:p w14:paraId="772D31D9"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1BDE4B38"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64A5878" w14:textId="77777777" w:rsidTr="00BE0F2B">
        <w:trPr>
          <w:trHeight w:val="567"/>
        </w:trPr>
        <w:tc>
          <w:tcPr>
            <w:tcW w:w="3539" w:type="dxa"/>
            <w:noWrap/>
            <w:vAlign w:val="center"/>
            <w:hideMark/>
          </w:tcPr>
          <w:p w14:paraId="08A2F6E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6EE65B5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56B3725" w14:textId="77777777" w:rsidTr="00BE0F2B">
        <w:trPr>
          <w:trHeight w:val="567"/>
        </w:trPr>
        <w:tc>
          <w:tcPr>
            <w:tcW w:w="3539" w:type="dxa"/>
            <w:noWrap/>
            <w:vAlign w:val="center"/>
            <w:hideMark/>
          </w:tcPr>
          <w:p w14:paraId="3D30BAD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117D0D1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7C8D80C" w14:textId="77777777" w:rsidTr="00BE0F2B">
        <w:trPr>
          <w:trHeight w:val="567"/>
        </w:trPr>
        <w:tc>
          <w:tcPr>
            <w:tcW w:w="3539" w:type="dxa"/>
            <w:noWrap/>
            <w:vAlign w:val="center"/>
            <w:hideMark/>
          </w:tcPr>
          <w:p w14:paraId="7D2F447B"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19630BD0"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CF65193" w14:textId="77777777" w:rsidTr="00BE0F2B">
        <w:trPr>
          <w:trHeight w:val="567"/>
        </w:trPr>
        <w:tc>
          <w:tcPr>
            <w:tcW w:w="3539" w:type="dxa"/>
            <w:noWrap/>
            <w:vAlign w:val="center"/>
            <w:hideMark/>
          </w:tcPr>
          <w:p w14:paraId="3F1501A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3ED2D7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0A44D57"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240F301F" w14:textId="77777777" w:rsidTr="00BE0F2B">
        <w:trPr>
          <w:trHeight w:val="567"/>
        </w:trPr>
        <w:tc>
          <w:tcPr>
            <w:tcW w:w="3539" w:type="dxa"/>
            <w:noWrap/>
            <w:vAlign w:val="center"/>
            <w:hideMark/>
          </w:tcPr>
          <w:p w14:paraId="6A37F3BF"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7F8ECB0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E7C8D1D" w14:textId="77777777" w:rsidTr="00BE0F2B">
        <w:trPr>
          <w:trHeight w:val="567"/>
        </w:trPr>
        <w:tc>
          <w:tcPr>
            <w:tcW w:w="3539" w:type="dxa"/>
            <w:noWrap/>
            <w:vAlign w:val="center"/>
            <w:hideMark/>
          </w:tcPr>
          <w:p w14:paraId="75B5DCD1"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5CE529AC"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52E4363" w14:textId="77777777" w:rsidTr="00BE0F2B">
        <w:trPr>
          <w:trHeight w:val="567"/>
        </w:trPr>
        <w:tc>
          <w:tcPr>
            <w:tcW w:w="3539" w:type="dxa"/>
            <w:noWrap/>
            <w:vAlign w:val="center"/>
            <w:hideMark/>
          </w:tcPr>
          <w:p w14:paraId="6B3E855F"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588F86A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E28DD9D" w14:textId="77777777" w:rsidTr="00BE0F2B">
        <w:trPr>
          <w:trHeight w:val="567"/>
        </w:trPr>
        <w:tc>
          <w:tcPr>
            <w:tcW w:w="3539" w:type="dxa"/>
            <w:noWrap/>
            <w:vAlign w:val="center"/>
            <w:hideMark/>
          </w:tcPr>
          <w:p w14:paraId="2ADBEAB5"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51C7EF01"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04867AD" w14:textId="77777777" w:rsidTr="00BE0F2B">
        <w:trPr>
          <w:trHeight w:val="567"/>
        </w:trPr>
        <w:tc>
          <w:tcPr>
            <w:tcW w:w="3539" w:type="dxa"/>
            <w:noWrap/>
            <w:vAlign w:val="center"/>
            <w:hideMark/>
          </w:tcPr>
          <w:p w14:paraId="00CAD19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7FD7439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BE0DDE" w14:textId="77777777" w:rsidR="00C2792E" w:rsidRDefault="00C2792E" w:rsidP="00C2792E"/>
    <w:p w14:paraId="3A26FC6E" w14:textId="77777777" w:rsidR="00C2792E" w:rsidRDefault="00C2792E" w:rsidP="00C2792E">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04AED6B7" w14:textId="77777777" w:rsidR="00C2792E" w:rsidRDefault="00C2792E" w:rsidP="00C2792E">
      <w:r>
        <w:t>Der/die wirtschaftlich Berechtigte/n sind stets natürliche Personen!</w:t>
      </w:r>
    </w:p>
    <w:p w14:paraId="5815F803" w14:textId="77777777" w:rsidR="00C2792E" w:rsidRPr="00892E64" w:rsidRDefault="00C2792E" w:rsidP="00C2792E">
      <w:pPr>
        <w:rPr>
          <w:b/>
        </w:rPr>
      </w:pPr>
      <w:r w:rsidRPr="00892E64">
        <w:rPr>
          <w:b/>
        </w:rPr>
        <w:lastRenderedPageBreak/>
        <w:t>Wirtschaftlich Berechtigter ist:</w:t>
      </w:r>
    </w:p>
    <w:p w14:paraId="5DD86E98" w14:textId="77777777" w:rsidR="00C2792E" w:rsidRPr="002E282C" w:rsidRDefault="00C2792E" w:rsidP="00C2792E">
      <w:pPr>
        <w:rPr>
          <w:u w:val="single"/>
        </w:rPr>
      </w:pPr>
      <w:r w:rsidRPr="002E282C">
        <w:rPr>
          <w:u w:val="single"/>
        </w:rPr>
        <w:t xml:space="preserve">bei Einzelunternehmen: </w:t>
      </w:r>
    </w:p>
    <w:p w14:paraId="53179F73" w14:textId="77777777" w:rsidR="00C2792E" w:rsidRDefault="00C2792E" w:rsidP="00C2792E">
      <w:pPr>
        <w:pStyle w:val="Listenabsatz"/>
        <w:numPr>
          <w:ilvl w:val="0"/>
          <w:numId w:val="53"/>
        </w:numPr>
      </w:pPr>
      <w:r>
        <w:t>die natürliche Person, in deren Eigentum oder unter deren Kontrolle Ihr Unternehmen letztlich steht, oder</w:t>
      </w:r>
    </w:p>
    <w:p w14:paraId="4C4CDDA3" w14:textId="77777777" w:rsidR="00C2792E" w:rsidRPr="002E282C" w:rsidRDefault="00C2792E" w:rsidP="00C2792E">
      <w:pPr>
        <w:pStyle w:val="Listenabsatz"/>
        <w:numPr>
          <w:ilvl w:val="0"/>
          <w:numId w:val="53"/>
        </w:numPr>
        <w:rPr>
          <w:u w:val="single"/>
        </w:rPr>
      </w:pPr>
      <w:r>
        <w:t>die natürliche Person, auf deren Veranlassung der ausgeschriebene Auftrag im Zuschlagsfall letztlich durchgeführt bzw. der Vertrag letztlich begründet wird</w:t>
      </w:r>
    </w:p>
    <w:p w14:paraId="3BDF8E68" w14:textId="77777777" w:rsidR="00C2792E" w:rsidRPr="002E282C" w:rsidRDefault="00C2792E" w:rsidP="00C2792E">
      <w:pPr>
        <w:rPr>
          <w:u w:val="single"/>
        </w:rPr>
      </w:pPr>
      <w:r w:rsidRPr="002E282C">
        <w:rPr>
          <w:u w:val="single"/>
        </w:rPr>
        <w:t>bei juristischen Personen (jP) und bei sonstigen Gesellschaften ist jede natürliche Person wirtschaftlich Berechtigter, die unmittelbar oder mittelbar:</w:t>
      </w:r>
    </w:p>
    <w:p w14:paraId="0A66FD9B" w14:textId="77777777" w:rsidR="00C2792E" w:rsidRDefault="00C2792E" w:rsidP="00C2792E">
      <w:r>
        <w:t>1. mehr als 25 Prozent der Kapitalanteile hält (vgl. § 3 Abs. 2 Nr. 1 GwG),</w:t>
      </w:r>
    </w:p>
    <w:p w14:paraId="2C1BE446" w14:textId="77777777" w:rsidR="00C2792E" w:rsidRDefault="00C2792E" w:rsidP="00C2792E">
      <w:r>
        <w:t>2. mehr als 25 Prozent der Stimmrechte kontrolliert (vgl. § 3 Abs. 2 Nr. 2 GwG) oder</w:t>
      </w:r>
    </w:p>
    <w:p w14:paraId="4511176A" w14:textId="77777777" w:rsidR="00C2792E" w:rsidRDefault="00C2792E" w:rsidP="00C2792E">
      <w:r>
        <w:t>3. auf vergleichbare Weise die Kontrolle ausübt (vgl. § 3 Abs. 2 Nr. 3 GwG).</w:t>
      </w:r>
    </w:p>
    <w:p w14:paraId="3BBC0A03" w14:textId="77777777" w:rsidR="00C2792E" w:rsidRDefault="00C2792E" w:rsidP="00C2792E">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37D8DA06" w14:textId="77777777" w:rsidR="00C2792E" w:rsidRDefault="00C2792E" w:rsidP="00C2792E">
      <w:r>
        <w:t>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Wahl dieser Möglichkeit führte.</w:t>
      </w:r>
    </w:p>
    <w:p w14:paraId="1530F638" w14:textId="77777777" w:rsidR="00C2792E" w:rsidRDefault="00C2792E" w:rsidP="00C2792E">
      <w:r>
        <w:t>Dies kann letztlich auf zwei Umständen basieren:</w:t>
      </w:r>
    </w:p>
    <w:p w14:paraId="12627440" w14:textId="77777777" w:rsidR="00C2792E" w:rsidRDefault="00C2792E" w:rsidP="00C2792E">
      <w:pPr>
        <w:pStyle w:val="Listenabsatz"/>
        <w:numPr>
          <w:ilvl w:val="0"/>
          <w:numId w:val="54"/>
        </w:numPr>
      </w:pPr>
      <w:r>
        <w:t>weil auch nach umfassender Prüfung keine natürliche Person ermittelt werden konnte, die unmittelbar oder mittelbar über 25 % der Kapitalanteile hält, über 25 % der Stimmrechte kontrolliert oder auf sonstige Weise Kontrolle ausübt;</w:t>
      </w:r>
    </w:p>
    <w:p w14:paraId="66126DAD" w14:textId="77777777" w:rsidR="00C2792E" w:rsidRDefault="00C2792E" w:rsidP="00C2792E">
      <w:pPr>
        <w:pStyle w:val="Listenabsatz"/>
        <w:numPr>
          <w:ilvl w:val="0"/>
          <w:numId w:val="54"/>
        </w:numPr>
      </w:pPr>
      <w:r>
        <w:t>wenn nach umfassender Prüfung aufgrund von fehlenden Informationen nicht die komplette Eigentümer- und Kontrollstruktur nachvollzogen werden konnte.</w:t>
      </w:r>
    </w:p>
    <w:p w14:paraId="6C06690D" w14:textId="77777777" w:rsidR="00C2792E" w:rsidRDefault="00C2792E" w:rsidP="00C2792E">
      <w:r>
        <w:t>Bei rechtsfähigen Stiftungen und Verwaltern von Trusts oder Treuhändern oder vergleichbaren Rechtsformen zählt zu den wirtschaftlich Berechtigten:</w:t>
      </w:r>
    </w:p>
    <w:p w14:paraId="4CF90471" w14:textId="77777777" w:rsidR="00C2792E" w:rsidRDefault="00C2792E" w:rsidP="00AB00F5">
      <w:pPr>
        <w:pStyle w:val="Listenabsatz"/>
        <w:numPr>
          <w:ilvl w:val="0"/>
          <w:numId w:val="56"/>
        </w:numPr>
      </w:pPr>
      <w:r>
        <w:t>jede natürliche Person, die als Treugeber (Settlor), Verwalter von Trusts (Trustee) oder Protektor, sofern vorhanden, handelt,</w:t>
      </w:r>
    </w:p>
    <w:p w14:paraId="082C5279" w14:textId="77777777" w:rsidR="00C2792E" w:rsidRDefault="00C2792E" w:rsidP="00AB00F5">
      <w:pPr>
        <w:pStyle w:val="Listenabsatz"/>
        <w:numPr>
          <w:ilvl w:val="0"/>
          <w:numId w:val="56"/>
        </w:numPr>
      </w:pPr>
      <w:r>
        <w:t>jede natürliche Person, die Mitglied des Vorstands der Stiftung ist,</w:t>
      </w:r>
    </w:p>
    <w:p w14:paraId="2764A342" w14:textId="77777777" w:rsidR="00C2792E" w:rsidRDefault="00C2792E" w:rsidP="00AB00F5">
      <w:pPr>
        <w:pStyle w:val="Listenabsatz"/>
        <w:numPr>
          <w:ilvl w:val="0"/>
          <w:numId w:val="56"/>
        </w:numPr>
      </w:pPr>
      <w:r>
        <w:t>jede natürliche Person, die als Begünstigte bestimmt worden ist,</w:t>
      </w:r>
    </w:p>
    <w:p w14:paraId="5AD7D066" w14:textId="77777777" w:rsidR="00C2792E" w:rsidRDefault="00C2792E" w:rsidP="00AB00F5">
      <w:pPr>
        <w:pStyle w:val="Listenabsatz"/>
        <w:numPr>
          <w:ilvl w:val="0"/>
          <w:numId w:val="56"/>
        </w:numPr>
      </w:pPr>
      <w:r>
        <w:t>die Gruppe von natürlichen Personen, zu deren Gunsten das Vermögen verwaltet oder verteilt werden soll, sofern die natürliche Person, die Begünstigte des verwalteten Vermögens werden soll, noch nicht bestimmt ist,</w:t>
      </w:r>
    </w:p>
    <w:p w14:paraId="2462C674" w14:textId="77777777" w:rsidR="00C2792E" w:rsidRDefault="00C2792E" w:rsidP="00AB00F5">
      <w:pPr>
        <w:pStyle w:val="Listenabsatz"/>
        <w:numPr>
          <w:ilvl w:val="0"/>
          <w:numId w:val="56"/>
        </w:numPr>
      </w:pPr>
      <w:r>
        <w:t>jede natürliche Person, die auf sonstige Weise unmittelbar oder mittelbar beherrschenden Einfluss auf die Vermögensverwaltung oder Ertragsverteilung ausübt und</w:t>
      </w:r>
    </w:p>
    <w:p w14:paraId="0D94BF6D" w14:textId="7F87B896" w:rsidR="00C2792E" w:rsidRPr="00AB00F5" w:rsidRDefault="00C2792E" w:rsidP="00AB00F5">
      <w:pPr>
        <w:pStyle w:val="Listenabsatz"/>
        <w:numPr>
          <w:ilvl w:val="0"/>
          <w:numId w:val="56"/>
        </w:numPr>
      </w:pPr>
      <w:r>
        <w:t>jede natürliche Person, die unmittelbar oder mittelbar beherrschenden Einfluss auf eine Vereinigung ausüben kann, die Mitglied des Vorstands der Stiftung ist oder die als Begünstigte der Stiftung bestimmt worden ist oder als Treugeber (Settlor), Verwalter von Trusts (Trustee) oder Protektor handelt oder die als Begünstigte der Rechtsgestaltung bestimmt worden ist (vgl. dazu § 19 Abs. 2 Satz 2 i. V. m. § 3 Abs. 1 und 3 GwG).</w:t>
      </w:r>
      <w:r w:rsidRPr="00AB00F5">
        <w:rPr>
          <w:sz w:val="10"/>
          <w:szCs w:val="10"/>
        </w:rPr>
        <w:br w:type="page"/>
      </w:r>
    </w:p>
    <w:p w14:paraId="518B99C5" w14:textId="77777777" w:rsidR="00870F0A" w:rsidRPr="00870F0A" w:rsidRDefault="00870F0A" w:rsidP="00954A7F">
      <w:pPr>
        <w:pStyle w:val="berschrift1"/>
        <w:numPr>
          <w:ilvl w:val="0"/>
          <w:numId w:val="51"/>
        </w:numPr>
        <w:ind w:left="567" w:hanging="567"/>
        <w:rPr>
          <w:bCs/>
        </w:rPr>
      </w:pPr>
      <w:bookmarkStart w:id="131" w:name="_Toc234234778"/>
      <w:r w:rsidRPr="00870F0A">
        <w:rPr>
          <w:bCs/>
        </w:rPr>
        <w:lastRenderedPageBreak/>
        <w:t>Sonstige Anforderungen</w:t>
      </w:r>
      <w:bookmarkEnd w:id="131"/>
    </w:p>
    <w:p w14:paraId="4FA784A0" w14:textId="3AF8DA7E" w:rsidR="006E3971" w:rsidRPr="00982746" w:rsidRDefault="00133003" w:rsidP="006E3971">
      <w:pPr>
        <w:suppressAutoHyphens/>
        <w:spacing w:before="120"/>
        <w:rPr>
          <w:rFonts w:cstheme="minorHAnsi"/>
          <w:szCs w:val="22"/>
        </w:rPr>
      </w:pPr>
      <w:r w:rsidRPr="00133003">
        <w:rPr>
          <w:rFonts w:cstheme="minorHAnsi"/>
          <w:szCs w:val="22"/>
        </w:rPr>
        <w:t>Ich / wir erklären hiermit, dass ich/wir zur Kenntnis genommen habe/n, dass</w:t>
      </w:r>
      <w:r>
        <w:rPr>
          <w:rFonts w:cstheme="minorHAnsi"/>
          <w:szCs w:val="22"/>
        </w:rPr>
        <w:t xml:space="preserve"> ich/wir verpflichtet bin/ sind</w:t>
      </w:r>
      <w:r w:rsidR="006E3971" w:rsidRPr="00982746">
        <w:rPr>
          <w:rFonts w:cstheme="minorHAnsi"/>
          <w:szCs w:val="22"/>
        </w:rPr>
        <w:t>:</w:t>
      </w:r>
    </w:p>
    <w:p w14:paraId="6897D2E7"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382CD86" w14:textId="77777777" w:rsidR="006E3971" w:rsidRPr="00982746" w:rsidRDefault="006E3971" w:rsidP="006E3971">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6C134CD8"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B77D907"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7FCDC45F"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3F360C2"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16B13D67" w14:textId="6D0C361E" w:rsidR="00870F0A" w:rsidRDefault="00870F0A" w:rsidP="00456D0E">
      <w:pPr>
        <w:rPr>
          <w:szCs w:val="22"/>
        </w:rPr>
      </w:pPr>
    </w:p>
    <w:p w14:paraId="088502E1" w14:textId="4C7A43B9" w:rsidR="006E3971" w:rsidRDefault="006E3971" w:rsidP="00456D0E">
      <w:pPr>
        <w:rPr>
          <w:szCs w:val="22"/>
        </w:rPr>
      </w:pPr>
    </w:p>
    <w:p w14:paraId="0984E7F4" w14:textId="77777777" w:rsidR="006E3971" w:rsidRPr="00870F0A" w:rsidRDefault="006E3971" w:rsidP="00456D0E">
      <w:pPr>
        <w:rPr>
          <w:szCs w:val="22"/>
        </w:rPr>
      </w:pPr>
    </w:p>
    <w:p w14:paraId="04D2FD4A" w14:textId="14B9BB8C" w:rsidR="005F57E8" w:rsidRPr="00870F0A" w:rsidRDefault="005F57E8" w:rsidP="005F57E8">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2D4BB708" w14:textId="77777777" w:rsidR="005F57E8" w:rsidRPr="00870F0A" w:rsidRDefault="005F57E8" w:rsidP="005F57E8">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HmbVgG bei schuldhafter Nichterfüllung der Pflichten aus §§ 3, 3a, 5 und 10 HmbVgG bekannt (Vertragsstrafe, Kündigung und Rücktritt vom Vertrag).</w:t>
      </w:r>
    </w:p>
    <w:p w14:paraId="4CB97BC2"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02CD90C1"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 7 Abs. 1 HmbVgG i.V.m. § 41 UVgO oder § 56 VgV).</w:t>
      </w:r>
    </w:p>
    <w:p w14:paraId="09C945B9" w14:textId="390E118C" w:rsidR="0054487D" w:rsidRDefault="0054487D" w:rsidP="00456D0E">
      <w:pPr>
        <w:spacing w:after="240"/>
        <w:rPr>
          <w:rFonts w:cstheme="minorHAnsi"/>
          <w:b/>
          <w:szCs w:val="22"/>
        </w:rPr>
      </w:pPr>
    </w:p>
    <w:tbl>
      <w:tblPr>
        <w:tblStyle w:val="Tabellenraster"/>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849"/>
        <w:gridCol w:w="5548"/>
      </w:tblGrid>
      <w:tr w:rsidR="005F57E8" w:rsidRPr="00CB2BDB" w14:paraId="24BF90AD" w14:textId="77777777" w:rsidTr="00037FEA">
        <w:trPr>
          <w:trHeight w:val="390"/>
        </w:trPr>
        <w:tc>
          <w:tcPr>
            <w:tcW w:w="3231" w:type="dxa"/>
            <w:tcBorders>
              <w:bottom w:val="single" w:sz="4" w:space="0" w:color="auto"/>
            </w:tcBorders>
          </w:tcPr>
          <w:p w14:paraId="6980C3E8"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49" w:type="dxa"/>
          </w:tcPr>
          <w:p w14:paraId="0BE880AA" w14:textId="77777777" w:rsidR="005F57E8" w:rsidRPr="00CB2BDB" w:rsidRDefault="005F57E8" w:rsidP="003E43F8"/>
        </w:tc>
        <w:tc>
          <w:tcPr>
            <w:tcW w:w="5548" w:type="dxa"/>
            <w:tcBorders>
              <w:bottom w:val="single" w:sz="4" w:space="0" w:color="auto"/>
            </w:tcBorders>
          </w:tcPr>
          <w:p w14:paraId="719CBB05"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57E8" w14:paraId="25811CD2" w14:textId="77777777" w:rsidTr="00037FEA">
        <w:trPr>
          <w:trHeight w:val="645"/>
        </w:trPr>
        <w:tc>
          <w:tcPr>
            <w:tcW w:w="3231" w:type="dxa"/>
            <w:tcBorders>
              <w:top w:val="single" w:sz="4" w:space="0" w:color="auto"/>
            </w:tcBorders>
          </w:tcPr>
          <w:p w14:paraId="641DF903" w14:textId="77777777" w:rsidR="005F57E8" w:rsidRPr="00CB2BDB" w:rsidRDefault="005F57E8" w:rsidP="003E43F8">
            <w:r w:rsidRPr="00CB2BDB">
              <w:t>Ort, Datum</w:t>
            </w:r>
          </w:p>
        </w:tc>
        <w:tc>
          <w:tcPr>
            <w:tcW w:w="849" w:type="dxa"/>
          </w:tcPr>
          <w:p w14:paraId="6CE6E2D2" w14:textId="77777777" w:rsidR="005F57E8" w:rsidRPr="00CB2BDB" w:rsidRDefault="005F57E8" w:rsidP="003E43F8"/>
        </w:tc>
        <w:tc>
          <w:tcPr>
            <w:tcW w:w="5548" w:type="dxa"/>
            <w:tcBorders>
              <w:top w:val="single" w:sz="4" w:space="0" w:color="auto"/>
            </w:tcBorders>
          </w:tcPr>
          <w:p w14:paraId="7098805B" w14:textId="77777777" w:rsidR="005F57E8" w:rsidRDefault="005F57E8" w:rsidP="003E43F8">
            <w:r w:rsidRPr="00CB2BDB">
              <w:t>Erklärende Person</w:t>
            </w:r>
            <w:r>
              <w:t xml:space="preserve"> (bei Bietergemeinschaften das bevollmächtigte Mitglied)</w:t>
            </w:r>
          </w:p>
        </w:tc>
      </w:tr>
    </w:tbl>
    <w:p w14:paraId="6BC3FCC0" w14:textId="77777777" w:rsidR="005F57E8" w:rsidRPr="00D8307F" w:rsidRDefault="005F57E8" w:rsidP="00456D0E">
      <w:pPr>
        <w:spacing w:after="240"/>
        <w:rPr>
          <w:rFonts w:cstheme="minorHAnsi"/>
          <w:b/>
          <w:szCs w:val="22"/>
        </w:rPr>
      </w:pPr>
    </w:p>
    <w:sectPr w:rsidR="005F57E8" w:rsidRPr="00D8307F" w:rsidSect="00540B9B">
      <w:headerReference w:type="default" r:id="rId15"/>
      <w:footerReference w:type="default" r:id="rId16"/>
      <w:headerReference w:type="first" r:id="rId17"/>
      <w:footerReference w:type="first" r:id="rId18"/>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6A6" w14:textId="77777777" w:rsidR="003E43F8" w:rsidRDefault="003E43F8" w:rsidP="001938D3">
      <w:r>
        <w:separator/>
      </w:r>
    </w:p>
    <w:p w14:paraId="3A0EC0DF" w14:textId="77777777" w:rsidR="003E43F8" w:rsidRDefault="003E43F8" w:rsidP="001938D3"/>
  </w:endnote>
  <w:endnote w:type="continuationSeparator" w:id="0">
    <w:p w14:paraId="10D962D9" w14:textId="77777777" w:rsidR="003E43F8" w:rsidRDefault="003E43F8" w:rsidP="001938D3">
      <w:r>
        <w:continuationSeparator/>
      </w:r>
    </w:p>
    <w:p w14:paraId="7EB1CF3B" w14:textId="77777777" w:rsidR="003E43F8" w:rsidRDefault="003E43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67BEEEEF"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F241ED">
      <w:rPr>
        <w:rStyle w:val="Seitenzahl"/>
        <w:noProof/>
      </w:rPr>
      <w:t>28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F241ED">
      <w:rPr>
        <w:rStyle w:val="Seitenzahl"/>
        <w:noProof/>
      </w:rPr>
      <w:t>28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1244" w14:textId="77777777" w:rsidR="003E43F8" w:rsidRDefault="003E43F8" w:rsidP="001938D3">
      <w:r>
        <w:separator/>
      </w:r>
    </w:p>
    <w:p w14:paraId="2B5CB703" w14:textId="77777777" w:rsidR="003E43F8" w:rsidRDefault="003E43F8" w:rsidP="001938D3"/>
  </w:footnote>
  <w:footnote w:type="continuationSeparator" w:id="0">
    <w:p w14:paraId="6C6B12B7" w14:textId="77777777" w:rsidR="003E43F8" w:rsidRDefault="003E43F8" w:rsidP="001938D3">
      <w:r>
        <w:continuationSeparator/>
      </w:r>
    </w:p>
    <w:p w14:paraId="62B9D796" w14:textId="77777777" w:rsidR="003E43F8" w:rsidRDefault="003E43F8" w:rsidP="001938D3"/>
  </w:footnote>
  <w:footnote w:id="1">
    <w:p w14:paraId="410DE342" w14:textId="2C8C3A88" w:rsidR="003E43F8" w:rsidRDefault="003E43F8" w:rsidP="00B85B9C">
      <w:pPr>
        <w:pStyle w:val="Funotentext"/>
      </w:pPr>
      <w:r>
        <w:rPr>
          <w:rStyle w:val="Funotenzeichen"/>
        </w:rPr>
        <w:footnoteRef/>
      </w:r>
      <w:r>
        <w:t xml:space="preserve"> Empfehlung der Kommission vom 6. Mai 2003 betreffend die Definition der Kleinstunternehmen sowie der kleinen und mittleren Unternehmen (ABl. L 124 vom 20.05.2003, S. 36).</w:t>
      </w:r>
    </w:p>
    <w:p w14:paraId="4CD440BB" w14:textId="47AAB030" w:rsidR="003E43F8" w:rsidRDefault="003E43F8" w:rsidP="00B85B9C">
      <w:pPr>
        <w:pStyle w:val="Funotentext"/>
      </w:pPr>
      <w:r>
        <w:t>Diese Angabe wird nur für statistische Zwecke verlangt. Kleinstunternehmen: Unternehmen, die weniger als 10 Personen beschäftigen und deren Jahresumsatz und/oder Jahresbilanzsumme 2 Mio. € nicht übersteigt.</w:t>
      </w:r>
    </w:p>
    <w:p w14:paraId="05C4130A" w14:textId="4BF3A0DD" w:rsidR="003E43F8" w:rsidRDefault="003E43F8" w:rsidP="00B85B9C">
      <w:pPr>
        <w:pStyle w:val="Funotentext"/>
      </w:pPr>
      <w:r>
        <w:t>Kleine Unternehmen: Unternehmen, die weniger als 50 Personen beschäftigen und deren Jahresumsatz und/oder Jahresbilanzsumme 10 Mio. € nicht übersteigt.</w:t>
      </w:r>
    </w:p>
    <w:p w14:paraId="4E1B1696" w14:textId="39B95B5C" w:rsidR="003E43F8" w:rsidRDefault="003E43F8" w:rsidP="00B85B9C">
      <w:pPr>
        <w:pStyle w:val="Funotentext"/>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5C98C7B6" w14:textId="003E5BED" w:rsidR="003E43F8" w:rsidRDefault="003E43F8" w:rsidP="00B85B9C">
      <w:pPr>
        <w:pStyle w:val="Funotentext"/>
      </w:pPr>
      <w:r>
        <w:t>Beachte: Maßgeblich ist das Unternehmen als Rechtssubjekt (GmbH, e. V. etc.). Ihre Angabe darf sich nicht nur auf einzelne Niederlassungen oder Standorte (Unternehmensteile) ohne rechtliche Selbständigkeit beziehen.</w:t>
      </w:r>
    </w:p>
  </w:footnote>
  <w:footnote w:id="2">
    <w:p w14:paraId="39874D91" w14:textId="77777777" w:rsidR="003E43F8" w:rsidRDefault="003E43F8" w:rsidP="00A255C6">
      <w:pPr>
        <w:pStyle w:val="Funotentext"/>
      </w:pPr>
      <w:r>
        <w:rPr>
          <w:rStyle w:val="Funotenzeichen"/>
        </w:rPr>
        <w:footnoteRef/>
      </w:r>
      <w:r>
        <w:t xml:space="preserve"> </w:t>
      </w:r>
      <w:r w:rsidRPr="008448F2">
        <w:t>Zur Definition der Kleinst-, Klein- und mittleren Unternehmen siehe oben Fußnote 1</w:t>
      </w:r>
      <w:r>
        <w:t>.</w:t>
      </w:r>
    </w:p>
  </w:footnote>
  <w:footnote w:id="3">
    <w:p w14:paraId="7CEA516D" w14:textId="77777777" w:rsidR="003E43F8" w:rsidRDefault="003E43F8" w:rsidP="00C62F00">
      <w:pPr>
        <w:pStyle w:val="Funotentext"/>
      </w:pPr>
      <w:r>
        <w:rPr>
          <w:rStyle w:val="Funotenzeichen"/>
        </w:rPr>
        <w:footnoteRef/>
      </w:r>
      <w:r>
        <w:t xml:space="preserve"> </w:t>
      </w:r>
      <w:r w:rsidRPr="008448F2">
        <w:t>Zur Definition der Kleinst-, Klein- und mittleren Unternehmen siehe oben Fußnote 1</w:t>
      </w:r>
      <w:r>
        <w:t>.</w:t>
      </w:r>
    </w:p>
  </w:footnote>
  <w:footnote w:id="4">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5">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77777777" w:rsidR="003E43F8" w:rsidRPr="0048566C" w:rsidRDefault="0056363F"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E43F8">
                <w:rPr>
                  <w:sz w:val="14"/>
                  <w:szCs w:val="14"/>
                </w:rPr>
                <w:t>Strategischer Einkauf</w:t>
              </w:r>
            </w:sdtContent>
          </w:sdt>
        </w:p>
      </w:tc>
      <w:tc>
        <w:tcPr>
          <w:tcW w:w="6430" w:type="dxa"/>
          <w:vAlign w:val="bottom"/>
        </w:tcPr>
        <w:p w14:paraId="4F59E941" w14:textId="741CD26C" w:rsidR="003E43F8" w:rsidRPr="00812D78" w:rsidRDefault="0056363F"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57C9C319" w:rsidR="003E43F8" w:rsidRPr="00812D78" w:rsidRDefault="00AD09F6" w:rsidP="00F241ED">
          <w:pPr>
            <w:pStyle w:val="Seitenleiste"/>
            <w:tabs>
              <w:tab w:val="clear" w:pos="993"/>
            </w:tabs>
            <w:spacing w:line="240" w:lineRule="auto"/>
            <w:rPr>
              <w:sz w:val="14"/>
              <w:szCs w:val="14"/>
            </w:rPr>
          </w:pPr>
          <w:r>
            <w:rPr>
              <w:sz w:val="14"/>
              <w:szCs w:val="14"/>
            </w:rPr>
            <w:t>VV 012-26</w:t>
          </w:r>
          <w:r w:rsidR="009D12FE">
            <w:rPr>
              <w:sz w:val="14"/>
              <w:szCs w:val="14"/>
            </w:rPr>
            <w:t xml:space="preserve"> </w:t>
          </w:r>
          <w:r w:rsidR="002E0A9E">
            <w:rPr>
              <w:sz w:val="14"/>
              <w:szCs w:val="14"/>
            </w:rPr>
            <w:t>„Schädlingsmanagement“</w:t>
          </w:r>
        </w:p>
      </w:tc>
    </w:tr>
  </w:tbl>
  <w:p w14:paraId="52301C13" w14:textId="66ACE03A"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3E43F8" w:rsidRPr="00D216F4" w:rsidRDefault="0056363F"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E43F8">
                <w:t>Strategischer Einkauf</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1"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2"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DE6329"/>
    <w:multiLevelType w:val="hybridMultilevel"/>
    <w:tmpl w:val="BF3021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8"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31"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40"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1"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EB81549"/>
    <w:multiLevelType w:val="hybridMultilevel"/>
    <w:tmpl w:val="69F8AA84"/>
    <w:lvl w:ilvl="0" w:tplc="0407000F">
      <w:start w:val="1"/>
      <w:numFmt w:val="decimal"/>
      <w:lvlText w:val="%1."/>
      <w:lvlJc w:val="left"/>
      <w:pPr>
        <w:ind w:left="46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5"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9"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1"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7"/>
  </w:num>
  <w:num w:numId="3">
    <w:abstractNumId w:val="30"/>
  </w:num>
  <w:num w:numId="4">
    <w:abstractNumId w:val="24"/>
  </w:num>
  <w:num w:numId="5">
    <w:abstractNumId w:val="24"/>
  </w:num>
  <w:num w:numId="6">
    <w:abstractNumId w:val="52"/>
  </w:num>
  <w:num w:numId="7">
    <w:abstractNumId w:val="43"/>
  </w:num>
  <w:num w:numId="8">
    <w:abstractNumId w:val="19"/>
  </w:num>
  <w:num w:numId="9">
    <w:abstractNumId w:val="24"/>
  </w:num>
  <w:num w:numId="10">
    <w:abstractNumId w:val="32"/>
  </w:num>
  <w:num w:numId="11">
    <w:abstractNumId w:val="44"/>
  </w:num>
  <w:num w:numId="12">
    <w:abstractNumId w:val="41"/>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1"/>
  </w:num>
  <w:num w:numId="17">
    <w:abstractNumId w:val="20"/>
  </w:num>
  <w:num w:numId="18">
    <w:abstractNumId w:val="28"/>
  </w:num>
  <w:num w:numId="19">
    <w:abstractNumId w:val="11"/>
  </w:num>
  <w:num w:numId="20">
    <w:abstractNumId w:val="33"/>
  </w:num>
  <w:num w:numId="21">
    <w:abstractNumId w:val="36"/>
  </w:num>
  <w:num w:numId="22">
    <w:abstractNumId w:val="47"/>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9"/>
    <w:lvlOverride w:ilvl="0">
      <w:startOverride w:val="4"/>
    </w:lvlOverride>
    <w:lvlOverride w:ilvl="1"/>
    <w:lvlOverride w:ilvl="2"/>
    <w:lvlOverride w:ilvl="3"/>
    <w:lvlOverride w:ilvl="4"/>
    <w:lvlOverride w:ilvl="5"/>
    <w:lvlOverride w:ilvl="6"/>
    <w:lvlOverride w:ilvl="7"/>
    <w:lvlOverride w:ilvl="8"/>
  </w:num>
  <w:num w:numId="25">
    <w:abstractNumId w:val="48"/>
    <w:lvlOverride w:ilvl="0">
      <w:startOverride w:val="6"/>
    </w:lvlOverride>
    <w:lvlOverride w:ilvl="1"/>
    <w:lvlOverride w:ilvl="2"/>
    <w:lvlOverride w:ilvl="3"/>
    <w:lvlOverride w:ilvl="4"/>
    <w:lvlOverride w:ilvl="5"/>
    <w:lvlOverride w:ilvl="6"/>
    <w:lvlOverride w:ilvl="7"/>
    <w:lvlOverride w:ilvl="8"/>
  </w:num>
  <w:num w:numId="26">
    <w:abstractNumId w:val="50"/>
    <w:lvlOverride w:ilvl="0">
      <w:startOverride w:val="9"/>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49"/>
  </w:num>
  <w:num w:numId="32">
    <w:abstractNumId w:val="15"/>
  </w:num>
  <w:num w:numId="33">
    <w:abstractNumId w:val="45"/>
  </w:num>
  <w:num w:numId="34">
    <w:abstractNumId w:val="35"/>
  </w:num>
  <w:num w:numId="35">
    <w:abstractNumId w:val="31"/>
  </w:num>
  <w:num w:numId="36">
    <w:abstractNumId w:val="22"/>
  </w:num>
  <w:num w:numId="37">
    <w:abstractNumId w:val="21"/>
  </w:num>
  <w:num w:numId="38">
    <w:abstractNumId w:val="10"/>
  </w:num>
  <w:num w:numId="39">
    <w:abstractNumId w:val="39"/>
  </w:num>
  <w:num w:numId="40">
    <w:abstractNumId w:val="6"/>
  </w:num>
  <w:num w:numId="41">
    <w:abstractNumId w:val="40"/>
  </w:num>
  <w:num w:numId="42">
    <w:abstractNumId w:val="17"/>
  </w:num>
  <w:num w:numId="43">
    <w:abstractNumId w:val="1"/>
  </w:num>
  <w:num w:numId="44">
    <w:abstractNumId w:val="8"/>
  </w:num>
  <w:num w:numId="45">
    <w:abstractNumId w:val="7"/>
  </w:num>
  <w:num w:numId="46">
    <w:abstractNumId w:val="37"/>
  </w:num>
  <w:num w:numId="47">
    <w:abstractNumId w:val="13"/>
  </w:num>
  <w:num w:numId="48">
    <w:abstractNumId w:val="5"/>
  </w:num>
  <w:num w:numId="49">
    <w:abstractNumId w:val="2"/>
  </w:num>
  <w:num w:numId="50">
    <w:abstractNumId w:val="16"/>
  </w:num>
  <w:num w:numId="51">
    <w:abstractNumId w:val="42"/>
  </w:num>
  <w:num w:numId="52">
    <w:abstractNumId w:val="18"/>
  </w:num>
  <w:num w:numId="53">
    <w:abstractNumId w:val="12"/>
  </w:num>
  <w:num w:numId="54">
    <w:abstractNumId w:val="3"/>
  </w:num>
  <w:num w:numId="55">
    <w:abstractNumId w:val="38"/>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37FEA"/>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5D46"/>
    <w:rsid w:val="0010782A"/>
    <w:rsid w:val="00107C15"/>
    <w:rsid w:val="00112964"/>
    <w:rsid w:val="00113F49"/>
    <w:rsid w:val="001165B9"/>
    <w:rsid w:val="00116AC5"/>
    <w:rsid w:val="00116E15"/>
    <w:rsid w:val="00117703"/>
    <w:rsid w:val="0012115F"/>
    <w:rsid w:val="00123256"/>
    <w:rsid w:val="00133003"/>
    <w:rsid w:val="001374D4"/>
    <w:rsid w:val="00144497"/>
    <w:rsid w:val="0014473B"/>
    <w:rsid w:val="001459B2"/>
    <w:rsid w:val="00147ECA"/>
    <w:rsid w:val="001507D2"/>
    <w:rsid w:val="00155434"/>
    <w:rsid w:val="0015757E"/>
    <w:rsid w:val="00164465"/>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6580E"/>
    <w:rsid w:val="00274B44"/>
    <w:rsid w:val="002750B8"/>
    <w:rsid w:val="002765B5"/>
    <w:rsid w:val="00277BED"/>
    <w:rsid w:val="0028084F"/>
    <w:rsid w:val="00283157"/>
    <w:rsid w:val="00290C9B"/>
    <w:rsid w:val="0029626B"/>
    <w:rsid w:val="002979CE"/>
    <w:rsid w:val="002A3997"/>
    <w:rsid w:val="002A4F1A"/>
    <w:rsid w:val="002B2404"/>
    <w:rsid w:val="002B316C"/>
    <w:rsid w:val="002B6B94"/>
    <w:rsid w:val="002C07BC"/>
    <w:rsid w:val="002C0BFB"/>
    <w:rsid w:val="002C2020"/>
    <w:rsid w:val="002C38EF"/>
    <w:rsid w:val="002D0A89"/>
    <w:rsid w:val="002D1143"/>
    <w:rsid w:val="002D35D6"/>
    <w:rsid w:val="002D5D38"/>
    <w:rsid w:val="002E0A9E"/>
    <w:rsid w:val="002E0C35"/>
    <w:rsid w:val="002E0F7B"/>
    <w:rsid w:val="002E4BAF"/>
    <w:rsid w:val="002E4D85"/>
    <w:rsid w:val="002E7682"/>
    <w:rsid w:val="002E76D0"/>
    <w:rsid w:val="002F328F"/>
    <w:rsid w:val="003006B3"/>
    <w:rsid w:val="003075B1"/>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5B"/>
    <w:rsid w:val="003C38AE"/>
    <w:rsid w:val="003C5E12"/>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21200"/>
    <w:rsid w:val="004342E3"/>
    <w:rsid w:val="004354B6"/>
    <w:rsid w:val="00437D5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6B47"/>
    <w:rsid w:val="0048566C"/>
    <w:rsid w:val="00486D95"/>
    <w:rsid w:val="00491BCA"/>
    <w:rsid w:val="0049589E"/>
    <w:rsid w:val="00496810"/>
    <w:rsid w:val="00497715"/>
    <w:rsid w:val="004A191C"/>
    <w:rsid w:val="004A2D28"/>
    <w:rsid w:val="004A39CD"/>
    <w:rsid w:val="004A6CDB"/>
    <w:rsid w:val="004B3137"/>
    <w:rsid w:val="004B5519"/>
    <w:rsid w:val="004C0485"/>
    <w:rsid w:val="004C1AEC"/>
    <w:rsid w:val="004C2422"/>
    <w:rsid w:val="004C25D6"/>
    <w:rsid w:val="004C2DA0"/>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0B9B"/>
    <w:rsid w:val="005420B1"/>
    <w:rsid w:val="00542A19"/>
    <w:rsid w:val="0054487D"/>
    <w:rsid w:val="005474C7"/>
    <w:rsid w:val="005503B7"/>
    <w:rsid w:val="005533C3"/>
    <w:rsid w:val="0055359E"/>
    <w:rsid w:val="00554ACD"/>
    <w:rsid w:val="0056363F"/>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70AD"/>
    <w:rsid w:val="005C75F9"/>
    <w:rsid w:val="005D0A18"/>
    <w:rsid w:val="005D23C3"/>
    <w:rsid w:val="005D6202"/>
    <w:rsid w:val="005E16FD"/>
    <w:rsid w:val="005E1F54"/>
    <w:rsid w:val="005E53A1"/>
    <w:rsid w:val="005E5984"/>
    <w:rsid w:val="005E7083"/>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CE"/>
    <w:rsid w:val="00694CC9"/>
    <w:rsid w:val="006A153C"/>
    <w:rsid w:val="006A167F"/>
    <w:rsid w:val="006B2B42"/>
    <w:rsid w:val="006C417B"/>
    <w:rsid w:val="006D1346"/>
    <w:rsid w:val="006D4424"/>
    <w:rsid w:val="006D51F0"/>
    <w:rsid w:val="006D7041"/>
    <w:rsid w:val="006E0FFE"/>
    <w:rsid w:val="006E3971"/>
    <w:rsid w:val="006E591D"/>
    <w:rsid w:val="006E7DB5"/>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7F6F26"/>
    <w:rsid w:val="00803B19"/>
    <w:rsid w:val="0080516F"/>
    <w:rsid w:val="00807D6E"/>
    <w:rsid w:val="00810351"/>
    <w:rsid w:val="00812D78"/>
    <w:rsid w:val="008132BE"/>
    <w:rsid w:val="008144B7"/>
    <w:rsid w:val="008240CF"/>
    <w:rsid w:val="00825D24"/>
    <w:rsid w:val="00832367"/>
    <w:rsid w:val="00833206"/>
    <w:rsid w:val="00834764"/>
    <w:rsid w:val="008364DA"/>
    <w:rsid w:val="00841284"/>
    <w:rsid w:val="00842728"/>
    <w:rsid w:val="008448F2"/>
    <w:rsid w:val="008470C4"/>
    <w:rsid w:val="00857718"/>
    <w:rsid w:val="008609BC"/>
    <w:rsid w:val="008614C8"/>
    <w:rsid w:val="00862559"/>
    <w:rsid w:val="00866F29"/>
    <w:rsid w:val="00867949"/>
    <w:rsid w:val="00870F0A"/>
    <w:rsid w:val="008722EB"/>
    <w:rsid w:val="00875785"/>
    <w:rsid w:val="0088139F"/>
    <w:rsid w:val="00883163"/>
    <w:rsid w:val="0089102E"/>
    <w:rsid w:val="00892676"/>
    <w:rsid w:val="008932B4"/>
    <w:rsid w:val="00895F8B"/>
    <w:rsid w:val="008A0647"/>
    <w:rsid w:val="008A37BA"/>
    <w:rsid w:val="008A7870"/>
    <w:rsid w:val="008B12E0"/>
    <w:rsid w:val="008B3055"/>
    <w:rsid w:val="008B3AFE"/>
    <w:rsid w:val="008B4A9B"/>
    <w:rsid w:val="008B55F0"/>
    <w:rsid w:val="008C05A9"/>
    <w:rsid w:val="008C228B"/>
    <w:rsid w:val="008C56B8"/>
    <w:rsid w:val="008C78D6"/>
    <w:rsid w:val="008D2C02"/>
    <w:rsid w:val="008D315F"/>
    <w:rsid w:val="008D5840"/>
    <w:rsid w:val="008D6657"/>
    <w:rsid w:val="008E1438"/>
    <w:rsid w:val="008E2C36"/>
    <w:rsid w:val="008F0402"/>
    <w:rsid w:val="008F4E6D"/>
    <w:rsid w:val="008F5D71"/>
    <w:rsid w:val="009025B2"/>
    <w:rsid w:val="00904322"/>
    <w:rsid w:val="0090511B"/>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12FE"/>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37B08"/>
    <w:rsid w:val="00A43E94"/>
    <w:rsid w:val="00A43F88"/>
    <w:rsid w:val="00A44C76"/>
    <w:rsid w:val="00A47FE1"/>
    <w:rsid w:val="00A50554"/>
    <w:rsid w:val="00A5294F"/>
    <w:rsid w:val="00A5433A"/>
    <w:rsid w:val="00A568A6"/>
    <w:rsid w:val="00A62EF0"/>
    <w:rsid w:val="00A734CC"/>
    <w:rsid w:val="00A74371"/>
    <w:rsid w:val="00A775C0"/>
    <w:rsid w:val="00A90058"/>
    <w:rsid w:val="00A97723"/>
    <w:rsid w:val="00AA0319"/>
    <w:rsid w:val="00AA6EB9"/>
    <w:rsid w:val="00AB00F5"/>
    <w:rsid w:val="00AB359D"/>
    <w:rsid w:val="00AB6C01"/>
    <w:rsid w:val="00AD09F6"/>
    <w:rsid w:val="00AD0A0C"/>
    <w:rsid w:val="00AD0A39"/>
    <w:rsid w:val="00AD2306"/>
    <w:rsid w:val="00AD3EC7"/>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14BF"/>
    <w:rsid w:val="00B469DE"/>
    <w:rsid w:val="00B537BB"/>
    <w:rsid w:val="00B61004"/>
    <w:rsid w:val="00B67567"/>
    <w:rsid w:val="00B71031"/>
    <w:rsid w:val="00B82A9D"/>
    <w:rsid w:val="00B85B9C"/>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2792E"/>
    <w:rsid w:val="00C3316B"/>
    <w:rsid w:val="00C337B8"/>
    <w:rsid w:val="00C356A9"/>
    <w:rsid w:val="00C35ABE"/>
    <w:rsid w:val="00C41310"/>
    <w:rsid w:val="00C439DA"/>
    <w:rsid w:val="00C46501"/>
    <w:rsid w:val="00C5086F"/>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52D7"/>
    <w:rsid w:val="00CA62FC"/>
    <w:rsid w:val="00CB2E18"/>
    <w:rsid w:val="00CB67C2"/>
    <w:rsid w:val="00CC20D0"/>
    <w:rsid w:val="00CC2A77"/>
    <w:rsid w:val="00CC3153"/>
    <w:rsid w:val="00CC5968"/>
    <w:rsid w:val="00CC6007"/>
    <w:rsid w:val="00CC72F9"/>
    <w:rsid w:val="00CD1A7F"/>
    <w:rsid w:val="00CD203A"/>
    <w:rsid w:val="00CD3B18"/>
    <w:rsid w:val="00CD5603"/>
    <w:rsid w:val="00CE32B3"/>
    <w:rsid w:val="00CE5B14"/>
    <w:rsid w:val="00CE7790"/>
    <w:rsid w:val="00CF006E"/>
    <w:rsid w:val="00CF0647"/>
    <w:rsid w:val="00CF2775"/>
    <w:rsid w:val="00CF3002"/>
    <w:rsid w:val="00CF35EF"/>
    <w:rsid w:val="00CF665E"/>
    <w:rsid w:val="00D040CD"/>
    <w:rsid w:val="00D04380"/>
    <w:rsid w:val="00D13CF5"/>
    <w:rsid w:val="00D14746"/>
    <w:rsid w:val="00D14F92"/>
    <w:rsid w:val="00D216F4"/>
    <w:rsid w:val="00D23A54"/>
    <w:rsid w:val="00D24F16"/>
    <w:rsid w:val="00D24F75"/>
    <w:rsid w:val="00D25FEB"/>
    <w:rsid w:val="00D27B14"/>
    <w:rsid w:val="00D27D39"/>
    <w:rsid w:val="00D359EE"/>
    <w:rsid w:val="00D35AAD"/>
    <w:rsid w:val="00D36E24"/>
    <w:rsid w:val="00D4622E"/>
    <w:rsid w:val="00D538F0"/>
    <w:rsid w:val="00D545A5"/>
    <w:rsid w:val="00D552F3"/>
    <w:rsid w:val="00D6087C"/>
    <w:rsid w:val="00D61440"/>
    <w:rsid w:val="00D619DE"/>
    <w:rsid w:val="00D61BE6"/>
    <w:rsid w:val="00D63C0E"/>
    <w:rsid w:val="00D67559"/>
    <w:rsid w:val="00D67E2B"/>
    <w:rsid w:val="00D705DC"/>
    <w:rsid w:val="00D74E2A"/>
    <w:rsid w:val="00D80919"/>
    <w:rsid w:val="00D81422"/>
    <w:rsid w:val="00D814FF"/>
    <w:rsid w:val="00D81D99"/>
    <w:rsid w:val="00D828BE"/>
    <w:rsid w:val="00D8307F"/>
    <w:rsid w:val="00D8308A"/>
    <w:rsid w:val="00D84AB8"/>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D0ED2"/>
    <w:rsid w:val="00DD609B"/>
    <w:rsid w:val="00DD60FE"/>
    <w:rsid w:val="00DE1BC4"/>
    <w:rsid w:val="00DE247E"/>
    <w:rsid w:val="00DF1B2B"/>
    <w:rsid w:val="00DF3C08"/>
    <w:rsid w:val="00DF53EB"/>
    <w:rsid w:val="00DF679A"/>
    <w:rsid w:val="00E05208"/>
    <w:rsid w:val="00E0632F"/>
    <w:rsid w:val="00E17B03"/>
    <w:rsid w:val="00E20FF3"/>
    <w:rsid w:val="00E211E6"/>
    <w:rsid w:val="00E23BB5"/>
    <w:rsid w:val="00E304F7"/>
    <w:rsid w:val="00E33DAF"/>
    <w:rsid w:val="00E341AD"/>
    <w:rsid w:val="00E36EAB"/>
    <w:rsid w:val="00E4762B"/>
    <w:rsid w:val="00E54473"/>
    <w:rsid w:val="00E54820"/>
    <w:rsid w:val="00E5556D"/>
    <w:rsid w:val="00E56B4A"/>
    <w:rsid w:val="00E61E8A"/>
    <w:rsid w:val="00E645A6"/>
    <w:rsid w:val="00E65C01"/>
    <w:rsid w:val="00E65D97"/>
    <w:rsid w:val="00E67F5E"/>
    <w:rsid w:val="00E70900"/>
    <w:rsid w:val="00E74A3C"/>
    <w:rsid w:val="00E83357"/>
    <w:rsid w:val="00E851A8"/>
    <w:rsid w:val="00E933E7"/>
    <w:rsid w:val="00E943A3"/>
    <w:rsid w:val="00E96CCB"/>
    <w:rsid w:val="00EA2D98"/>
    <w:rsid w:val="00EA3476"/>
    <w:rsid w:val="00EA48D3"/>
    <w:rsid w:val="00EA5DA6"/>
    <w:rsid w:val="00EA6C77"/>
    <w:rsid w:val="00EC0ADD"/>
    <w:rsid w:val="00EC0CA7"/>
    <w:rsid w:val="00EC1FC6"/>
    <w:rsid w:val="00EC2F44"/>
    <w:rsid w:val="00EC5BE0"/>
    <w:rsid w:val="00EC68DD"/>
    <w:rsid w:val="00ED1634"/>
    <w:rsid w:val="00ED27C3"/>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241ED"/>
    <w:rsid w:val="00F30170"/>
    <w:rsid w:val="00F30425"/>
    <w:rsid w:val="00F43218"/>
    <w:rsid w:val="00F47BC8"/>
    <w:rsid w:val="00F5080C"/>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86307"/>
    <w:rsid w:val="00F91A67"/>
    <w:rsid w:val="00F936A5"/>
    <w:rsid w:val="00F94AC3"/>
    <w:rsid w:val="00F96E9D"/>
    <w:rsid w:val="00FA0236"/>
    <w:rsid w:val="00FA1042"/>
    <w:rsid w:val="00FA2BF8"/>
    <w:rsid w:val="00FA4971"/>
    <w:rsid w:val="00FA51DE"/>
    <w:rsid w:val="00FB4F8B"/>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540B9B"/>
    <w:pPr>
      <w:tabs>
        <w:tab w:val="left" w:pos="426"/>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7670E"/>
    <w:rsid w:val="00190DC3"/>
    <w:rsid w:val="002125CD"/>
    <w:rsid w:val="00291FCD"/>
    <w:rsid w:val="00334102"/>
    <w:rsid w:val="003A48BB"/>
    <w:rsid w:val="004D5850"/>
    <w:rsid w:val="00514B6C"/>
    <w:rsid w:val="00561328"/>
    <w:rsid w:val="0072564D"/>
    <w:rsid w:val="007477DF"/>
    <w:rsid w:val="0084371B"/>
    <w:rsid w:val="00872E98"/>
    <w:rsid w:val="00886E09"/>
    <w:rsid w:val="008A6470"/>
    <w:rsid w:val="008D7A10"/>
    <w:rsid w:val="00A71AD9"/>
    <w:rsid w:val="00C72EC4"/>
    <w:rsid w:val="00CE0053"/>
    <w:rsid w:val="00D11EBE"/>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E094C8-329E-4F99-94A2-3405C71A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26</Pages>
  <Words>3899</Words>
  <Characters>29717</Characters>
  <Application>Microsoft Office Word</Application>
  <DocSecurity>0</DocSecurity>
  <Lines>247</Lines>
  <Paragraphs>67</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33549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Strategischer Einkauf</dc:subject>
  <dc:creator>Ludewig, Theresa</dc:creator>
  <cp:lastModifiedBy>Wolowski, Kathrin</cp:lastModifiedBy>
  <cp:revision>9</cp:revision>
  <cp:lastPrinted>2019-09-25T14:08:00Z</cp:lastPrinted>
  <dcterms:created xsi:type="dcterms:W3CDTF">2026-06-16T07:22:00Z</dcterms:created>
  <dcterms:modified xsi:type="dcterms:W3CDTF">2026-07-06T11:00:00Z</dcterms:modified>
  <cp:category>2.0.1</cp:category>
  <cp:contentStatus>Version 8</cp:contentStatus>
</cp:coreProperties>
</file>