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96D5A" w14:textId="4DD9650D" w:rsidR="009A5A10" w:rsidRPr="00F8451A" w:rsidRDefault="00FD5A9B" w:rsidP="009A5A10">
      <w:pPr>
        <w:pStyle w:val="Titel"/>
        <w:rPr>
          <w:rFonts w:ascii="IQTIG-Barlow" w:hAnsi="IQTIG-Barlow"/>
          <w:sz w:val="32"/>
          <w:szCs w:val="32"/>
        </w:rPr>
      </w:pPr>
      <w:r w:rsidRPr="00F8451A">
        <w:rPr>
          <w:rFonts w:ascii="IQTIG-Barlow" w:hAnsi="IQTIG-Barlow"/>
          <w:sz w:val="32"/>
          <w:szCs w:val="32"/>
        </w:rPr>
        <w:t>0</w:t>
      </w:r>
      <w:r w:rsidR="004A6540" w:rsidRPr="00F8451A">
        <w:rPr>
          <w:rFonts w:ascii="IQTIG-Barlow" w:hAnsi="IQTIG-Barlow"/>
          <w:sz w:val="32"/>
          <w:szCs w:val="32"/>
        </w:rPr>
        <w:t>2.4</w:t>
      </w:r>
      <w:r w:rsidR="00955720" w:rsidRPr="00F8451A">
        <w:rPr>
          <w:rFonts w:ascii="IQTIG-Barlow" w:hAnsi="IQTIG-Barlow"/>
          <w:sz w:val="32"/>
          <w:szCs w:val="32"/>
        </w:rPr>
        <w:t xml:space="preserve"> </w:t>
      </w:r>
      <w:r w:rsidR="009D4AE3" w:rsidRPr="00F8451A">
        <w:rPr>
          <w:rFonts w:ascii="IQTIG-Barlow" w:hAnsi="IQTIG-Barlow"/>
          <w:sz w:val="32"/>
          <w:szCs w:val="32"/>
        </w:rPr>
        <w:t>Erklärung Eignungsleihe</w:t>
      </w:r>
    </w:p>
    <w:p w14:paraId="7634DAC7" w14:textId="77777777" w:rsidR="009D4AE3" w:rsidRPr="00F8451A" w:rsidRDefault="009D4AE3" w:rsidP="009D4AE3">
      <w:pPr>
        <w:pStyle w:val="ListeNummerEbene1"/>
        <w:numPr>
          <w:ilvl w:val="0"/>
          <w:numId w:val="40"/>
        </w:numPr>
        <w:rPr>
          <w:rFonts w:ascii="IQTIG-Barlow" w:hAnsi="IQTIG-Barlow"/>
        </w:rPr>
      </w:pPr>
      <w:r w:rsidRPr="00F8451A">
        <w:rPr>
          <w:rFonts w:ascii="IQTIG-Barlow" w:hAnsi="IQTIG-Barlow"/>
        </w:rPr>
        <w:t xml:space="preserve">Genaue Bezeichnung des </w:t>
      </w:r>
      <w:r w:rsidR="00FD5A9B" w:rsidRPr="00F8451A">
        <w:rPr>
          <w:rFonts w:ascii="IQTIG-Barlow" w:hAnsi="IQTIG-Barlow"/>
        </w:rPr>
        <w:t>Bieters</w:t>
      </w:r>
      <w:r w:rsidRPr="00F8451A">
        <w:rPr>
          <w:rFonts w:ascii="IQTIG-Barlow" w:hAnsi="IQTIG-Barlow"/>
        </w:rPr>
        <w:t>:</w:t>
      </w:r>
    </w:p>
    <w:tbl>
      <w:tblPr>
        <w:tblStyle w:val="IQTIGStandarderste-Spalte"/>
        <w:tblW w:w="5000" w:type="pct"/>
        <w:tblLayout w:type="fixed"/>
        <w:tblLook w:val="0680" w:firstRow="0" w:lastRow="0" w:firstColumn="1" w:lastColumn="0" w:noHBand="1" w:noVBand="1"/>
      </w:tblPr>
      <w:tblGrid>
        <w:gridCol w:w="2547"/>
        <w:gridCol w:w="5947"/>
      </w:tblGrid>
      <w:tr w:rsidR="009D4AE3" w:rsidRPr="00F8451A" w14:paraId="48B408FB"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64B9F043" w14:textId="77777777" w:rsidR="009D4AE3" w:rsidRPr="00F8451A" w:rsidRDefault="009D4AE3" w:rsidP="009D4AE3">
            <w:pPr>
              <w:pStyle w:val="Tabellenkopf"/>
              <w:rPr>
                <w:rFonts w:ascii="IQTIG-Barlow" w:hAnsi="IQTIG-Barlow"/>
              </w:rPr>
            </w:pPr>
            <w:r w:rsidRPr="00F8451A">
              <w:rPr>
                <w:rFonts w:ascii="IQTIG-Barlow" w:hAnsi="IQTIG-Barlow"/>
              </w:rPr>
              <w:t>Name des Unternehmens</w:t>
            </w:r>
          </w:p>
        </w:tc>
        <w:tc>
          <w:tcPr>
            <w:tcW w:w="5947" w:type="dxa"/>
          </w:tcPr>
          <w:p w14:paraId="4C4330CD" w14:textId="77777777" w:rsidR="009D4AE3" w:rsidRPr="00F8451A"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tc>
      </w:tr>
      <w:tr w:rsidR="009D4AE3" w:rsidRPr="00F8451A" w14:paraId="6BA4FB9C"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3DC95D3A" w14:textId="77777777" w:rsidR="009D4AE3" w:rsidRPr="00F8451A" w:rsidRDefault="009D4AE3" w:rsidP="009D4AE3">
            <w:pPr>
              <w:pStyle w:val="Tabellenkopf"/>
              <w:rPr>
                <w:rFonts w:ascii="IQTIG-Barlow" w:hAnsi="IQTIG-Barlow"/>
              </w:rPr>
            </w:pPr>
            <w:r w:rsidRPr="00F8451A">
              <w:rPr>
                <w:rFonts w:ascii="IQTIG-Barlow" w:hAnsi="IQTIG-Barlow"/>
              </w:rPr>
              <w:t>Anschrift</w:t>
            </w:r>
          </w:p>
        </w:tc>
        <w:tc>
          <w:tcPr>
            <w:tcW w:w="5947" w:type="dxa"/>
          </w:tcPr>
          <w:p w14:paraId="710A3DF4" w14:textId="77777777" w:rsidR="009D4AE3" w:rsidRPr="00F8451A"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30F7A936" w14:textId="77777777" w:rsidR="009D4AE3" w:rsidRPr="00F8451A"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282341ED" w14:textId="77777777" w:rsidR="009D4AE3" w:rsidRPr="00F8451A"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eastAsia="Times New Roman"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tc>
      </w:tr>
    </w:tbl>
    <w:p w14:paraId="335579B2" w14:textId="77777777" w:rsidR="009D4AE3" w:rsidRPr="00F8451A" w:rsidRDefault="009D4AE3" w:rsidP="009D4AE3">
      <w:pPr>
        <w:pStyle w:val="ListeNummerEbene1"/>
        <w:numPr>
          <w:ilvl w:val="0"/>
          <w:numId w:val="0"/>
        </w:numPr>
        <w:ind w:left="227"/>
        <w:rPr>
          <w:rFonts w:ascii="IQTIG-Barlow" w:hAnsi="IQTIG-Barlow"/>
        </w:rPr>
      </w:pPr>
    </w:p>
    <w:p w14:paraId="712A7C66" w14:textId="77777777" w:rsidR="009D4AE3" w:rsidRPr="00F8451A" w:rsidRDefault="009D4AE3" w:rsidP="009D4AE3">
      <w:pPr>
        <w:pStyle w:val="ListeNummerEbene1"/>
        <w:numPr>
          <w:ilvl w:val="0"/>
          <w:numId w:val="40"/>
        </w:numPr>
        <w:rPr>
          <w:rFonts w:ascii="IQTIG-Barlow" w:hAnsi="IQTIG-Barlow"/>
        </w:rPr>
      </w:pPr>
      <w:r w:rsidRPr="00F8451A">
        <w:rPr>
          <w:rFonts w:ascii="IQTIG-Barlow" w:hAnsi="IQTIG-Barlow"/>
        </w:rPr>
        <w:t>Genaue Bezeichnung Dritten (Unternehmen, Anschrift, Telefon):</w:t>
      </w:r>
    </w:p>
    <w:tbl>
      <w:tblPr>
        <w:tblStyle w:val="IQTIGStandarderste-Spalte"/>
        <w:tblW w:w="5000" w:type="pct"/>
        <w:tblLayout w:type="fixed"/>
        <w:tblLook w:val="0680" w:firstRow="0" w:lastRow="0" w:firstColumn="1" w:lastColumn="0" w:noHBand="1" w:noVBand="1"/>
      </w:tblPr>
      <w:tblGrid>
        <w:gridCol w:w="2547"/>
        <w:gridCol w:w="5947"/>
      </w:tblGrid>
      <w:tr w:rsidR="009D4AE3" w:rsidRPr="00F8451A" w14:paraId="3B6AEF4B" w14:textId="77777777" w:rsidTr="00D143CA">
        <w:tc>
          <w:tcPr>
            <w:cnfStyle w:val="001000000000" w:firstRow="0" w:lastRow="0" w:firstColumn="1" w:lastColumn="0" w:oddVBand="0" w:evenVBand="0" w:oddHBand="0" w:evenHBand="0" w:firstRowFirstColumn="0" w:firstRowLastColumn="0" w:lastRowFirstColumn="0" w:lastRowLastColumn="0"/>
            <w:tcW w:w="2547" w:type="dxa"/>
          </w:tcPr>
          <w:p w14:paraId="05F353FD" w14:textId="77777777" w:rsidR="009D4AE3" w:rsidRPr="00F8451A" w:rsidRDefault="009D4AE3" w:rsidP="00D143CA">
            <w:pPr>
              <w:pStyle w:val="Tabellenkopf"/>
              <w:rPr>
                <w:rFonts w:ascii="IQTIG-Barlow" w:hAnsi="IQTIG-Barlow"/>
              </w:rPr>
            </w:pPr>
            <w:r w:rsidRPr="00F8451A">
              <w:rPr>
                <w:rFonts w:ascii="IQTIG-Barlow" w:hAnsi="IQTIG-Barlow"/>
              </w:rPr>
              <w:t>Name des Unternehmens</w:t>
            </w:r>
          </w:p>
        </w:tc>
        <w:tc>
          <w:tcPr>
            <w:tcW w:w="5947" w:type="dxa"/>
          </w:tcPr>
          <w:p w14:paraId="62E9B8FF" w14:textId="77777777" w:rsidR="009D4AE3" w:rsidRPr="00F8451A" w:rsidRDefault="009D4AE3" w:rsidP="00D143CA">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tc>
      </w:tr>
      <w:tr w:rsidR="009D4AE3" w:rsidRPr="00F8451A" w14:paraId="1B576E4F" w14:textId="77777777" w:rsidTr="00D143CA">
        <w:tc>
          <w:tcPr>
            <w:cnfStyle w:val="001000000000" w:firstRow="0" w:lastRow="0" w:firstColumn="1" w:lastColumn="0" w:oddVBand="0" w:evenVBand="0" w:oddHBand="0" w:evenHBand="0" w:firstRowFirstColumn="0" w:firstRowLastColumn="0" w:lastRowFirstColumn="0" w:lastRowLastColumn="0"/>
            <w:tcW w:w="2547" w:type="dxa"/>
          </w:tcPr>
          <w:p w14:paraId="106AF63A" w14:textId="77777777" w:rsidR="009D4AE3" w:rsidRPr="00F8451A" w:rsidRDefault="009D4AE3" w:rsidP="00D143CA">
            <w:pPr>
              <w:pStyle w:val="Tabellenkopf"/>
              <w:rPr>
                <w:rFonts w:ascii="IQTIG-Barlow" w:hAnsi="IQTIG-Barlow"/>
              </w:rPr>
            </w:pPr>
            <w:r w:rsidRPr="00F8451A">
              <w:rPr>
                <w:rFonts w:ascii="IQTIG-Barlow" w:hAnsi="IQTIG-Barlow"/>
              </w:rPr>
              <w:t>Anschrift, Telefon</w:t>
            </w:r>
          </w:p>
        </w:tc>
        <w:tc>
          <w:tcPr>
            <w:tcW w:w="5947" w:type="dxa"/>
          </w:tcPr>
          <w:p w14:paraId="7274CAB6" w14:textId="77777777" w:rsidR="009D4AE3" w:rsidRPr="00F8451A" w:rsidRDefault="009D4AE3" w:rsidP="00D143CA">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05919870" w14:textId="77777777" w:rsidR="009D4AE3" w:rsidRPr="00F8451A" w:rsidRDefault="009D4AE3" w:rsidP="00D143CA">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3D91BEF4" w14:textId="77777777" w:rsidR="009D4AE3" w:rsidRPr="00F8451A" w:rsidRDefault="009D4AE3" w:rsidP="00D143CA">
            <w:pPr>
              <w:pStyle w:val="Tabellentext"/>
              <w:cnfStyle w:val="000000000000" w:firstRow="0" w:lastRow="0" w:firstColumn="0" w:lastColumn="0" w:oddVBand="0" w:evenVBand="0" w:oddHBand="0" w:evenHBand="0" w:firstRowFirstColumn="0" w:firstRowLastColumn="0" w:lastRowFirstColumn="0" w:lastRowLastColumn="0"/>
              <w:rPr>
                <w:rFonts w:ascii="IQTIG-Barlow" w:eastAsia="Times New Roman"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tc>
      </w:tr>
    </w:tbl>
    <w:p w14:paraId="042F941C" w14:textId="77777777" w:rsidR="009D4AE3" w:rsidRPr="00F8451A" w:rsidRDefault="009D4AE3" w:rsidP="009D4AE3">
      <w:pPr>
        <w:pStyle w:val="ListeNummerEbene1"/>
        <w:numPr>
          <w:ilvl w:val="0"/>
          <w:numId w:val="0"/>
        </w:numPr>
        <w:ind w:left="227"/>
        <w:rPr>
          <w:rFonts w:ascii="IQTIG-Barlow" w:hAnsi="IQTIG-Barlow"/>
        </w:rPr>
      </w:pPr>
    </w:p>
    <w:p w14:paraId="3051AD9F" w14:textId="77777777" w:rsidR="009D4AE3" w:rsidRPr="00F8451A" w:rsidRDefault="009D4AE3" w:rsidP="009D4AE3">
      <w:pPr>
        <w:pStyle w:val="ListeNummerEbene1"/>
        <w:numPr>
          <w:ilvl w:val="0"/>
          <w:numId w:val="40"/>
        </w:numPr>
        <w:rPr>
          <w:rFonts w:ascii="IQTIG-Barlow" w:hAnsi="IQTIG-Barlow"/>
        </w:rPr>
      </w:pPr>
      <w:r w:rsidRPr="00F8451A">
        <w:rPr>
          <w:rFonts w:ascii="IQTIG-Barlow" w:hAnsi="IQTIG-Barlow"/>
        </w:rPr>
        <w:t>Genaue Bezeichnung und Beschreibung der vom Dritten zu erbringenden Leistungen und zur Verfügung zu stellenden Mittel (falls erforderlich: Abgrenzung zu anderen Leistungsteilen):</w:t>
      </w:r>
    </w:p>
    <w:tbl>
      <w:tblPr>
        <w:tblStyle w:val="Tabellenraster"/>
        <w:tblW w:w="5000" w:type="pct"/>
        <w:tblLayout w:type="fixed"/>
        <w:tblLook w:val="04A0" w:firstRow="1" w:lastRow="0" w:firstColumn="1" w:lastColumn="0" w:noHBand="0" w:noVBand="1"/>
      </w:tblPr>
      <w:tblGrid>
        <w:gridCol w:w="8494"/>
      </w:tblGrid>
      <w:tr w:rsidR="009D4AE3" w:rsidRPr="00F8451A" w14:paraId="2BDC0FEE" w14:textId="77777777" w:rsidTr="009D4AE3">
        <w:tc>
          <w:tcPr>
            <w:tcW w:w="9214" w:type="dxa"/>
          </w:tcPr>
          <w:p w14:paraId="487E701F" w14:textId="77777777" w:rsidR="009D4AE3" w:rsidRPr="00F8451A" w:rsidRDefault="009D4AE3" w:rsidP="009D4AE3">
            <w:pPr>
              <w:pStyle w:val="Tabellentext"/>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35A03A6A" w14:textId="77777777" w:rsidR="009D4AE3" w:rsidRPr="00F8451A" w:rsidRDefault="009D4AE3" w:rsidP="009D4AE3">
            <w:pPr>
              <w:pStyle w:val="Tabellentext"/>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5EEDD696" w14:textId="77777777" w:rsidR="009D4AE3" w:rsidRPr="00F8451A" w:rsidRDefault="009D4AE3" w:rsidP="009D4AE3">
            <w:pPr>
              <w:pStyle w:val="Tabellentext"/>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654E2FC7" w14:textId="77777777" w:rsidR="009D4AE3" w:rsidRPr="00F8451A" w:rsidRDefault="009D4AE3" w:rsidP="009D4AE3">
            <w:pPr>
              <w:pStyle w:val="Tabellentext"/>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038BC5BB" w14:textId="77777777" w:rsidR="009D4AE3" w:rsidRPr="00F8451A" w:rsidRDefault="009D4AE3" w:rsidP="009D4AE3">
            <w:pPr>
              <w:pStyle w:val="Tabellentext"/>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242D41A5" w14:textId="77777777" w:rsidR="009D4AE3" w:rsidRPr="00F8451A" w:rsidRDefault="009D4AE3" w:rsidP="009D4AE3">
            <w:pPr>
              <w:pStyle w:val="Tabellentext"/>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773C1EF2" w14:textId="77777777" w:rsidR="009D4AE3" w:rsidRPr="00F8451A" w:rsidRDefault="009D4AE3" w:rsidP="009D4AE3">
            <w:pPr>
              <w:pStyle w:val="Tabellentext"/>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p w14:paraId="587C191B" w14:textId="77777777" w:rsidR="009D4AE3" w:rsidRPr="00F8451A" w:rsidRDefault="009D4AE3" w:rsidP="009D4AE3">
            <w:pPr>
              <w:pStyle w:val="Tabellentext"/>
              <w:rPr>
                <w:rFonts w:ascii="IQTIG-Barlow" w:hAnsi="IQTIG-Barlow"/>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tc>
      </w:tr>
    </w:tbl>
    <w:p w14:paraId="345BDF40" w14:textId="77777777" w:rsidR="009D4AE3" w:rsidRPr="00F8451A" w:rsidRDefault="009D4AE3" w:rsidP="009D4AE3">
      <w:pPr>
        <w:rPr>
          <w:rFonts w:ascii="IQTIG-Barlow" w:hAnsi="IQTIG-Barlow"/>
        </w:rPr>
      </w:pPr>
    </w:p>
    <w:p w14:paraId="43906029" w14:textId="77777777" w:rsidR="009D4AE3" w:rsidRPr="00F8451A" w:rsidRDefault="009D4AE3" w:rsidP="009D4AE3">
      <w:pPr>
        <w:keepNext/>
        <w:keepLines/>
        <w:rPr>
          <w:rFonts w:ascii="IQTIG-Barlow" w:hAnsi="IQTIG-Barlow"/>
        </w:rPr>
      </w:pPr>
      <w:r w:rsidRPr="00F8451A">
        <w:rPr>
          <w:rFonts w:ascii="IQTIG-Barlow" w:hAnsi="IQTIG-Barlow"/>
        </w:rPr>
        <w:t>Sehr geehrte Damen und Herren,</w:t>
      </w:r>
    </w:p>
    <w:p w14:paraId="14C5CA6E" w14:textId="77777777" w:rsidR="009D4AE3" w:rsidRPr="00F8451A" w:rsidRDefault="009D4AE3" w:rsidP="009D4AE3">
      <w:pPr>
        <w:keepNext/>
        <w:keepLines/>
        <w:rPr>
          <w:rFonts w:ascii="IQTIG-Barlow" w:hAnsi="IQTIG-Barlow"/>
        </w:rPr>
      </w:pPr>
      <w:r w:rsidRPr="00F8451A">
        <w:rPr>
          <w:rFonts w:ascii="IQTIG-Barlow" w:hAnsi="IQTIG-Barlow"/>
        </w:rPr>
        <w:t xml:space="preserve">das Unternehmen </w:t>
      </w:r>
      <w:r w:rsidRPr="00F8451A">
        <w:rPr>
          <w:rFonts w:ascii="IQTIG-Barlow" w:hAnsi="IQTIG-Barlow"/>
          <w:color w:val="000000"/>
          <w:highlight w:val="lightGray"/>
          <w:u w:val="single"/>
        </w:rPr>
        <w:fldChar w:fldCharType="begin">
          <w:ffData>
            <w:name w:val="Text5"/>
            <w:enabled/>
            <w:calcOnExit w:val="0"/>
            <w:textInput/>
          </w:ffData>
        </w:fldChar>
      </w:r>
      <w:r w:rsidRPr="00F8451A">
        <w:rPr>
          <w:rFonts w:ascii="IQTIG-Barlow" w:hAnsi="IQTIG-Barlow"/>
          <w:color w:val="000000"/>
          <w:highlight w:val="lightGray"/>
          <w:u w:val="single"/>
        </w:rPr>
        <w:instrText xml:space="preserve"> FORMTEXT </w:instrText>
      </w:r>
      <w:r w:rsidRPr="00F8451A">
        <w:rPr>
          <w:rFonts w:ascii="IQTIG-Barlow" w:hAnsi="IQTIG-Barlow"/>
          <w:color w:val="000000"/>
          <w:highlight w:val="lightGray"/>
          <w:u w:val="single"/>
        </w:rPr>
      </w:r>
      <w:r w:rsidRPr="00F8451A">
        <w:rPr>
          <w:rFonts w:ascii="IQTIG-Barlow" w:hAnsi="IQTIG-Barlow"/>
          <w:color w:val="000000"/>
          <w:highlight w:val="lightGray"/>
          <w:u w:val="single"/>
        </w:rPr>
        <w:fldChar w:fldCharType="separate"/>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color w:val="000000"/>
          <w:highlight w:val="lightGray"/>
          <w:u w:val="single"/>
        </w:rPr>
        <w:fldChar w:fldCharType="end"/>
      </w:r>
      <w:r w:rsidRPr="00F8451A">
        <w:rPr>
          <w:rFonts w:ascii="IQTIG-Barlow" w:hAnsi="IQTIG-Barlow"/>
          <w:color w:val="000000"/>
          <w:highlight w:val="lightGray"/>
          <w:u w:val="single"/>
        </w:rPr>
        <w:fldChar w:fldCharType="begin">
          <w:ffData>
            <w:name w:val=""/>
            <w:enabled/>
            <w:calcOnExit w:val="0"/>
            <w:textInput/>
          </w:ffData>
        </w:fldChar>
      </w:r>
      <w:r w:rsidRPr="00F8451A">
        <w:rPr>
          <w:rFonts w:ascii="IQTIG-Barlow" w:hAnsi="IQTIG-Barlow"/>
          <w:color w:val="000000"/>
          <w:highlight w:val="lightGray"/>
          <w:u w:val="single"/>
        </w:rPr>
        <w:instrText xml:space="preserve"> FORMTEXT </w:instrText>
      </w:r>
      <w:r w:rsidRPr="00F8451A">
        <w:rPr>
          <w:rFonts w:ascii="IQTIG-Barlow" w:hAnsi="IQTIG-Barlow"/>
          <w:color w:val="000000"/>
          <w:highlight w:val="lightGray"/>
          <w:u w:val="single"/>
        </w:rPr>
      </w:r>
      <w:r w:rsidRPr="00F8451A">
        <w:rPr>
          <w:rFonts w:ascii="IQTIG-Barlow" w:hAnsi="IQTIG-Barlow"/>
          <w:color w:val="000000"/>
          <w:highlight w:val="lightGray"/>
          <w:u w:val="single"/>
        </w:rPr>
        <w:fldChar w:fldCharType="separate"/>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color w:val="000000"/>
          <w:highlight w:val="lightGray"/>
          <w:u w:val="single"/>
        </w:rPr>
        <w:fldChar w:fldCharType="end"/>
      </w:r>
      <w:r w:rsidRPr="00F8451A">
        <w:rPr>
          <w:rFonts w:ascii="IQTIG-Barlow" w:hAnsi="IQTIG-Barlow"/>
          <w:color w:val="000000"/>
          <w:highlight w:val="lightGray"/>
          <w:u w:val="single"/>
        </w:rPr>
        <w:fldChar w:fldCharType="begin">
          <w:ffData>
            <w:name w:val="Text5"/>
            <w:enabled/>
            <w:calcOnExit w:val="0"/>
            <w:textInput/>
          </w:ffData>
        </w:fldChar>
      </w:r>
      <w:r w:rsidRPr="00F8451A">
        <w:rPr>
          <w:rFonts w:ascii="IQTIG-Barlow" w:hAnsi="IQTIG-Barlow"/>
          <w:color w:val="000000"/>
          <w:highlight w:val="lightGray"/>
          <w:u w:val="single"/>
        </w:rPr>
        <w:instrText xml:space="preserve"> FORMTEXT </w:instrText>
      </w:r>
      <w:r w:rsidRPr="00F8451A">
        <w:rPr>
          <w:rFonts w:ascii="IQTIG-Barlow" w:hAnsi="IQTIG-Barlow"/>
          <w:color w:val="000000"/>
          <w:highlight w:val="lightGray"/>
          <w:u w:val="single"/>
        </w:rPr>
      </w:r>
      <w:r w:rsidRPr="00F8451A">
        <w:rPr>
          <w:rFonts w:ascii="IQTIG-Barlow" w:hAnsi="IQTIG-Barlow"/>
          <w:color w:val="000000"/>
          <w:highlight w:val="lightGray"/>
          <w:u w:val="single"/>
        </w:rPr>
        <w:fldChar w:fldCharType="separate"/>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color w:val="000000"/>
          <w:highlight w:val="lightGray"/>
          <w:u w:val="single"/>
        </w:rPr>
        <w:fldChar w:fldCharType="end"/>
      </w:r>
      <w:r w:rsidRPr="00F8451A">
        <w:rPr>
          <w:rFonts w:ascii="IQTIG-Barlow" w:hAnsi="IQTIG-Barlow"/>
          <w:color w:val="000000"/>
          <w:highlight w:val="lightGray"/>
          <w:u w:val="single"/>
        </w:rPr>
        <w:fldChar w:fldCharType="begin">
          <w:ffData>
            <w:name w:val="Text5"/>
            <w:enabled/>
            <w:calcOnExit w:val="0"/>
            <w:textInput/>
          </w:ffData>
        </w:fldChar>
      </w:r>
      <w:r w:rsidRPr="00F8451A">
        <w:rPr>
          <w:rFonts w:ascii="IQTIG-Barlow" w:hAnsi="IQTIG-Barlow"/>
          <w:color w:val="000000"/>
          <w:highlight w:val="lightGray"/>
          <w:u w:val="single"/>
        </w:rPr>
        <w:instrText xml:space="preserve"> FORMTEXT </w:instrText>
      </w:r>
      <w:r w:rsidRPr="00F8451A">
        <w:rPr>
          <w:rFonts w:ascii="IQTIG-Barlow" w:hAnsi="IQTIG-Barlow"/>
          <w:color w:val="000000"/>
          <w:highlight w:val="lightGray"/>
          <w:u w:val="single"/>
        </w:rPr>
      </w:r>
      <w:r w:rsidRPr="00F8451A">
        <w:rPr>
          <w:rFonts w:ascii="IQTIG-Barlow" w:hAnsi="IQTIG-Barlow"/>
          <w:color w:val="000000"/>
          <w:highlight w:val="lightGray"/>
          <w:u w:val="single"/>
        </w:rPr>
        <w:fldChar w:fldCharType="separate"/>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color w:val="000000"/>
          <w:highlight w:val="lightGray"/>
          <w:u w:val="single"/>
        </w:rPr>
        <w:fldChar w:fldCharType="end"/>
      </w:r>
      <w:r w:rsidRPr="00F8451A">
        <w:rPr>
          <w:rFonts w:ascii="IQTIG-Barlow" w:hAnsi="IQTIG-Barlow"/>
          <w:color w:val="000000"/>
          <w:highlight w:val="lightGray"/>
          <w:u w:val="single"/>
        </w:rPr>
        <w:fldChar w:fldCharType="begin">
          <w:ffData>
            <w:name w:val="Text5"/>
            <w:enabled/>
            <w:calcOnExit w:val="0"/>
            <w:textInput/>
          </w:ffData>
        </w:fldChar>
      </w:r>
      <w:r w:rsidRPr="00F8451A">
        <w:rPr>
          <w:rFonts w:ascii="IQTIG-Barlow" w:hAnsi="IQTIG-Barlow"/>
          <w:color w:val="000000"/>
          <w:highlight w:val="lightGray"/>
          <w:u w:val="single"/>
        </w:rPr>
        <w:instrText xml:space="preserve"> FORMTEXT </w:instrText>
      </w:r>
      <w:r w:rsidRPr="00F8451A">
        <w:rPr>
          <w:rFonts w:ascii="IQTIG-Barlow" w:hAnsi="IQTIG-Barlow"/>
          <w:color w:val="000000"/>
          <w:highlight w:val="lightGray"/>
          <w:u w:val="single"/>
        </w:rPr>
      </w:r>
      <w:r w:rsidRPr="00F8451A">
        <w:rPr>
          <w:rFonts w:ascii="IQTIG-Barlow" w:hAnsi="IQTIG-Barlow"/>
          <w:color w:val="000000"/>
          <w:highlight w:val="lightGray"/>
          <w:u w:val="single"/>
        </w:rPr>
        <w:fldChar w:fldCharType="separate"/>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color w:val="000000"/>
          <w:highlight w:val="lightGray"/>
          <w:u w:val="single"/>
        </w:rPr>
        <w:fldChar w:fldCharType="end"/>
      </w:r>
      <w:r w:rsidRPr="00F8451A">
        <w:rPr>
          <w:rFonts w:ascii="IQTIG-Barlow" w:hAnsi="IQTIG-Barlow"/>
          <w:color w:val="000000"/>
          <w:highlight w:val="lightGray"/>
          <w:u w:val="single"/>
        </w:rPr>
        <w:fldChar w:fldCharType="begin">
          <w:ffData>
            <w:name w:val="Text5"/>
            <w:enabled/>
            <w:calcOnExit w:val="0"/>
            <w:textInput/>
          </w:ffData>
        </w:fldChar>
      </w:r>
      <w:r w:rsidRPr="00F8451A">
        <w:rPr>
          <w:rFonts w:ascii="IQTIG-Barlow" w:hAnsi="IQTIG-Barlow"/>
          <w:color w:val="000000"/>
          <w:highlight w:val="lightGray"/>
          <w:u w:val="single"/>
        </w:rPr>
        <w:instrText xml:space="preserve"> FORMTEXT </w:instrText>
      </w:r>
      <w:r w:rsidRPr="00F8451A">
        <w:rPr>
          <w:rFonts w:ascii="IQTIG-Barlow" w:hAnsi="IQTIG-Barlow"/>
          <w:color w:val="000000"/>
          <w:highlight w:val="lightGray"/>
          <w:u w:val="single"/>
        </w:rPr>
      </w:r>
      <w:r w:rsidRPr="00F8451A">
        <w:rPr>
          <w:rFonts w:ascii="IQTIG-Barlow" w:hAnsi="IQTIG-Barlow"/>
          <w:color w:val="000000"/>
          <w:highlight w:val="lightGray"/>
          <w:u w:val="single"/>
        </w:rPr>
        <w:fldChar w:fldCharType="separate"/>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color w:val="000000"/>
          <w:highlight w:val="lightGray"/>
          <w:u w:val="single"/>
        </w:rPr>
        <w:fldChar w:fldCharType="end"/>
      </w:r>
      <w:r w:rsidRPr="00F8451A">
        <w:rPr>
          <w:rFonts w:ascii="IQTIG-Barlow" w:hAnsi="IQTIG-Barlow"/>
          <w:color w:val="000000"/>
          <w:highlight w:val="lightGray"/>
          <w:u w:val="single"/>
        </w:rPr>
        <w:fldChar w:fldCharType="begin">
          <w:ffData>
            <w:name w:val="Text5"/>
            <w:enabled/>
            <w:calcOnExit w:val="0"/>
            <w:textInput/>
          </w:ffData>
        </w:fldChar>
      </w:r>
      <w:r w:rsidRPr="00F8451A">
        <w:rPr>
          <w:rFonts w:ascii="IQTIG-Barlow" w:hAnsi="IQTIG-Barlow"/>
          <w:color w:val="000000"/>
          <w:highlight w:val="lightGray"/>
          <w:u w:val="single"/>
        </w:rPr>
        <w:instrText xml:space="preserve"> FORMTEXT </w:instrText>
      </w:r>
      <w:r w:rsidRPr="00F8451A">
        <w:rPr>
          <w:rFonts w:ascii="IQTIG-Barlow" w:hAnsi="IQTIG-Barlow"/>
          <w:color w:val="000000"/>
          <w:highlight w:val="lightGray"/>
          <w:u w:val="single"/>
        </w:rPr>
      </w:r>
      <w:r w:rsidRPr="00F8451A">
        <w:rPr>
          <w:rFonts w:ascii="IQTIG-Barlow" w:hAnsi="IQTIG-Barlow"/>
          <w:color w:val="000000"/>
          <w:highlight w:val="lightGray"/>
          <w:u w:val="single"/>
        </w:rPr>
        <w:fldChar w:fldCharType="separate"/>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color w:val="000000"/>
          <w:highlight w:val="lightGray"/>
          <w:u w:val="single"/>
        </w:rPr>
        <w:fldChar w:fldCharType="end"/>
      </w:r>
      <w:r w:rsidRPr="00F8451A">
        <w:rPr>
          <w:rFonts w:ascii="IQTIG-Barlow" w:hAnsi="IQTIG-Barlow"/>
          <w:color w:val="000000"/>
          <w:highlight w:val="lightGray"/>
          <w:u w:val="single"/>
        </w:rPr>
        <w:fldChar w:fldCharType="begin">
          <w:ffData>
            <w:name w:val="Text5"/>
            <w:enabled/>
            <w:calcOnExit w:val="0"/>
            <w:textInput/>
          </w:ffData>
        </w:fldChar>
      </w:r>
      <w:r w:rsidRPr="00F8451A">
        <w:rPr>
          <w:rFonts w:ascii="IQTIG-Barlow" w:hAnsi="IQTIG-Barlow"/>
          <w:color w:val="000000"/>
          <w:highlight w:val="lightGray"/>
          <w:u w:val="single"/>
        </w:rPr>
        <w:instrText xml:space="preserve"> FORMTEXT </w:instrText>
      </w:r>
      <w:r w:rsidRPr="00F8451A">
        <w:rPr>
          <w:rFonts w:ascii="IQTIG-Barlow" w:hAnsi="IQTIG-Barlow"/>
          <w:color w:val="000000"/>
          <w:highlight w:val="lightGray"/>
          <w:u w:val="single"/>
        </w:rPr>
      </w:r>
      <w:r w:rsidRPr="00F8451A">
        <w:rPr>
          <w:rFonts w:ascii="IQTIG-Barlow" w:hAnsi="IQTIG-Barlow"/>
          <w:color w:val="000000"/>
          <w:highlight w:val="lightGray"/>
          <w:u w:val="single"/>
        </w:rPr>
        <w:fldChar w:fldCharType="separate"/>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noProof/>
          <w:color w:val="000000"/>
          <w:highlight w:val="lightGray"/>
          <w:u w:val="single"/>
        </w:rPr>
        <w:t> </w:t>
      </w:r>
      <w:r w:rsidRPr="00F8451A">
        <w:rPr>
          <w:rFonts w:ascii="IQTIG-Barlow" w:hAnsi="IQTIG-Barlow"/>
          <w:color w:val="000000"/>
          <w:highlight w:val="lightGray"/>
          <w:u w:val="single"/>
        </w:rPr>
        <w:fldChar w:fldCharType="end"/>
      </w:r>
      <w:r w:rsidRPr="00F8451A">
        <w:rPr>
          <w:rFonts w:ascii="IQTIG-Barlow" w:hAnsi="IQTIG-Barlow"/>
        </w:rPr>
        <w:t xml:space="preserve"> beruft sich in seinem Teilnahmeantrag auf unsere </w:t>
      </w:r>
    </w:p>
    <w:p w14:paraId="02F3A705" w14:textId="77777777" w:rsidR="009D4AE3" w:rsidRPr="00F8451A" w:rsidRDefault="00EA0578" w:rsidP="009D4AE3">
      <w:pPr>
        <w:pStyle w:val="ListeEbene1"/>
        <w:keepNext/>
        <w:keepLines/>
        <w:numPr>
          <w:ilvl w:val="0"/>
          <w:numId w:val="0"/>
        </w:numPr>
        <w:rPr>
          <w:rFonts w:ascii="IQTIG-Barlow" w:hAnsi="IQTIG-Barlow"/>
        </w:rPr>
      </w:pPr>
      <w:sdt>
        <w:sdtPr>
          <w:rPr>
            <w:rFonts w:ascii="IQTIG-Barlow" w:hAnsi="IQTIG-Barlow" w:cs="Times New Roman"/>
          </w:rPr>
          <w:id w:val="-558626245"/>
          <w14:checkbox>
            <w14:checked w14:val="0"/>
            <w14:checkedState w14:val="2612" w14:font="MS Gothic"/>
            <w14:uncheckedState w14:val="2610" w14:font="MS Gothic"/>
          </w14:checkbox>
        </w:sdtPr>
        <w:sdtEndPr/>
        <w:sdtContent>
          <w:r w:rsidR="009D4AE3" w:rsidRPr="00F8451A">
            <w:rPr>
              <w:rFonts w:ascii="Segoe UI Symbol" w:eastAsia="MS Gothic" w:hAnsi="Segoe UI Symbol" w:cs="Segoe UI Symbol"/>
            </w:rPr>
            <w:t>☐</w:t>
          </w:r>
        </w:sdtContent>
      </w:sdt>
      <w:r w:rsidR="009D4AE3" w:rsidRPr="00F8451A">
        <w:rPr>
          <w:rFonts w:ascii="IQTIG-Barlow" w:hAnsi="IQTIG-Barlow" w:cs="Times New Roman"/>
        </w:rPr>
        <w:tab/>
      </w:r>
      <w:r w:rsidR="009D4AE3" w:rsidRPr="00F8451A">
        <w:rPr>
          <w:rFonts w:ascii="IQTIG-Barlow" w:hAnsi="IQTIG-Barlow"/>
        </w:rPr>
        <w:t>wirtschaftliche und finanzielle Leistungsfähigkeit (</w:t>
      </w:r>
      <w:r w:rsidR="00FD5A9B" w:rsidRPr="00F8451A">
        <w:rPr>
          <w:rFonts w:ascii="IQTIG-Barlow" w:hAnsi="IQTIG-Barlow"/>
          <w:b/>
        </w:rPr>
        <w:t>Formblatt 0</w:t>
      </w:r>
      <w:r w:rsidR="009D4AE3" w:rsidRPr="00F8451A">
        <w:rPr>
          <w:rFonts w:ascii="IQTIG-Barlow" w:hAnsi="IQTIG-Barlow"/>
          <w:b/>
        </w:rPr>
        <w:t>2.</w:t>
      </w:r>
      <w:r w:rsidR="002E0DCD" w:rsidRPr="00F8451A">
        <w:rPr>
          <w:rFonts w:ascii="IQTIG-Barlow" w:hAnsi="IQTIG-Barlow"/>
          <w:b/>
        </w:rPr>
        <w:t>6</w:t>
      </w:r>
      <w:r w:rsidR="009D4AE3" w:rsidRPr="00F8451A">
        <w:rPr>
          <w:rFonts w:ascii="IQTIG-Barlow" w:hAnsi="IQTIG-Barlow"/>
        </w:rPr>
        <w:t xml:space="preserve"> für den Dritten)</w:t>
      </w:r>
    </w:p>
    <w:p w14:paraId="585B221D" w14:textId="77777777" w:rsidR="009D4AE3" w:rsidRPr="00F8451A" w:rsidRDefault="009D4AE3" w:rsidP="009D4AE3">
      <w:pPr>
        <w:keepNext/>
        <w:keepLines/>
        <w:rPr>
          <w:rFonts w:ascii="IQTIG-Barlow" w:eastAsia="Times New Roman" w:hAnsi="IQTIG-Barlow" w:cstheme="minorHAnsi"/>
          <w:szCs w:val="22"/>
        </w:rPr>
      </w:pPr>
      <w:r w:rsidRPr="00F8451A">
        <w:rPr>
          <w:rFonts w:ascii="IQTIG-Barlow" w:eastAsia="Times New Roman" w:hAnsi="IQTIG-Barlow" w:cstheme="minorHAnsi"/>
          <w:szCs w:val="22"/>
        </w:rPr>
        <w:t>und/oder</w:t>
      </w:r>
    </w:p>
    <w:p w14:paraId="3B388E53" w14:textId="77777777" w:rsidR="009D4AE3" w:rsidRPr="00F8451A" w:rsidRDefault="00EA0578" w:rsidP="009D4AE3">
      <w:pPr>
        <w:pStyle w:val="ListeEbene1"/>
        <w:keepNext/>
        <w:keepLines/>
        <w:numPr>
          <w:ilvl w:val="0"/>
          <w:numId w:val="0"/>
        </w:numPr>
        <w:rPr>
          <w:rFonts w:ascii="IQTIG-Barlow" w:hAnsi="IQTIG-Barlow"/>
        </w:rPr>
      </w:pPr>
      <w:sdt>
        <w:sdtPr>
          <w:rPr>
            <w:rFonts w:ascii="IQTIG-Barlow" w:hAnsi="IQTIG-Barlow" w:cs="Times New Roman"/>
          </w:rPr>
          <w:id w:val="1591659510"/>
          <w14:checkbox>
            <w14:checked w14:val="0"/>
            <w14:checkedState w14:val="2612" w14:font="MS Gothic"/>
            <w14:uncheckedState w14:val="2610" w14:font="MS Gothic"/>
          </w14:checkbox>
        </w:sdtPr>
        <w:sdtEndPr/>
        <w:sdtContent>
          <w:r w:rsidR="009D4AE3" w:rsidRPr="00F8451A">
            <w:rPr>
              <w:rFonts w:ascii="Segoe UI Symbol" w:eastAsia="MS Gothic" w:hAnsi="Segoe UI Symbol" w:cs="Segoe UI Symbol"/>
            </w:rPr>
            <w:t>☐</w:t>
          </w:r>
        </w:sdtContent>
      </w:sdt>
      <w:r w:rsidR="009D4AE3" w:rsidRPr="00F8451A">
        <w:rPr>
          <w:rFonts w:ascii="IQTIG-Barlow" w:hAnsi="IQTIG-Barlow" w:cs="Times New Roman"/>
        </w:rPr>
        <w:tab/>
      </w:r>
      <w:r w:rsidR="009D4AE3" w:rsidRPr="00F8451A">
        <w:rPr>
          <w:rFonts w:ascii="IQTIG-Barlow" w:hAnsi="IQTIG-Barlow"/>
        </w:rPr>
        <w:t>technische und berufliche Leistungsfähigkeit (</w:t>
      </w:r>
      <w:r w:rsidR="00FD5A9B" w:rsidRPr="00F8451A">
        <w:rPr>
          <w:rFonts w:ascii="IQTIG-Barlow" w:hAnsi="IQTIG-Barlow"/>
          <w:b/>
        </w:rPr>
        <w:t>Formblatt 0</w:t>
      </w:r>
      <w:r w:rsidR="009D4AE3" w:rsidRPr="00F8451A">
        <w:rPr>
          <w:rFonts w:ascii="IQTIG-Barlow" w:hAnsi="IQTIG-Barlow"/>
          <w:b/>
        </w:rPr>
        <w:t>2.</w:t>
      </w:r>
      <w:r w:rsidR="002E0DCD" w:rsidRPr="00F8451A">
        <w:rPr>
          <w:rFonts w:ascii="IQTIG-Barlow" w:hAnsi="IQTIG-Barlow"/>
          <w:b/>
        </w:rPr>
        <w:t>7</w:t>
      </w:r>
      <w:r w:rsidR="009D4AE3" w:rsidRPr="00F8451A">
        <w:rPr>
          <w:rFonts w:ascii="IQTIG-Barlow" w:hAnsi="IQTIG-Barlow"/>
        </w:rPr>
        <w:t xml:space="preserve"> für den Dritten)</w:t>
      </w:r>
    </w:p>
    <w:p w14:paraId="03B8E431" w14:textId="77777777" w:rsidR="009D4AE3" w:rsidRPr="00F8451A" w:rsidRDefault="009D4AE3" w:rsidP="009D4AE3">
      <w:pPr>
        <w:pStyle w:val="StandardmitAbstanddavor"/>
        <w:rPr>
          <w:rFonts w:ascii="IQTIG-Barlow" w:hAnsi="IQTIG-Barlow"/>
        </w:rPr>
      </w:pPr>
      <w:r w:rsidRPr="00F8451A">
        <w:rPr>
          <w:rFonts w:ascii="IQTIG-Barlow" w:hAnsi="IQTIG-Barlow"/>
        </w:rPr>
        <w:t>Wir erklären, dass wir dem o. g. Unternehmen im Fall der Auftragserteilung die für die Leistungserbringung erforderlichen Mittel unseres Unternehmens zur Verfügung stellen.</w:t>
      </w:r>
    </w:p>
    <w:p w14:paraId="6716DDB3" w14:textId="77777777" w:rsidR="009D4AE3" w:rsidRPr="00F8451A" w:rsidRDefault="009D4AE3" w:rsidP="009D4AE3">
      <w:pPr>
        <w:rPr>
          <w:rFonts w:ascii="IQTIG-Barlow" w:hAnsi="IQTIG-Barlow"/>
        </w:rPr>
      </w:pPr>
      <w:r w:rsidRPr="00F8451A">
        <w:rPr>
          <w:rFonts w:ascii="IQTIG-Barlow" w:hAnsi="IQTIG-Barlow"/>
        </w:rPr>
        <w:lastRenderedPageBreak/>
        <w:t>Unsere Eignung weisen wir nach Maßgabe der Auftragsbekanntmachung sowie des Informationsmemorandums zum Teilnahmewettbewerb und der darin vorgeschriebenen Formblätter nach.</w:t>
      </w:r>
    </w:p>
    <w:p w14:paraId="73441B2E" w14:textId="77777777" w:rsidR="009D4AE3" w:rsidRPr="00F8451A" w:rsidRDefault="00EA0578" w:rsidP="009D4AE3">
      <w:pPr>
        <w:pStyle w:val="ListeEbene1"/>
        <w:numPr>
          <w:ilvl w:val="0"/>
          <w:numId w:val="0"/>
        </w:numPr>
        <w:ind w:left="709" w:hanging="709"/>
        <w:rPr>
          <w:rFonts w:ascii="IQTIG-Barlow" w:hAnsi="IQTIG-Barlow"/>
        </w:rPr>
      </w:pPr>
      <w:sdt>
        <w:sdtPr>
          <w:rPr>
            <w:rFonts w:ascii="IQTIG-Barlow" w:hAnsi="IQTIG-Barlow"/>
          </w:rPr>
          <w:id w:val="2035156504"/>
          <w14:checkbox>
            <w14:checked w14:val="0"/>
            <w14:checkedState w14:val="2612" w14:font="MS Gothic"/>
            <w14:uncheckedState w14:val="2610" w14:font="MS Gothic"/>
          </w14:checkbox>
        </w:sdtPr>
        <w:sdtEndPr/>
        <w:sdtContent>
          <w:r w:rsidR="009D4AE3" w:rsidRPr="00F8451A">
            <w:rPr>
              <w:rFonts w:ascii="Segoe UI Symbol" w:hAnsi="Segoe UI Symbol" w:cs="Segoe UI Symbol"/>
            </w:rPr>
            <w:t>☐</w:t>
          </w:r>
        </w:sdtContent>
      </w:sdt>
      <w:r w:rsidR="009D4AE3" w:rsidRPr="00F8451A">
        <w:rPr>
          <w:rFonts w:ascii="IQTIG-Barlow" w:hAnsi="IQTIG-Barlow"/>
        </w:rPr>
        <w:tab/>
        <w:t xml:space="preserve">Zum Nachweis unserer Befähigung und Erlaubnis zur Berufsausübung reichen wir das ausgefüllte </w:t>
      </w:r>
      <w:r w:rsidR="002E0DCD" w:rsidRPr="00F8451A">
        <w:rPr>
          <w:rFonts w:ascii="IQTIG-Barlow" w:hAnsi="IQTIG-Barlow"/>
          <w:b/>
        </w:rPr>
        <w:t>Formblatt 0</w:t>
      </w:r>
      <w:r w:rsidR="009D4AE3" w:rsidRPr="00F8451A">
        <w:rPr>
          <w:rFonts w:ascii="IQTIG-Barlow" w:hAnsi="IQTIG-Barlow"/>
          <w:b/>
        </w:rPr>
        <w:t>2.</w:t>
      </w:r>
      <w:r w:rsidR="002E0DCD" w:rsidRPr="00F8451A">
        <w:rPr>
          <w:rFonts w:ascii="IQTIG-Barlow" w:hAnsi="IQTIG-Barlow"/>
          <w:b/>
        </w:rPr>
        <w:t>5</w:t>
      </w:r>
      <w:r w:rsidR="009D4AE3" w:rsidRPr="00F8451A">
        <w:rPr>
          <w:rFonts w:ascii="IQTIG-Barlow" w:hAnsi="IQTIG-Barlow"/>
        </w:rPr>
        <w:t xml:space="preserve"> ein.</w:t>
      </w:r>
    </w:p>
    <w:p w14:paraId="16D396EB" w14:textId="77777777" w:rsidR="009D4AE3" w:rsidRPr="00F8451A" w:rsidRDefault="00EA0578" w:rsidP="009D4AE3">
      <w:pPr>
        <w:pStyle w:val="ListeEbene1"/>
        <w:numPr>
          <w:ilvl w:val="0"/>
          <w:numId w:val="0"/>
        </w:numPr>
        <w:ind w:left="709" w:hanging="709"/>
        <w:rPr>
          <w:rFonts w:ascii="IQTIG-Barlow" w:hAnsi="IQTIG-Barlow"/>
        </w:rPr>
      </w:pPr>
      <w:sdt>
        <w:sdtPr>
          <w:rPr>
            <w:rFonts w:ascii="IQTIG-Barlow" w:hAnsi="IQTIG-Barlow"/>
          </w:rPr>
          <w:id w:val="12200845"/>
          <w14:checkbox>
            <w14:checked w14:val="0"/>
            <w14:checkedState w14:val="2612" w14:font="MS Gothic"/>
            <w14:uncheckedState w14:val="2610" w14:font="MS Gothic"/>
          </w14:checkbox>
        </w:sdtPr>
        <w:sdtEndPr/>
        <w:sdtContent>
          <w:r w:rsidR="009D4AE3" w:rsidRPr="00F8451A">
            <w:rPr>
              <w:rFonts w:ascii="Segoe UI Symbol" w:hAnsi="Segoe UI Symbol" w:cs="Segoe UI Symbol"/>
            </w:rPr>
            <w:t>☐</w:t>
          </w:r>
        </w:sdtContent>
      </w:sdt>
      <w:r w:rsidR="009D4AE3" w:rsidRPr="00F8451A">
        <w:rPr>
          <w:rFonts w:ascii="IQTIG-Barlow" w:hAnsi="IQTIG-Barlow"/>
        </w:rPr>
        <w:tab/>
        <w:t xml:space="preserve">Zum Nachweis des Nichtvorliegens von Ausschlussgründen reichen wir das ausgefüllte </w:t>
      </w:r>
      <w:r w:rsidR="002E0DCD" w:rsidRPr="00F8451A">
        <w:rPr>
          <w:rFonts w:ascii="IQTIG-Barlow" w:hAnsi="IQTIG-Barlow"/>
          <w:b/>
        </w:rPr>
        <w:t>Formblatt 0</w:t>
      </w:r>
      <w:r w:rsidR="009D4AE3" w:rsidRPr="00F8451A">
        <w:rPr>
          <w:rFonts w:ascii="IQTIG-Barlow" w:hAnsi="IQTIG-Barlow"/>
          <w:b/>
        </w:rPr>
        <w:t>2.</w:t>
      </w:r>
      <w:r w:rsidR="002E0DCD" w:rsidRPr="00F8451A">
        <w:rPr>
          <w:rFonts w:ascii="IQTIG-Barlow" w:hAnsi="IQTIG-Barlow"/>
          <w:b/>
        </w:rPr>
        <w:t>8</w:t>
      </w:r>
      <w:r w:rsidR="009D4AE3" w:rsidRPr="00F8451A">
        <w:rPr>
          <w:rFonts w:ascii="IQTIG-Barlow" w:hAnsi="IQTIG-Barlow"/>
        </w:rPr>
        <w:t xml:space="preserve"> ein.</w:t>
      </w:r>
    </w:p>
    <w:p w14:paraId="4E517BBA" w14:textId="77777777" w:rsidR="009D4AE3" w:rsidRPr="00F8451A" w:rsidRDefault="009D4AE3" w:rsidP="009D4AE3">
      <w:pPr>
        <w:pStyle w:val="StandardmitAbstanddavor"/>
        <w:rPr>
          <w:rFonts w:ascii="IQTIG-Barlow" w:hAnsi="IQTIG-Barlow"/>
          <w:i/>
        </w:rPr>
      </w:pPr>
      <w:r w:rsidRPr="00F8451A">
        <w:rPr>
          <w:rFonts w:ascii="IQTIG-Barlow" w:hAnsi="IQTIG-Barlow"/>
          <w:i/>
        </w:rPr>
        <w:t>Nur im Fall der Verleihung der finanziellen Leistungsfähigkeit ankreuzen:</w:t>
      </w:r>
    </w:p>
    <w:p w14:paraId="27047DEA" w14:textId="77777777" w:rsidR="009D4AE3" w:rsidRPr="00F8451A" w:rsidRDefault="00EA0578" w:rsidP="009D4AE3">
      <w:pPr>
        <w:pStyle w:val="ListeEbene1"/>
        <w:numPr>
          <w:ilvl w:val="0"/>
          <w:numId w:val="0"/>
        </w:numPr>
        <w:spacing w:after="240"/>
        <w:ind w:left="709" w:hanging="709"/>
        <w:rPr>
          <w:rFonts w:ascii="IQTIG-Barlow" w:hAnsi="IQTIG-Barlow"/>
        </w:rPr>
      </w:pPr>
      <w:sdt>
        <w:sdtPr>
          <w:rPr>
            <w:rFonts w:ascii="IQTIG-Barlow" w:hAnsi="IQTIG-Barlow"/>
          </w:rPr>
          <w:id w:val="-18467949"/>
          <w14:checkbox>
            <w14:checked w14:val="0"/>
            <w14:checkedState w14:val="2612" w14:font="MS Gothic"/>
            <w14:uncheckedState w14:val="2610" w14:font="MS Gothic"/>
          </w14:checkbox>
        </w:sdtPr>
        <w:sdtEndPr/>
        <w:sdtContent>
          <w:r w:rsidR="009D4AE3" w:rsidRPr="00F8451A">
            <w:rPr>
              <w:rFonts w:ascii="Segoe UI Symbol" w:eastAsia="MS Gothic" w:hAnsi="Segoe UI Symbol" w:cs="Segoe UI Symbol"/>
            </w:rPr>
            <w:t>☐</w:t>
          </w:r>
        </w:sdtContent>
      </w:sdt>
      <w:r w:rsidR="009D4AE3" w:rsidRPr="00F8451A">
        <w:rPr>
          <w:rFonts w:ascii="IQTIG-Barlow" w:hAnsi="IQTIG-Barlow"/>
        </w:rPr>
        <w:tab/>
        <w:t>Wir erklären, im Umfang der Eignungsleihe gemeinsam mit dem Bewerber bzw. der Bewerbergemeinschaft für die Auftragsausführung zu haften.</w:t>
      </w:r>
    </w:p>
    <w:tbl>
      <w:tblPr>
        <w:tblStyle w:val="IQTIGStandard"/>
        <w:tblW w:w="5000" w:type="pct"/>
        <w:tblLayout w:type="fixed"/>
        <w:tblLook w:val="0740" w:firstRow="0" w:lastRow="1" w:firstColumn="0" w:lastColumn="1" w:noHBand="1" w:noVBand="1"/>
      </w:tblPr>
      <w:tblGrid>
        <w:gridCol w:w="2082"/>
        <w:gridCol w:w="2221"/>
        <w:gridCol w:w="4191"/>
      </w:tblGrid>
      <w:tr w:rsidR="00043041" w:rsidRPr="00F8451A" w14:paraId="0420BC5D" w14:textId="77777777" w:rsidTr="009D4AE3">
        <w:tc>
          <w:tcPr>
            <w:tcW w:w="2082" w:type="dxa"/>
          </w:tcPr>
          <w:p w14:paraId="725F50B2" w14:textId="77777777" w:rsidR="00043041" w:rsidRPr="00F8451A" w:rsidRDefault="00043041" w:rsidP="00043041">
            <w:pPr>
              <w:pStyle w:val="Tabellentext"/>
              <w:rPr>
                <w:rFonts w:ascii="IQTIG-Barlow" w:hAnsi="IQTIG-Barlow"/>
              </w:rPr>
            </w:pPr>
            <w:r w:rsidRPr="00F8451A">
              <w:rPr>
                <w:rFonts w:ascii="IQTIG-Barlow" w:hAnsi="IQTIG-Barlow"/>
              </w:rPr>
              <w:t xml:space="preserve">Ort: </w:t>
            </w:r>
            <w:r w:rsidRPr="00F8451A">
              <w:rPr>
                <w:rFonts w:ascii="IQTIG-Barlow" w:hAnsi="IQTIG-Barlow"/>
                <w:highlight w:val="lightGray"/>
                <w:u w:val="single"/>
              </w:rPr>
              <w:fldChar w:fldCharType="begin">
                <w:ffData>
                  <w:name w:val="Text19"/>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19"/>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p>
        </w:tc>
        <w:tc>
          <w:tcPr>
            <w:tcW w:w="2221" w:type="dxa"/>
          </w:tcPr>
          <w:p w14:paraId="4DA7C2EF" w14:textId="77777777" w:rsidR="00043041" w:rsidRPr="00F8451A" w:rsidRDefault="00CE7332" w:rsidP="00043041">
            <w:pPr>
              <w:pStyle w:val="Tabellentext"/>
              <w:rPr>
                <w:rFonts w:ascii="IQTIG-Barlow" w:hAnsi="IQTIG-Barlow"/>
              </w:rPr>
            </w:pPr>
            <w:r w:rsidRPr="00F8451A">
              <w:rPr>
                <w:rFonts w:ascii="IQTIG-Barlow" w:hAnsi="IQTIG-Barlow"/>
              </w:rPr>
              <w:t xml:space="preserve">Datum: </w:t>
            </w:r>
            <w:sdt>
              <w:sdtPr>
                <w:rPr>
                  <w:rFonts w:ascii="IQTIG-Barlow" w:hAnsi="IQTIG-Barlow"/>
                </w:rPr>
                <w:alias w:val="Datum"/>
                <w:tag w:val="Datum"/>
                <w:id w:val="1236439236"/>
                <w:placeholder>
                  <w:docPart w:val="52F3F764A2984991B203AC21750C54FF"/>
                </w:placeholder>
                <w:date>
                  <w:dateFormat w:val="dd.MM.yyyy"/>
                  <w:lid w:val="de-DE"/>
                  <w:storeMappedDataAs w:val="dateTime"/>
                  <w:calendar w:val="gregorian"/>
                </w:date>
              </w:sdtPr>
              <w:sdtEndPr/>
              <w:sdtContent>
                <w:r w:rsidRPr="00F8451A">
                  <w:rPr>
                    <w:rFonts w:ascii="IQTIG-Barlow" w:hAnsi="IQTIG-Barlow"/>
                  </w:rPr>
                  <w:t>[Datum wählen]</w:t>
                </w:r>
              </w:sdtContent>
            </w:sdt>
          </w:p>
        </w:tc>
        <w:tc>
          <w:tcPr>
            <w:tcW w:w="4191" w:type="dxa"/>
          </w:tcPr>
          <w:p w14:paraId="37EE37D8" w14:textId="77777777" w:rsidR="00043041" w:rsidRPr="00F8451A" w:rsidRDefault="009D4AE3" w:rsidP="009D4AE3">
            <w:pPr>
              <w:pStyle w:val="Tabellentext"/>
              <w:rPr>
                <w:rFonts w:ascii="IQTIG-Barlow" w:hAnsi="IQTIG-Barlow"/>
                <w:u w:val="single"/>
              </w:rPr>
            </w:pPr>
            <w:r w:rsidRPr="00F8451A">
              <w:rPr>
                <w:rFonts w:ascii="IQTIG-Barlow" w:hAnsi="IQTIG-Barlow"/>
              </w:rPr>
              <w:t>Vor- und Zuname des Eignungsverleihers:</w:t>
            </w:r>
          </w:p>
          <w:p w14:paraId="48E13E52" w14:textId="77777777" w:rsidR="00043041" w:rsidRPr="00F8451A" w:rsidRDefault="00043041" w:rsidP="009D4AE3">
            <w:pPr>
              <w:pStyle w:val="Tabellentext"/>
              <w:rPr>
                <w:rFonts w:ascii="IQTIG-Barlow" w:hAnsi="IQTIG-Barlow"/>
                <w:u w:val="single"/>
              </w:rPr>
            </w:pP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Pr="00F8451A">
              <w:rPr>
                <w:rFonts w:ascii="IQTIG-Barlow" w:hAnsi="IQTIG-Barlow"/>
                <w:highlight w:val="lightGray"/>
                <w:u w:val="single"/>
              </w:rPr>
              <w:fldChar w:fldCharType="begin">
                <w:ffData>
                  <w:name w:val="Text5"/>
                  <w:enabled/>
                  <w:calcOnExit w:val="0"/>
                  <w:textInput/>
                </w:ffData>
              </w:fldChar>
            </w:r>
            <w:r w:rsidRPr="00F8451A">
              <w:rPr>
                <w:rFonts w:ascii="IQTIG-Barlow" w:hAnsi="IQTIG-Barlow"/>
                <w:highlight w:val="lightGray"/>
                <w:u w:val="single"/>
              </w:rPr>
              <w:instrText xml:space="preserve"> FORMTEXT </w:instrText>
            </w:r>
            <w:r w:rsidRPr="00F8451A">
              <w:rPr>
                <w:rFonts w:ascii="IQTIG-Barlow" w:hAnsi="IQTIG-Barlow"/>
                <w:highlight w:val="lightGray"/>
                <w:u w:val="single"/>
              </w:rPr>
            </w:r>
            <w:r w:rsidRPr="00F8451A">
              <w:rPr>
                <w:rFonts w:ascii="IQTIG-Barlow" w:hAnsi="IQTIG-Barlow"/>
                <w:highlight w:val="lightGray"/>
                <w:u w:val="single"/>
              </w:rPr>
              <w:fldChar w:fldCharType="separate"/>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noProof/>
                <w:highlight w:val="lightGray"/>
                <w:u w:val="single"/>
              </w:rPr>
              <w:t> </w:t>
            </w:r>
            <w:r w:rsidRPr="00F8451A">
              <w:rPr>
                <w:rFonts w:ascii="IQTIG-Barlow" w:hAnsi="IQTIG-Barlow"/>
                <w:highlight w:val="lightGray"/>
                <w:u w:val="single"/>
              </w:rPr>
              <w:fldChar w:fldCharType="end"/>
            </w:r>
            <w:r w:rsidR="0069120C" w:rsidRPr="00F8451A">
              <w:rPr>
                <w:rFonts w:ascii="IQTIG-Barlow" w:hAnsi="IQTIG-Barlow"/>
                <w:highlight w:val="lightGray"/>
                <w:u w:val="single"/>
              </w:rPr>
              <w:fldChar w:fldCharType="begin">
                <w:ffData>
                  <w:name w:val="Text5"/>
                  <w:enabled/>
                  <w:calcOnExit w:val="0"/>
                  <w:textInput/>
                </w:ffData>
              </w:fldChar>
            </w:r>
            <w:r w:rsidR="0069120C" w:rsidRPr="00F8451A">
              <w:rPr>
                <w:rFonts w:ascii="IQTIG-Barlow" w:hAnsi="IQTIG-Barlow"/>
                <w:highlight w:val="lightGray"/>
                <w:u w:val="single"/>
              </w:rPr>
              <w:instrText xml:space="preserve"> FORMTEXT </w:instrText>
            </w:r>
            <w:r w:rsidR="0069120C" w:rsidRPr="00F8451A">
              <w:rPr>
                <w:rFonts w:ascii="IQTIG-Barlow" w:hAnsi="IQTIG-Barlow"/>
                <w:highlight w:val="lightGray"/>
                <w:u w:val="single"/>
              </w:rPr>
            </w:r>
            <w:r w:rsidR="0069120C" w:rsidRPr="00F8451A">
              <w:rPr>
                <w:rFonts w:ascii="IQTIG-Barlow" w:hAnsi="IQTIG-Barlow"/>
                <w:highlight w:val="lightGray"/>
                <w:u w:val="single"/>
              </w:rPr>
              <w:fldChar w:fldCharType="separate"/>
            </w:r>
            <w:r w:rsidR="0069120C" w:rsidRPr="00F8451A">
              <w:rPr>
                <w:rFonts w:ascii="IQTIG-Barlow" w:hAnsi="IQTIG-Barlow"/>
                <w:noProof/>
                <w:highlight w:val="lightGray"/>
                <w:u w:val="single"/>
              </w:rPr>
              <w:t> </w:t>
            </w:r>
            <w:r w:rsidR="0069120C" w:rsidRPr="00F8451A">
              <w:rPr>
                <w:rFonts w:ascii="IQTIG-Barlow" w:hAnsi="IQTIG-Barlow"/>
                <w:noProof/>
                <w:highlight w:val="lightGray"/>
                <w:u w:val="single"/>
              </w:rPr>
              <w:t> </w:t>
            </w:r>
            <w:r w:rsidR="0069120C" w:rsidRPr="00F8451A">
              <w:rPr>
                <w:rFonts w:ascii="IQTIG-Barlow" w:hAnsi="IQTIG-Barlow"/>
                <w:noProof/>
                <w:highlight w:val="lightGray"/>
                <w:u w:val="single"/>
              </w:rPr>
              <w:t> </w:t>
            </w:r>
            <w:r w:rsidR="0069120C" w:rsidRPr="00F8451A">
              <w:rPr>
                <w:rFonts w:ascii="IQTIG-Barlow" w:hAnsi="IQTIG-Barlow"/>
                <w:noProof/>
                <w:highlight w:val="lightGray"/>
                <w:u w:val="single"/>
              </w:rPr>
              <w:t> </w:t>
            </w:r>
            <w:r w:rsidR="0069120C" w:rsidRPr="00F8451A">
              <w:rPr>
                <w:rFonts w:ascii="IQTIG-Barlow" w:hAnsi="IQTIG-Barlow"/>
                <w:noProof/>
                <w:highlight w:val="lightGray"/>
                <w:u w:val="single"/>
              </w:rPr>
              <w:t> </w:t>
            </w:r>
            <w:r w:rsidR="0069120C" w:rsidRPr="00F8451A">
              <w:rPr>
                <w:rFonts w:ascii="IQTIG-Barlow" w:hAnsi="IQTIG-Barlow"/>
                <w:highlight w:val="lightGray"/>
                <w:u w:val="single"/>
              </w:rPr>
              <w:fldChar w:fldCharType="end"/>
            </w:r>
            <w:r w:rsidR="0069120C" w:rsidRPr="00F8451A">
              <w:rPr>
                <w:rFonts w:ascii="IQTIG-Barlow" w:hAnsi="IQTIG-Barlow"/>
                <w:highlight w:val="lightGray"/>
                <w:u w:val="single"/>
              </w:rPr>
              <w:fldChar w:fldCharType="begin">
                <w:ffData>
                  <w:name w:val="Text5"/>
                  <w:enabled/>
                  <w:calcOnExit w:val="0"/>
                  <w:textInput/>
                </w:ffData>
              </w:fldChar>
            </w:r>
            <w:r w:rsidR="0069120C" w:rsidRPr="00F8451A">
              <w:rPr>
                <w:rFonts w:ascii="IQTIG-Barlow" w:hAnsi="IQTIG-Barlow"/>
                <w:highlight w:val="lightGray"/>
                <w:u w:val="single"/>
              </w:rPr>
              <w:instrText xml:space="preserve"> FORMTEXT </w:instrText>
            </w:r>
            <w:r w:rsidR="0069120C" w:rsidRPr="00F8451A">
              <w:rPr>
                <w:rFonts w:ascii="IQTIG-Barlow" w:hAnsi="IQTIG-Barlow"/>
                <w:highlight w:val="lightGray"/>
                <w:u w:val="single"/>
              </w:rPr>
            </w:r>
            <w:r w:rsidR="0069120C" w:rsidRPr="00F8451A">
              <w:rPr>
                <w:rFonts w:ascii="IQTIG-Barlow" w:hAnsi="IQTIG-Barlow"/>
                <w:highlight w:val="lightGray"/>
                <w:u w:val="single"/>
              </w:rPr>
              <w:fldChar w:fldCharType="separate"/>
            </w:r>
            <w:r w:rsidR="0069120C" w:rsidRPr="00F8451A">
              <w:rPr>
                <w:rFonts w:ascii="IQTIG-Barlow" w:hAnsi="IQTIG-Barlow"/>
                <w:noProof/>
                <w:highlight w:val="lightGray"/>
                <w:u w:val="single"/>
              </w:rPr>
              <w:t> </w:t>
            </w:r>
            <w:r w:rsidR="0069120C" w:rsidRPr="00F8451A">
              <w:rPr>
                <w:rFonts w:ascii="IQTIG-Barlow" w:hAnsi="IQTIG-Barlow"/>
                <w:noProof/>
                <w:highlight w:val="lightGray"/>
                <w:u w:val="single"/>
              </w:rPr>
              <w:t> </w:t>
            </w:r>
            <w:r w:rsidR="0069120C" w:rsidRPr="00F8451A">
              <w:rPr>
                <w:rFonts w:ascii="IQTIG-Barlow" w:hAnsi="IQTIG-Barlow"/>
                <w:noProof/>
                <w:highlight w:val="lightGray"/>
                <w:u w:val="single"/>
              </w:rPr>
              <w:t> </w:t>
            </w:r>
            <w:r w:rsidR="0069120C" w:rsidRPr="00F8451A">
              <w:rPr>
                <w:rFonts w:ascii="IQTIG-Barlow" w:hAnsi="IQTIG-Barlow"/>
                <w:noProof/>
                <w:highlight w:val="lightGray"/>
                <w:u w:val="single"/>
              </w:rPr>
              <w:t> </w:t>
            </w:r>
            <w:r w:rsidR="0069120C" w:rsidRPr="00F8451A">
              <w:rPr>
                <w:rFonts w:ascii="IQTIG-Barlow" w:hAnsi="IQTIG-Barlow"/>
                <w:noProof/>
                <w:highlight w:val="lightGray"/>
                <w:u w:val="single"/>
              </w:rPr>
              <w:t> </w:t>
            </w:r>
            <w:r w:rsidR="0069120C" w:rsidRPr="00F8451A">
              <w:rPr>
                <w:rFonts w:ascii="IQTIG-Barlow" w:hAnsi="IQTIG-Barlow"/>
                <w:highlight w:val="lightGray"/>
                <w:u w:val="single"/>
              </w:rPr>
              <w:fldChar w:fldCharType="end"/>
            </w:r>
          </w:p>
        </w:tc>
      </w:tr>
    </w:tbl>
    <w:p w14:paraId="76E6F6D3" w14:textId="77777777" w:rsidR="009D4AE3" w:rsidRPr="00F8451A" w:rsidRDefault="009D4AE3" w:rsidP="009D4AE3">
      <w:pPr>
        <w:pStyle w:val="StandardmitAbstanddavor"/>
        <w:rPr>
          <w:rFonts w:ascii="IQTIG-Barlow" w:hAnsi="IQTIG-Barlow"/>
          <w:b/>
          <w:bCs/>
          <w:lang w:eastAsia="de-DE"/>
        </w:rPr>
      </w:pPr>
      <w:r w:rsidRPr="00F8451A">
        <w:rPr>
          <w:rFonts w:ascii="IQTIG-Barlow" w:hAnsi="IQTIG-Barlow"/>
          <w:b/>
          <w:bCs/>
          <w:lang w:eastAsia="de-DE"/>
        </w:rPr>
        <w:t>Wird der Name der / des erklärenden Eignungsverleihers nicht lesbar angegeben (Textform gem. § 126b BGB), gilt die Erklärung als nicht abgegeben.</w:t>
      </w:r>
    </w:p>
    <w:p w14:paraId="159801F4" w14:textId="77777777" w:rsidR="007911E4" w:rsidRPr="00F8451A" w:rsidRDefault="009D4AE3" w:rsidP="001E041C">
      <w:pPr>
        <w:rPr>
          <w:rFonts w:ascii="IQTIG-Barlow" w:hAnsi="IQTIG-Barlow"/>
        </w:rPr>
      </w:pPr>
      <w:r w:rsidRPr="00F8451A">
        <w:rPr>
          <w:rFonts w:ascii="IQTIG-Barlow" w:hAnsi="IQTIG-Barlow"/>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7911E4" w:rsidRPr="00F8451A" w:rsidSect="009E34AC">
      <w:headerReference w:type="default" r:id="rId8"/>
      <w:footerReference w:type="default" r:id="rId9"/>
      <w:headerReference w:type="first" r:id="rId10"/>
      <w:footerReference w:type="first" r:id="rId11"/>
      <w:pgSz w:w="11906" w:h="16838" w:code="9"/>
      <w:pgMar w:top="1701" w:right="1701" w:bottom="1701" w:left="1701" w:header="62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FDA4C" w14:textId="77777777" w:rsidR="00EA0578" w:rsidRDefault="00EA0578" w:rsidP="00C13AD2">
      <w:r>
        <w:separator/>
      </w:r>
    </w:p>
  </w:endnote>
  <w:endnote w:type="continuationSeparator" w:id="0">
    <w:p w14:paraId="70A5DDB1" w14:textId="77777777" w:rsidR="00EA0578" w:rsidRDefault="00EA0578"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35F8F" w14:textId="2634046C" w:rsidR="00043041" w:rsidRDefault="00043041" w:rsidP="004A49DC">
    <w:pPr>
      <w:pStyle w:val="Fuzeile"/>
    </w:pPr>
    <w:r w:rsidRPr="002C0A0B">
      <w:t xml:space="preserve">© IQTIG </w:t>
    </w:r>
    <w:r>
      <w:fldChar w:fldCharType="begin"/>
    </w:r>
    <w:r>
      <w:instrText xml:space="preserve"> SAVEDATE   \@ "YYYY" </w:instrText>
    </w:r>
    <w:r>
      <w:fldChar w:fldCharType="separate"/>
    </w:r>
    <w:r w:rsidR="0029347A">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2E0DCD">
      <w:rPr>
        <w:noProof/>
      </w:rPr>
      <w:t>2</w:t>
    </w:r>
    <w:r w:rsidRPr="002C0A0B">
      <w:fldChar w:fldCharType="end"/>
    </w:r>
    <w:r>
      <w:t xml:space="preserve"> von </w:t>
    </w:r>
    <w:fldSimple w:instr=" NUMPAGES   \* MERGEFORMAT ">
      <w:r w:rsidR="002E0DCD">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1A7B" w14:textId="21D01411" w:rsidR="00043041" w:rsidRPr="005C04C3" w:rsidRDefault="005C04C3" w:rsidP="005C04C3">
    <w:pPr>
      <w:pStyle w:val="Fuzeile"/>
    </w:pPr>
    <w:r w:rsidRPr="002C0A0B">
      <w:t xml:space="preserve">© IQTIG </w:t>
    </w:r>
    <w:r>
      <w:fldChar w:fldCharType="begin"/>
    </w:r>
    <w:r>
      <w:instrText xml:space="preserve"> SAVEDATE   \@ "YYYY" </w:instrText>
    </w:r>
    <w:r>
      <w:fldChar w:fldCharType="separate"/>
    </w:r>
    <w:r w:rsidR="0029347A">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2E0DCD">
      <w:rPr>
        <w:noProof/>
      </w:rPr>
      <w:t>1</w:t>
    </w:r>
    <w:r w:rsidRPr="002C0A0B">
      <w:fldChar w:fldCharType="end"/>
    </w:r>
    <w:r>
      <w:t xml:space="preserve"> von </w:t>
    </w:r>
    <w:fldSimple w:instr=" NUMPAGES   \* MERGEFORMAT ">
      <w:r w:rsidR="002E0DCD">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6C7B" w14:textId="77777777" w:rsidR="00EA0578" w:rsidRPr="00A25E51" w:rsidRDefault="00EA0578" w:rsidP="003B020C">
      <w:pPr>
        <w:pStyle w:val="Funotentext"/>
        <w:rPr>
          <w:rStyle w:val="FunotentextZchn"/>
        </w:rPr>
      </w:pPr>
      <w:r>
        <w:separator/>
      </w:r>
    </w:p>
  </w:footnote>
  <w:footnote w:type="continuationSeparator" w:id="0">
    <w:p w14:paraId="7B7A73B2" w14:textId="77777777" w:rsidR="00EA0578" w:rsidRDefault="00EA0578"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C274" w14:textId="77777777" w:rsidR="00043041" w:rsidRDefault="00043041" w:rsidP="00851381">
    <w:pPr>
      <w:pStyle w:val="Kopfzeile"/>
      <w:tabs>
        <w:tab w:val="clear" w:pos="8789"/>
        <w:tab w:val="right" w:pos="9071"/>
      </w:tabs>
      <w:spacing w:before="60" w:line="288" w:lineRule="auto"/>
    </w:pPr>
    <w:r>
      <w:rPr>
        <w:noProof/>
        <w:lang w:eastAsia="de-DE"/>
      </w:rPr>
      <mc:AlternateContent>
        <mc:Choice Requires="wps">
          <w:drawing>
            <wp:anchor distT="45720" distB="45720" distL="114300" distR="114300" simplePos="0" relativeHeight="251663360" behindDoc="0" locked="0" layoutInCell="1" allowOverlap="1" wp14:anchorId="34DE5CCA" wp14:editId="519A7C29">
              <wp:simplePos x="0" y="0"/>
              <wp:positionH relativeFrom="column">
                <wp:posOffset>1091565</wp:posOffset>
              </wp:positionH>
              <wp:positionV relativeFrom="page">
                <wp:posOffset>393700</wp:posOffset>
              </wp:positionV>
              <wp:extent cx="4309745" cy="342000"/>
              <wp:effectExtent l="0" t="0" r="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9745" cy="342000"/>
                      </a:xfrm>
                      <a:prstGeom prst="rect">
                        <a:avLst/>
                      </a:prstGeom>
                      <a:solidFill>
                        <a:srgbClr val="FFFFFF"/>
                      </a:solidFill>
                      <a:ln w="9525">
                        <a:noFill/>
                        <a:miter lim="800000"/>
                        <a:headEnd/>
                        <a:tailEnd/>
                      </a:ln>
                    </wps:spPr>
                    <wps:txbx>
                      <w:txbxContent>
                        <w:p w14:paraId="000682F6" w14:textId="0D26DA20" w:rsidR="00043041" w:rsidRPr="00851381" w:rsidRDefault="00043041" w:rsidP="00FE3547">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FE3547" w:rsidRPr="00FE3547">
                            <w:rPr>
                              <w:i/>
                              <w:sz w:val="17"/>
                              <w:szCs w:val="17"/>
                            </w:rPr>
                            <w:t>Erneuerung der Auswertungs- und Recheninfrastrukt</w:t>
                          </w:r>
                          <w:r w:rsidR="00FE3547">
                            <w:rPr>
                              <w:i/>
                              <w:sz w:val="17"/>
                              <w:szCs w:val="17"/>
                            </w:rPr>
                            <w:t>ur</w:t>
                          </w:r>
                          <w:r w:rsidRPr="00851381">
                            <w:rPr>
                              <w:i/>
                              <w:sz w:val="17"/>
                              <w:szCs w:val="17"/>
                            </w:rPr>
                            <w:fldChar w:fldCharType="end"/>
                          </w:r>
                        </w:p>
                        <w:p w14:paraId="14DACE11" w14:textId="5BD4FADF"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F8451A">
                            <w:rPr>
                              <w:i/>
                              <w:sz w:val="17"/>
                              <w:szCs w:val="17"/>
                            </w:rPr>
                            <w:t>02.4 Erklärung Eignungsleihe</w:t>
                          </w:r>
                          <w:r w:rsidRPr="00851381">
                            <w:rPr>
                              <w:i/>
                              <w:sz w:val="17"/>
                              <w:szCs w:val="17"/>
                            </w:rPr>
                            <w:fldChar w:fldCharType="end"/>
                          </w:r>
                        </w:p>
                      </w:txbxContent>
                    </wps:txbx>
                    <wps:bodyPr rot="0" vert="horz" wrap="square" lIns="9144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4DE5CCA" id="_x0000_t202" coordsize="21600,21600" o:spt="202" path="m,l,21600r21600,l21600,xe">
              <v:stroke joinstyle="miter"/>
              <v:path gradientshapeok="t" o:connecttype="rect"/>
            </v:shapetype>
            <v:shape id="Textfeld 2" o:spid="_x0000_s1026" type="#_x0000_t202" style="position:absolute;margin-left:85.95pt;margin-top:31pt;width:339.35pt;height:26.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" stroked="f">
              <v:textbox inset=",0,0,0">
                <w:txbxContent>
                  <w:p w14:paraId="000682F6" w14:textId="0D26DA20" w:rsidR="00043041" w:rsidRPr="00851381" w:rsidRDefault="00043041" w:rsidP="00FE3547">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FE3547" w:rsidRPr="00FE3547">
                      <w:rPr>
                        <w:i/>
                        <w:sz w:val="17"/>
                        <w:szCs w:val="17"/>
                      </w:rPr>
                      <w:t>Erneuerung der Auswertungs- und Recheninfrastrukt</w:t>
                    </w:r>
                    <w:r w:rsidR="00FE3547">
                      <w:rPr>
                        <w:i/>
                        <w:sz w:val="17"/>
                        <w:szCs w:val="17"/>
                      </w:rPr>
                      <w:t>ur</w:t>
                    </w:r>
                    <w:r w:rsidRPr="00851381">
                      <w:rPr>
                        <w:i/>
                        <w:sz w:val="17"/>
                        <w:szCs w:val="17"/>
                      </w:rPr>
                      <w:fldChar w:fldCharType="end"/>
                    </w:r>
                  </w:p>
                  <w:p w14:paraId="14DACE11" w14:textId="5BD4FADF"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F8451A">
                      <w:rPr>
                        <w:i/>
                        <w:sz w:val="17"/>
                        <w:szCs w:val="17"/>
                      </w:rPr>
                      <w:t>02.4 Erklärung Eignungsleihe</w:t>
                    </w:r>
                    <w:r w:rsidRPr="00851381">
                      <w:rPr>
                        <w:i/>
                        <w:sz w:val="17"/>
                        <w:szCs w:val="17"/>
                      </w:rPr>
                      <w:fldChar w:fldCharType="end"/>
                    </w:r>
                  </w:p>
                </w:txbxContent>
              </v:textbox>
              <w10:wrap anchory="page"/>
            </v:shape>
          </w:pict>
        </mc:Fallback>
      </mc:AlternateContent>
    </w:r>
    <w:r w:rsidR="00EA0578">
      <w:rPr>
        <w:noProof/>
      </w:rPr>
      <w:pict w14:anchorId="2E9A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55pt;margin-top:0;width:52.45pt;height:28.35pt;z-index:251661312;mso-position-horizontal:absolute;mso-position-horizontal-relative:margin;mso-position-vertical-relative:text">
          <v:imagedata r:id="rId1" o:title="iqtig-logo-kurz"/>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C5B20" w14:textId="77777777" w:rsidR="00043041" w:rsidRDefault="00EA0578" w:rsidP="002118D9">
    <w:pPr>
      <w:pStyle w:val="Kopfzeile"/>
      <w:spacing w:after="2040"/>
    </w:pPr>
    <w:r>
      <w:rPr>
        <w:noProof/>
      </w:rPr>
      <w:pict w14:anchorId="6832C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65pt;margin-top:18.7pt;width:200.7pt;height:60.15pt;z-index:251659264;mso-position-horizontal:absolute;mso-position-horizontal-relative:text;mso-position-vertical:absolute;mso-position-vertical-relative:text;mso-width-relative:page;mso-height-relative:page">
          <v:imagedata r:id="rId1" o:title="iqtig-logo-2000"/>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006064" w:themeColor="accent1"/>
      </w:rPr>
    </w:lvl>
    <w:lvl w:ilvl="2">
      <w:start w:val="1"/>
      <w:numFmt w:val="bullet"/>
      <w:lvlText w:val=""/>
      <w:lvlJc w:val="left"/>
      <w:pPr>
        <w:ind w:left="397" w:hanging="397"/>
      </w:pPr>
      <w:rPr>
        <w:rFonts w:ascii="Wingdings 2" w:hAnsi="Wingdings 2" w:hint="default"/>
        <w:color w:val="D1D8DB" w:themeColor="accent4"/>
      </w:rPr>
    </w:lvl>
    <w:lvl w:ilvl="3">
      <w:start w:val="1"/>
      <w:numFmt w:val="bullet"/>
      <w:lvlText w:val=""/>
      <w:lvlJc w:val="left"/>
      <w:pPr>
        <w:ind w:left="397" w:hanging="397"/>
      </w:pPr>
      <w:rPr>
        <w:rFonts w:ascii="Wingdings 2" w:hAnsi="Wingdings 2" w:hint="default"/>
        <w:color w:val="A2B5B9" w:themeColor="accent3"/>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006064" w:themeColor="accent1"/>
      </w:rPr>
    </w:lvl>
    <w:lvl w:ilvl="6">
      <w:start w:val="1"/>
      <w:numFmt w:val="bullet"/>
      <w:lvlText w:val=""/>
      <w:lvlJc w:val="left"/>
      <w:pPr>
        <w:ind w:left="794" w:hanging="397"/>
      </w:pPr>
      <w:rPr>
        <w:rFonts w:ascii="Wingdings 2" w:hAnsi="Wingdings 2" w:hint="default"/>
        <w:color w:val="D1D8DB" w:themeColor="accent4"/>
      </w:rPr>
    </w:lvl>
    <w:lvl w:ilvl="7">
      <w:start w:val="1"/>
      <w:numFmt w:val="bullet"/>
      <w:lvlText w:val=""/>
      <w:lvlJc w:val="left"/>
      <w:pPr>
        <w:ind w:left="794" w:hanging="397"/>
      </w:pPr>
      <w:rPr>
        <w:rFonts w:ascii="Wingdings 2" w:hAnsi="Wingdings 2" w:hint="default"/>
        <w:color w:val="A2B5B9" w:themeColor="accent3"/>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1297522"/>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17F12EC6"/>
    <w:multiLevelType w:val="hybridMultilevel"/>
    <w:tmpl w:val="423C77D0"/>
    <w:lvl w:ilvl="0" w:tplc="04070005">
      <w:start w:val="1"/>
      <w:numFmt w:val="bullet"/>
      <w:lvlText w:val=""/>
      <w:lvlJc w:val="left"/>
      <w:pPr>
        <w:ind w:left="720" w:hanging="360"/>
      </w:pPr>
      <w:rPr>
        <w:rFonts w:ascii="Wingdings" w:hAnsi="Wingding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C1D363F"/>
    <w:multiLevelType w:val="hybridMultilevel"/>
    <w:tmpl w:val="0BB80A5C"/>
    <w:lvl w:ilvl="0" w:tplc="A6A828E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685C47"/>
    <w:multiLevelType w:val="multilevel"/>
    <w:tmpl w:val="1DCC90C6"/>
    <w:styleLink w:val="ListeIQTIGPunkte"/>
    <w:lvl w:ilvl="0">
      <w:start w:val="1"/>
      <w:numFmt w:val="decimal"/>
      <w:pStyle w:val="berschrift1"/>
      <w:lvlText w:val="%1"/>
      <w:lvlJc w:val="left"/>
      <w:pPr>
        <w:ind w:left="432" w:hanging="432"/>
      </w:pPr>
      <w:rPr>
        <w:rFonts w:hint="default"/>
        <w:position w:val="-2"/>
      </w:rPr>
    </w:lvl>
    <w:lvl w:ilvl="1">
      <w:start w:val="1"/>
      <w:numFmt w:val="decimal"/>
      <w:pStyle w:val="berschrif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2C47102"/>
    <w:multiLevelType w:val="multilevel"/>
    <w:tmpl w:val="1E3A1BD6"/>
    <w:lvl w:ilvl="0">
      <w:start w:val="1"/>
      <w:numFmt w:val="decimal"/>
      <w:lvlText w:val="%1"/>
      <w:lvlJc w:val="left"/>
      <w:pPr>
        <w:tabs>
          <w:tab w:val="num" w:pos="851"/>
        </w:tabs>
        <w:ind w:left="851" w:hanging="851"/>
      </w:pPr>
      <w:rPr>
        <w:rFonts w:hint="default"/>
      </w:rPr>
    </w:lvl>
    <w:lvl w:ilvl="1">
      <w:start w:val="4"/>
      <w:numFmt w:val="decimal"/>
      <w:lvlText w:val="%1.%2"/>
      <w:lvlJc w:val="left"/>
      <w:pPr>
        <w:tabs>
          <w:tab w:val="num" w:pos="851"/>
        </w:tabs>
        <w:ind w:left="851" w:hanging="851"/>
      </w:pPr>
      <w:rPr>
        <w:rFonts w:hint="default"/>
      </w:rPr>
    </w:lvl>
    <w:lvl w:ilvl="2">
      <w:start w:val="3"/>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6" w15:restartNumberingAfterBreak="0">
    <w:nsid w:val="248549C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25BE1C72"/>
    <w:multiLevelType w:val="multilevel"/>
    <w:tmpl w:val="A4A60E90"/>
    <w:numStyleLink w:val="berschriften"/>
  </w:abstractNum>
  <w:abstractNum w:abstractNumId="18" w15:restartNumberingAfterBreak="0">
    <w:nsid w:val="2FF75289"/>
    <w:multiLevelType w:val="multilevel"/>
    <w:tmpl w:val="A4A60E90"/>
    <w:numStyleLink w:val="berschriften"/>
  </w:abstractNum>
  <w:abstractNum w:abstractNumId="19"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0" w15:restartNumberingAfterBreak="0">
    <w:nsid w:val="3E741756"/>
    <w:multiLevelType w:val="hybridMultilevel"/>
    <w:tmpl w:val="C9AE92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1B56D25"/>
    <w:multiLevelType w:val="hybridMultilevel"/>
    <w:tmpl w:val="081A2D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CE7057"/>
    <w:multiLevelType w:val="hybridMultilevel"/>
    <w:tmpl w:val="1E5279BE"/>
    <w:lvl w:ilvl="0" w:tplc="0407000F">
      <w:start w:val="1"/>
      <w:numFmt w:val="decimal"/>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2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4" w15:restartNumberingAfterBreak="0">
    <w:nsid w:val="51E04498"/>
    <w:multiLevelType w:val="hybridMultilevel"/>
    <w:tmpl w:val="688A0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593D7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56222647"/>
    <w:multiLevelType w:val="hybridMultilevel"/>
    <w:tmpl w:val="3B9404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8" w15:restartNumberingAfterBreak="0">
    <w:nsid w:val="5EE41BF4"/>
    <w:multiLevelType w:val="hybridMultilevel"/>
    <w:tmpl w:val="3404D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633800"/>
    <w:multiLevelType w:val="multilevel"/>
    <w:tmpl w:val="A4A60E90"/>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 w15:restartNumberingAfterBreak="0">
    <w:nsid w:val="716330B4"/>
    <w:multiLevelType w:val="hybridMultilevel"/>
    <w:tmpl w:val="2F5088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846898996">
    <w:abstractNumId w:val="9"/>
  </w:num>
  <w:num w:numId="2" w16cid:durableId="280574588">
    <w:abstractNumId w:val="7"/>
  </w:num>
  <w:num w:numId="3" w16cid:durableId="2109963794">
    <w:abstractNumId w:val="6"/>
  </w:num>
  <w:num w:numId="4" w16cid:durableId="1258749990">
    <w:abstractNumId w:val="5"/>
  </w:num>
  <w:num w:numId="5" w16cid:durableId="2147040497">
    <w:abstractNumId w:val="4"/>
  </w:num>
  <w:num w:numId="6" w16cid:durableId="837615794">
    <w:abstractNumId w:val="8"/>
  </w:num>
  <w:num w:numId="7" w16cid:durableId="292298049">
    <w:abstractNumId w:val="3"/>
  </w:num>
  <w:num w:numId="8" w16cid:durableId="309016158">
    <w:abstractNumId w:val="2"/>
  </w:num>
  <w:num w:numId="9" w16cid:durableId="341474799">
    <w:abstractNumId w:val="1"/>
  </w:num>
  <w:num w:numId="10" w16cid:durableId="942106830">
    <w:abstractNumId w:val="0"/>
  </w:num>
  <w:num w:numId="11" w16cid:durableId="1585645624">
    <w:abstractNumId w:val="14"/>
  </w:num>
  <w:num w:numId="12" w16cid:durableId="145516889">
    <w:abstractNumId w:val="25"/>
  </w:num>
  <w:num w:numId="13" w16cid:durableId="1005474754">
    <w:abstractNumId w:val="11"/>
  </w:num>
  <w:num w:numId="14" w16cid:durableId="1768578420">
    <w:abstractNumId w:val="16"/>
  </w:num>
  <w:num w:numId="15" w16cid:durableId="607857388">
    <w:abstractNumId w:val="29"/>
  </w:num>
  <w:num w:numId="16" w16cid:durableId="38862904">
    <w:abstractNumId w:val="14"/>
  </w:num>
  <w:num w:numId="17" w16cid:durableId="811629923">
    <w:abstractNumId w:val="25"/>
  </w:num>
  <w:num w:numId="18" w16cid:durableId="2023848000">
    <w:abstractNumId w:val="11"/>
  </w:num>
  <w:num w:numId="19" w16cid:durableId="654341358">
    <w:abstractNumId w:val="31"/>
  </w:num>
  <w:num w:numId="20" w16cid:durableId="1333559058">
    <w:abstractNumId w:val="17"/>
  </w:num>
  <w:num w:numId="21" w16cid:durableId="519705436">
    <w:abstractNumId w:val="17"/>
  </w:num>
  <w:num w:numId="22" w16cid:durableId="349457205">
    <w:abstractNumId w:val="17"/>
  </w:num>
  <w:num w:numId="23" w16cid:durableId="1405760295">
    <w:abstractNumId w:val="17"/>
  </w:num>
  <w:num w:numId="24" w16cid:durableId="1339699241">
    <w:abstractNumId w:val="17"/>
  </w:num>
  <w:num w:numId="25" w16cid:durableId="1605529197">
    <w:abstractNumId w:val="17"/>
  </w:num>
  <w:num w:numId="26" w16cid:durableId="913661984">
    <w:abstractNumId w:val="17"/>
  </w:num>
  <w:num w:numId="27" w16cid:durableId="910240686">
    <w:abstractNumId w:val="15"/>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7081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2438897">
    <w:abstractNumId w:val="15"/>
  </w:num>
  <w:num w:numId="30" w16cid:durableId="113903185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84646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93349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1047500">
    <w:abstractNumId w:val="18"/>
  </w:num>
  <w:num w:numId="34" w16cid:durableId="1036849205">
    <w:abstractNumId w:val="28"/>
  </w:num>
  <w:num w:numId="35" w16cid:durableId="1308164404">
    <w:abstractNumId w:val="24"/>
  </w:num>
  <w:num w:numId="36" w16cid:durableId="1363633737">
    <w:abstractNumId w:val="21"/>
  </w:num>
  <w:num w:numId="37" w16cid:durableId="1933194716">
    <w:abstractNumId w:val="20"/>
  </w:num>
  <w:num w:numId="38" w16cid:durableId="2037847148">
    <w:abstractNumId w:val="26"/>
  </w:num>
  <w:num w:numId="39" w16cid:durableId="1739015834">
    <w:abstractNumId w:val="30"/>
  </w:num>
  <w:num w:numId="40" w16cid:durableId="5272549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85258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0158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0589178">
    <w:abstractNumId w:val="10"/>
  </w:num>
  <w:num w:numId="44" w16cid:durableId="1215266130">
    <w:abstractNumId w:val="22"/>
  </w:num>
  <w:num w:numId="45" w16cid:durableId="375591280">
    <w:abstractNumId w:val="13"/>
  </w:num>
  <w:num w:numId="46" w16cid:durableId="1369574476">
    <w:abstractNumId w:val="12"/>
  </w:num>
  <w:num w:numId="47" w16cid:durableId="1711614042">
    <w:abstractNumId w:val="19"/>
  </w:num>
  <w:num w:numId="48" w16cid:durableId="1678969216">
    <w:abstractNumId w:val="27"/>
  </w:num>
  <w:num w:numId="49" w16cid:durableId="57254397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ocumentProtection w:edit="forms" w:enforcement="1" w:cryptProviderType="rsaAES" w:cryptAlgorithmClass="hash" w:cryptAlgorithmType="typeAny" w:cryptAlgorithmSid="14" w:cryptSpinCount="100000" w:hash="89WAxIOAYS6Z/3WdQuc7B2axxz29XgkQLMBqRTjfVmJkzQl/EwhqME3baaanGoDjlNKE/JhLHtjoxauP8SyySg==" w:salt="vJY9WSLNAiikqwJHKTUkhQ=="/>
  <w:defaultTabStop w:val="709"/>
  <w:autoHyphenation/>
  <w:consecutiveHyphenLimit w:val="3"/>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41"/>
    <w:rsid w:val="00001516"/>
    <w:rsid w:val="00003362"/>
    <w:rsid w:val="00007810"/>
    <w:rsid w:val="00012961"/>
    <w:rsid w:val="0003198F"/>
    <w:rsid w:val="00043041"/>
    <w:rsid w:val="00044CA4"/>
    <w:rsid w:val="000456A7"/>
    <w:rsid w:val="00047024"/>
    <w:rsid w:val="00056B9B"/>
    <w:rsid w:val="00056F90"/>
    <w:rsid w:val="00066EA2"/>
    <w:rsid w:val="0008130B"/>
    <w:rsid w:val="00084DA6"/>
    <w:rsid w:val="000A4D0E"/>
    <w:rsid w:val="000B7B72"/>
    <w:rsid w:val="000C1ED3"/>
    <w:rsid w:val="000C583B"/>
    <w:rsid w:val="000C620E"/>
    <w:rsid w:val="000D24A4"/>
    <w:rsid w:val="000D49A2"/>
    <w:rsid w:val="000E1585"/>
    <w:rsid w:val="000E24A7"/>
    <w:rsid w:val="000E577A"/>
    <w:rsid w:val="000E7AF5"/>
    <w:rsid w:val="001103BB"/>
    <w:rsid w:val="00111D0B"/>
    <w:rsid w:val="00121270"/>
    <w:rsid w:val="00123B36"/>
    <w:rsid w:val="0012595F"/>
    <w:rsid w:val="00137FB7"/>
    <w:rsid w:val="00142FA6"/>
    <w:rsid w:val="00150C34"/>
    <w:rsid w:val="001674A5"/>
    <w:rsid w:val="00167A33"/>
    <w:rsid w:val="001718FC"/>
    <w:rsid w:val="00172E45"/>
    <w:rsid w:val="00173B38"/>
    <w:rsid w:val="0018290E"/>
    <w:rsid w:val="00183E8F"/>
    <w:rsid w:val="00185409"/>
    <w:rsid w:val="001C10CB"/>
    <w:rsid w:val="001C6DBA"/>
    <w:rsid w:val="001C7BFC"/>
    <w:rsid w:val="001E041C"/>
    <w:rsid w:val="001F429C"/>
    <w:rsid w:val="002118D9"/>
    <w:rsid w:val="002127FC"/>
    <w:rsid w:val="002169B4"/>
    <w:rsid w:val="00223613"/>
    <w:rsid w:val="00233B45"/>
    <w:rsid w:val="002408EA"/>
    <w:rsid w:val="0025377F"/>
    <w:rsid w:val="00272084"/>
    <w:rsid w:val="00286239"/>
    <w:rsid w:val="00286E4F"/>
    <w:rsid w:val="00292BFE"/>
    <w:rsid w:val="0029347A"/>
    <w:rsid w:val="00296F1A"/>
    <w:rsid w:val="002C0A0B"/>
    <w:rsid w:val="002C0B4D"/>
    <w:rsid w:val="002D5BBF"/>
    <w:rsid w:val="002E0DCD"/>
    <w:rsid w:val="002E48E8"/>
    <w:rsid w:val="002F278C"/>
    <w:rsid w:val="00306065"/>
    <w:rsid w:val="00312D54"/>
    <w:rsid w:val="00313107"/>
    <w:rsid w:val="00330DCC"/>
    <w:rsid w:val="0033210E"/>
    <w:rsid w:val="003351A9"/>
    <w:rsid w:val="0033617D"/>
    <w:rsid w:val="00336D34"/>
    <w:rsid w:val="00342D00"/>
    <w:rsid w:val="00345CFB"/>
    <w:rsid w:val="0036505C"/>
    <w:rsid w:val="00371EC2"/>
    <w:rsid w:val="003809FA"/>
    <w:rsid w:val="00383CD5"/>
    <w:rsid w:val="003901F6"/>
    <w:rsid w:val="00395CD3"/>
    <w:rsid w:val="003A184B"/>
    <w:rsid w:val="003B020C"/>
    <w:rsid w:val="003B051E"/>
    <w:rsid w:val="003C0713"/>
    <w:rsid w:val="003C305B"/>
    <w:rsid w:val="003D202D"/>
    <w:rsid w:val="003D73C2"/>
    <w:rsid w:val="003E31AF"/>
    <w:rsid w:val="003E63BF"/>
    <w:rsid w:val="00407BE4"/>
    <w:rsid w:val="00411CCE"/>
    <w:rsid w:val="0041528C"/>
    <w:rsid w:val="00416E41"/>
    <w:rsid w:val="00422EF2"/>
    <w:rsid w:val="00425A52"/>
    <w:rsid w:val="004338CA"/>
    <w:rsid w:val="00444924"/>
    <w:rsid w:val="004570D3"/>
    <w:rsid w:val="00457A83"/>
    <w:rsid w:val="00473FC9"/>
    <w:rsid w:val="0047745E"/>
    <w:rsid w:val="004A49DC"/>
    <w:rsid w:val="004A6540"/>
    <w:rsid w:val="004B49F8"/>
    <w:rsid w:val="004B6A5C"/>
    <w:rsid w:val="004D146D"/>
    <w:rsid w:val="004D6EF6"/>
    <w:rsid w:val="004D7CC3"/>
    <w:rsid w:val="004E0269"/>
    <w:rsid w:val="004E78D0"/>
    <w:rsid w:val="004F1645"/>
    <w:rsid w:val="004F2970"/>
    <w:rsid w:val="00503923"/>
    <w:rsid w:val="005047E6"/>
    <w:rsid w:val="005106DC"/>
    <w:rsid w:val="00513985"/>
    <w:rsid w:val="00520677"/>
    <w:rsid w:val="00520BA1"/>
    <w:rsid w:val="00526DF7"/>
    <w:rsid w:val="00530367"/>
    <w:rsid w:val="005311EF"/>
    <w:rsid w:val="00531E72"/>
    <w:rsid w:val="00534963"/>
    <w:rsid w:val="005521E5"/>
    <w:rsid w:val="00555FB1"/>
    <w:rsid w:val="00557E0C"/>
    <w:rsid w:val="00561D38"/>
    <w:rsid w:val="00565B5C"/>
    <w:rsid w:val="00573A48"/>
    <w:rsid w:val="005746F4"/>
    <w:rsid w:val="005805A4"/>
    <w:rsid w:val="0058194F"/>
    <w:rsid w:val="00585BE1"/>
    <w:rsid w:val="0058750B"/>
    <w:rsid w:val="005905ED"/>
    <w:rsid w:val="00595A74"/>
    <w:rsid w:val="005A5EE5"/>
    <w:rsid w:val="005B3BAB"/>
    <w:rsid w:val="005B46E8"/>
    <w:rsid w:val="005C04C3"/>
    <w:rsid w:val="005D7DF8"/>
    <w:rsid w:val="005E078A"/>
    <w:rsid w:val="005E3BEC"/>
    <w:rsid w:val="005F3E57"/>
    <w:rsid w:val="0061411E"/>
    <w:rsid w:val="00626987"/>
    <w:rsid w:val="00636079"/>
    <w:rsid w:val="006421B8"/>
    <w:rsid w:val="00642567"/>
    <w:rsid w:val="00644723"/>
    <w:rsid w:val="0064752A"/>
    <w:rsid w:val="0065016C"/>
    <w:rsid w:val="006564E3"/>
    <w:rsid w:val="00660872"/>
    <w:rsid w:val="006857A5"/>
    <w:rsid w:val="006904B1"/>
    <w:rsid w:val="0069120C"/>
    <w:rsid w:val="006933C5"/>
    <w:rsid w:val="0069507E"/>
    <w:rsid w:val="006963C6"/>
    <w:rsid w:val="006A5E1C"/>
    <w:rsid w:val="006B0410"/>
    <w:rsid w:val="006C1886"/>
    <w:rsid w:val="006C4CA7"/>
    <w:rsid w:val="006C4FBB"/>
    <w:rsid w:val="006E2BA1"/>
    <w:rsid w:val="006F1FEB"/>
    <w:rsid w:val="006F462A"/>
    <w:rsid w:val="006F7D2B"/>
    <w:rsid w:val="00700E6E"/>
    <w:rsid w:val="00702EFC"/>
    <w:rsid w:val="00710725"/>
    <w:rsid w:val="00714C73"/>
    <w:rsid w:val="00717203"/>
    <w:rsid w:val="0072688C"/>
    <w:rsid w:val="00736F40"/>
    <w:rsid w:val="007417B7"/>
    <w:rsid w:val="00743DF3"/>
    <w:rsid w:val="00746037"/>
    <w:rsid w:val="00753E51"/>
    <w:rsid w:val="00762DCC"/>
    <w:rsid w:val="007679DA"/>
    <w:rsid w:val="00772B86"/>
    <w:rsid w:val="00777BE4"/>
    <w:rsid w:val="00782FE6"/>
    <w:rsid w:val="007911E4"/>
    <w:rsid w:val="00791AE1"/>
    <w:rsid w:val="00791C19"/>
    <w:rsid w:val="00795A6F"/>
    <w:rsid w:val="007A32A5"/>
    <w:rsid w:val="007A555C"/>
    <w:rsid w:val="007B0336"/>
    <w:rsid w:val="007B58DE"/>
    <w:rsid w:val="007C0B39"/>
    <w:rsid w:val="007D2565"/>
    <w:rsid w:val="0080724B"/>
    <w:rsid w:val="00807CF8"/>
    <w:rsid w:val="008114C4"/>
    <w:rsid w:val="008213D0"/>
    <w:rsid w:val="00821D20"/>
    <w:rsid w:val="0083290B"/>
    <w:rsid w:val="008361CD"/>
    <w:rsid w:val="00840CC6"/>
    <w:rsid w:val="008474EA"/>
    <w:rsid w:val="008503D0"/>
    <w:rsid w:val="00851381"/>
    <w:rsid w:val="00855671"/>
    <w:rsid w:val="008638E3"/>
    <w:rsid w:val="00875F07"/>
    <w:rsid w:val="008777A4"/>
    <w:rsid w:val="00882BDF"/>
    <w:rsid w:val="00886C70"/>
    <w:rsid w:val="0089095A"/>
    <w:rsid w:val="008923BB"/>
    <w:rsid w:val="008934DC"/>
    <w:rsid w:val="008956FC"/>
    <w:rsid w:val="008A3425"/>
    <w:rsid w:val="008B7A10"/>
    <w:rsid w:val="008C4E7E"/>
    <w:rsid w:val="008D6231"/>
    <w:rsid w:val="008E05ED"/>
    <w:rsid w:val="008F4169"/>
    <w:rsid w:val="009025F2"/>
    <w:rsid w:val="0090419D"/>
    <w:rsid w:val="00917F35"/>
    <w:rsid w:val="00925EFF"/>
    <w:rsid w:val="009369DB"/>
    <w:rsid w:val="00950F48"/>
    <w:rsid w:val="009533B7"/>
    <w:rsid w:val="00953FD9"/>
    <w:rsid w:val="00955720"/>
    <w:rsid w:val="009563DF"/>
    <w:rsid w:val="009661C5"/>
    <w:rsid w:val="009720A9"/>
    <w:rsid w:val="00973850"/>
    <w:rsid w:val="00983D44"/>
    <w:rsid w:val="00987041"/>
    <w:rsid w:val="009946A0"/>
    <w:rsid w:val="00996E40"/>
    <w:rsid w:val="009A5A10"/>
    <w:rsid w:val="009B0AD3"/>
    <w:rsid w:val="009B1B6E"/>
    <w:rsid w:val="009C50A4"/>
    <w:rsid w:val="009C715F"/>
    <w:rsid w:val="009D4AE3"/>
    <w:rsid w:val="009D75A4"/>
    <w:rsid w:val="009E2B0C"/>
    <w:rsid w:val="009E34AC"/>
    <w:rsid w:val="009E4AC8"/>
    <w:rsid w:val="009F256A"/>
    <w:rsid w:val="009F5525"/>
    <w:rsid w:val="009F6B41"/>
    <w:rsid w:val="009F7331"/>
    <w:rsid w:val="00A03FF5"/>
    <w:rsid w:val="00A23D7D"/>
    <w:rsid w:val="00A25E51"/>
    <w:rsid w:val="00A26375"/>
    <w:rsid w:val="00A442FF"/>
    <w:rsid w:val="00A53858"/>
    <w:rsid w:val="00A548F9"/>
    <w:rsid w:val="00A62D48"/>
    <w:rsid w:val="00A72447"/>
    <w:rsid w:val="00A74F0A"/>
    <w:rsid w:val="00A8360C"/>
    <w:rsid w:val="00AA0E33"/>
    <w:rsid w:val="00AB7A95"/>
    <w:rsid w:val="00AC0E62"/>
    <w:rsid w:val="00AC165E"/>
    <w:rsid w:val="00AD663F"/>
    <w:rsid w:val="00AE0A24"/>
    <w:rsid w:val="00AE4E65"/>
    <w:rsid w:val="00AE59B7"/>
    <w:rsid w:val="00B01E6B"/>
    <w:rsid w:val="00B0766C"/>
    <w:rsid w:val="00B21C64"/>
    <w:rsid w:val="00B303EB"/>
    <w:rsid w:val="00B30BC3"/>
    <w:rsid w:val="00B3460F"/>
    <w:rsid w:val="00B3536C"/>
    <w:rsid w:val="00B3594C"/>
    <w:rsid w:val="00B36E0E"/>
    <w:rsid w:val="00B41647"/>
    <w:rsid w:val="00B45837"/>
    <w:rsid w:val="00B6290D"/>
    <w:rsid w:val="00B633F2"/>
    <w:rsid w:val="00B76CF2"/>
    <w:rsid w:val="00B84069"/>
    <w:rsid w:val="00B86F89"/>
    <w:rsid w:val="00B94987"/>
    <w:rsid w:val="00BA1577"/>
    <w:rsid w:val="00BA2ACF"/>
    <w:rsid w:val="00BB358A"/>
    <w:rsid w:val="00BC3076"/>
    <w:rsid w:val="00BC47B7"/>
    <w:rsid w:val="00BD32BE"/>
    <w:rsid w:val="00BD598B"/>
    <w:rsid w:val="00BE6AA1"/>
    <w:rsid w:val="00C06219"/>
    <w:rsid w:val="00C10D91"/>
    <w:rsid w:val="00C13AD2"/>
    <w:rsid w:val="00C30133"/>
    <w:rsid w:val="00C41694"/>
    <w:rsid w:val="00C42D5E"/>
    <w:rsid w:val="00C748C8"/>
    <w:rsid w:val="00C818B9"/>
    <w:rsid w:val="00CB0973"/>
    <w:rsid w:val="00CC2B9D"/>
    <w:rsid w:val="00CC4577"/>
    <w:rsid w:val="00CC4E1A"/>
    <w:rsid w:val="00CC7DB0"/>
    <w:rsid w:val="00CD0AA6"/>
    <w:rsid w:val="00CE7332"/>
    <w:rsid w:val="00CE7A37"/>
    <w:rsid w:val="00CF0120"/>
    <w:rsid w:val="00CF5F41"/>
    <w:rsid w:val="00D02F4F"/>
    <w:rsid w:val="00D10252"/>
    <w:rsid w:val="00D10CD6"/>
    <w:rsid w:val="00D13C46"/>
    <w:rsid w:val="00D143A4"/>
    <w:rsid w:val="00D26704"/>
    <w:rsid w:val="00D354E0"/>
    <w:rsid w:val="00D45470"/>
    <w:rsid w:val="00D557A1"/>
    <w:rsid w:val="00D57336"/>
    <w:rsid w:val="00D576E0"/>
    <w:rsid w:val="00D632E1"/>
    <w:rsid w:val="00D67C48"/>
    <w:rsid w:val="00D747A8"/>
    <w:rsid w:val="00D74878"/>
    <w:rsid w:val="00D76C64"/>
    <w:rsid w:val="00D81846"/>
    <w:rsid w:val="00D8729E"/>
    <w:rsid w:val="00D909E1"/>
    <w:rsid w:val="00D93466"/>
    <w:rsid w:val="00DA2BC3"/>
    <w:rsid w:val="00DA501C"/>
    <w:rsid w:val="00DA6BAC"/>
    <w:rsid w:val="00DC1483"/>
    <w:rsid w:val="00DE39D5"/>
    <w:rsid w:val="00DE4C17"/>
    <w:rsid w:val="00DE53C7"/>
    <w:rsid w:val="00E00D4D"/>
    <w:rsid w:val="00E15C48"/>
    <w:rsid w:val="00E21A15"/>
    <w:rsid w:val="00E357DE"/>
    <w:rsid w:val="00E41391"/>
    <w:rsid w:val="00E46803"/>
    <w:rsid w:val="00E552EC"/>
    <w:rsid w:val="00E60239"/>
    <w:rsid w:val="00E61C3F"/>
    <w:rsid w:val="00E72FA5"/>
    <w:rsid w:val="00E750A2"/>
    <w:rsid w:val="00E82B30"/>
    <w:rsid w:val="00EA0578"/>
    <w:rsid w:val="00EA2BEA"/>
    <w:rsid w:val="00EB23DE"/>
    <w:rsid w:val="00EC515E"/>
    <w:rsid w:val="00EC7B30"/>
    <w:rsid w:val="00ED690B"/>
    <w:rsid w:val="00ED7091"/>
    <w:rsid w:val="00ED7ED0"/>
    <w:rsid w:val="00EE2067"/>
    <w:rsid w:val="00EE79FD"/>
    <w:rsid w:val="00EF0FEA"/>
    <w:rsid w:val="00F013D1"/>
    <w:rsid w:val="00F0577C"/>
    <w:rsid w:val="00F12368"/>
    <w:rsid w:val="00F20103"/>
    <w:rsid w:val="00F22287"/>
    <w:rsid w:val="00F225BB"/>
    <w:rsid w:val="00F3091F"/>
    <w:rsid w:val="00F327BD"/>
    <w:rsid w:val="00F4597F"/>
    <w:rsid w:val="00F64EC9"/>
    <w:rsid w:val="00F8451A"/>
    <w:rsid w:val="00F86313"/>
    <w:rsid w:val="00F97C48"/>
    <w:rsid w:val="00FA78FA"/>
    <w:rsid w:val="00FB2A39"/>
    <w:rsid w:val="00FD1B0B"/>
    <w:rsid w:val="00FD5A9B"/>
    <w:rsid w:val="00FE3547"/>
  </w:rsids>
  <m:mathPr>
    <m:mathFont m:val="Cambria Math"/>
    <m:brkBin m:val="before"/>
    <m:brkBinSub m:val="--"/>
    <m:smallFrac m:val="0"/>
    <m:dispDef/>
    <m:lMargin m:val="0"/>
    <m:rMargin m:val="0"/>
    <m:defJc m:val="centerGroup"/>
    <m:wrapIndent m:val="1440"/>
    <m:intLim m:val="subSup"/>
    <m:naryLim m:val="undOvr"/>
  </m:mathPr>
  <w:themeFontLang w:val="de-DE"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2DCED"/>
  <w15:docId w15:val="{7B18F010-CFF8-463B-B986-79179170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2BE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EA2BEA"/>
    <w:pPr>
      <w:keepNext/>
      <w:keepLines/>
      <w:numPr>
        <w:numId w:val="11"/>
      </w:numPr>
      <w:spacing w:before="360" w:after="240" w:line="240" w:lineRule="auto"/>
      <w:jc w:val="left"/>
      <w:outlineLvl w:val="0"/>
    </w:pPr>
    <w:rPr>
      <w:rFonts w:eastAsiaTheme="majorEastAsia" w:cs="Segoe UI"/>
      <w:b/>
      <w:bCs/>
      <w:color w:val="37777C"/>
      <w:sz w:val="32"/>
      <w:szCs w:val="38"/>
    </w:rPr>
  </w:style>
  <w:style w:type="paragraph" w:styleId="berschrift2">
    <w:name w:val="heading 2"/>
    <w:basedOn w:val="Standard"/>
    <w:next w:val="Standard"/>
    <w:link w:val="berschrift2Zchn"/>
    <w:qFormat/>
    <w:rsid w:val="00EA2BEA"/>
    <w:pPr>
      <w:keepNext/>
      <w:numPr>
        <w:ilvl w:val="1"/>
        <w:numId w:val="11"/>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EA2BEA"/>
    <w:pPr>
      <w:keepNext/>
      <w:keepLines/>
      <w:spacing w:before="240" w:line="264" w:lineRule="auto"/>
      <w:ind w:left="720" w:hanging="720"/>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EA2BEA"/>
    <w:pPr>
      <w:keepNext/>
      <w:keepLines/>
      <w:spacing w:before="240" w:line="264" w:lineRule="auto"/>
      <w:ind w:left="864" w:hanging="864"/>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EA2BEA"/>
    <w:pPr>
      <w:keepNext/>
      <w:keepLines/>
      <w:spacing w:before="40" w:after="0"/>
      <w:ind w:left="1008" w:hanging="1008"/>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EA2BEA"/>
    <w:pPr>
      <w:keepNext/>
      <w:keepLines/>
      <w:spacing w:before="40" w:after="0"/>
      <w:ind w:left="1152" w:hanging="1152"/>
      <w:outlineLvl w:val="5"/>
    </w:pPr>
    <w:rPr>
      <w:rFonts w:asciiTheme="majorHAnsi" w:eastAsiaTheme="majorEastAsia" w:hAnsiTheme="majorHAnsi" w:cstheme="majorBidi"/>
      <w:color w:val="002F31" w:themeColor="accent1" w:themeShade="7F"/>
    </w:rPr>
  </w:style>
  <w:style w:type="paragraph" w:styleId="berschrift7">
    <w:name w:val="heading 7"/>
    <w:basedOn w:val="Standard"/>
    <w:next w:val="Standard"/>
    <w:link w:val="berschrift7Zchn"/>
    <w:uiPriority w:val="9"/>
    <w:semiHidden/>
    <w:unhideWhenUsed/>
    <w:qFormat/>
    <w:rsid w:val="00EA2BEA"/>
    <w:pPr>
      <w:keepNext/>
      <w:keepLines/>
      <w:spacing w:before="40" w:after="0"/>
      <w:ind w:left="1296" w:hanging="1296"/>
      <w:outlineLvl w:val="6"/>
    </w:pPr>
    <w:rPr>
      <w:rFonts w:asciiTheme="majorHAnsi" w:eastAsiaTheme="majorEastAsia" w:hAnsiTheme="majorHAnsi" w:cstheme="majorBidi"/>
      <w:i/>
      <w:iCs/>
      <w:color w:val="002F31" w:themeColor="accent1" w:themeShade="7F"/>
    </w:rPr>
  </w:style>
  <w:style w:type="paragraph" w:styleId="berschrift8">
    <w:name w:val="heading 8"/>
    <w:basedOn w:val="Standard"/>
    <w:next w:val="Standard"/>
    <w:link w:val="berschrift8Zchn"/>
    <w:uiPriority w:val="9"/>
    <w:semiHidden/>
    <w:unhideWhenUsed/>
    <w:qFormat/>
    <w:rsid w:val="00EA2BEA"/>
    <w:pPr>
      <w:keepNext/>
      <w:keepLines/>
      <w:spacing w:before="40" w:after="0"/>
      <w:ind w:left="1440" w:hanging="144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EA2BEA"/>
    <w:pPr>
      <w:keepNext/>
      <w:keepLines/>
      <w:spacing w:before="40" w:after="0"/>
      <w:ind w:left="1584" w:hanging="1584"/>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A2BEA"/>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EA2BEA"/>
    <w:rPr>
      <w:rFonts w:ascii="Barlow" w:hAnsi="Barlow"/>
      <w:i/>
      <w:sz w:val="19"/>
      <w:szCs w:val="21"/>
    </w:rPr>
  </w:style>
  <w:style w:type="paragraph" w:styleId="Fuzeile">
    <w:name w:val="footer"/>
    <w:basedOn w:val="Standard"/>
    <w:link w:val="FuzeileZchn"/>
    <w:uiPriority w:val="99"/>
    <w:unhideWhenUsed/>
    <w:rsid w:val="00EA2BEA"/>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EA2BEA"/>
    <w:rPr>
      <w:rFonts w:ascii="Barlow" w:hAnsi="Barlow"/>
      <w:sz w:val="19"/>
      <w:szCs w:val="21"/>
    </w:rPr>
  </w:style>
  <w:style w:type="paragraph" w:styleId="Sprechblasentext">
    <w:name w:val="Balloon Text"/>
    <w:basedOn w:val="Standard"/>
    <w:link w:val="SprechblasentextZchn"/>
    <w:uiPriority w:val="99"/>
    <w:semiHidden/>
    <w:unhideWhenUsed/>
    <w:rsid w:val="00EA2BE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A2BEA"/>
    <w:rPr>
      <w:rFonts w:ascii="Segoe UI" w:hAnsi="Segoe UI" w:cs="Segoe UI"/>
      <w:sz w:val="18"/>
      <w:szCs w:val="18"/>
    </w:rPr>
  </w:style>
  <w:style w:type="character" w:styleId="Platzhaltertext">
    <w:name w:val="Placeholder Text"/>
    <w:basedOn w:val="Absatz-Standardschriftart"/>
    <w:uiPriority w:val="99"/>
    <w:semiHidden/>
    <w:rsid w:val="00EA2BEA"/>
    <w:rPr>
      <w:color w:val="808080"/>
    </w:rPr>
  </w:style>
  <w:style w:type="character" w:customStyle="1" w:styleId="berschrift1Zchn">
    <w:name w:val="Überschrift 1 Zchn"/>
    <w:basedOn w:val="Absatz-Standardschriftart"/>
    <w:link w:val="berschrift1"/>
    <w:rsid w:val="00EA2BEA"/>
    <w:rPr>
      <w:rFonts w:ascii="Barlow" w:eastAsiaTheme="majorEastAsia" w:hAnsi="Barlow" w:cs="Segoe UI"/>
      <w:b/>
      <w:bCs/>
      <w:color w:val="37777C"/>
      <w:sz w:val="32"/>
      <w:szCs w:val="38"/>
    </w:rPr>
  </w:style>
  <w:style w:type="paragraph" w:styleId="Listenabsatz">
    <w:name w:val="List Paragraph"/>
    <w:basedOn w:val="Standard"/>
    <w:uiPriority w:val="34"/>
    <w:qFormat/>
    <w:rsid w:val="00EA2BEA"/>
    <w:pPr>
      <w:ind w:left="720"/>
      <w:contextualSpacing/>
    </w:pPr>
  </w:style>
  <w:style w:type="character" w:customStyle="1" w:styleId="berschrift2Zchn">
    <w:name w:val="Überschrift 2 Zchn"/>
    <w:basedOn w:val="Absatz-Standardschriftart"/>
    <w:link w:val="berschrift2"/>
    <w:rsid w:val="00EA2BEA"/>
    <w:rPr>
      <w:rFonts w:ascii="Barlow" w:hAnsi="Barlow" w:cs="Segoe UI"/>
      <w:b/>
      <w:bCs/>
      <w:color w:val="37777C"/>
      <w:sz w:val="26"/>
      <w:szCs w:val="26"/>
    </w:rPr>
  </w:style>
  <w:style w:type="character" w:customStyle="1" w:styleId="berschrift3Zchn">
    <w:name w:val="Überschrift 3 Zchn"/>
    <w:basedOn w:val="Absatz-Standardschriftart"/>
    <w:link w:val="berschrift3"/>
    <w:rsid w:val="00EA2BE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EA2BEA"/>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EA2BEA"/>
    <w:rPr>
      <w:rFonts w:ascii="Barlow" w:hAnsi="Barlow"/>
      <w:sz w:val="18"/>
      <w:szCs w:val="20"/>
    </w:rPr>
  </w:style>
  <w:style w:type="character" w:styleId="Funotenzeichen">
    <w:name w:val="footnote reference"/>
    <w:basedOn w:val="Absatz-Standardschriftart"/>
    <w:uiPriority w:val="99"/>
    <w:rsid w:val="00EA2BEA"/>
    <w:rPr>
      <w:vertAlign w:val="superscript"/>
    </w:rPr>
  </w:style>
  <w:style w:type="paragraph" w:styleId="Zitat">
    <w:name w:val="Quote"/>
    <w:basedOn w:val="Standard"/>
    <w:next w:val="Standard"/>
    <w:link w:val="ZitatZchn"/>
    <w:uiPriority w:val="2"/>
    <w:qFormat/>
    <w:rsid w:val="00EA2BEA"/>
    <w:pPr>
      <w:ind w:left="851" w:right="851"/>
    </w:pPr>
    <w:rPr>
      <w:i/>
      <w:iCs/>
    </w:rPr>
  </w:style>
  <w:style w:type="character" w:customStyle="1" w:styleId="ZitatZchn">
    <w:name w:val="Zitat Zchn"/>
    <w:basedOn w:val="Absatz-Standardschriftart"/>
    <w:link w:val="Zitat"/>
    <w:uiPriority w:val="2"/>
    <w:rsid w:val="00EA2BEA"/>
    <w:rPr>
      <w:rFonts w:ascii="Barlow" w:hAnsi="Barlow"/>
      <w:i/>
      <w:iCs/>
      <w:sz w:val="21"/>
      <w:szCs w:val="21"/>
    </w:rPr>
  </w:style>
  <w:style w:type="table" w:customStyle="1" w:styleId="IQTIGStandard">
    <w:name w:val="IQTIG_Standard"/>
    <w:basedOn w:val="NormaleTabelle"/>
    <w:uiPriority w:val="97"/>
    <w:rsid w:val="00EA2BEA"/>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listeEbene1">
    <w:name w:val="Tabellenliste Ebene 1"/>
    <w:basedOn w:val="Listenabsatz"/>
    <w:uiPriority w:val="1"/>
    <w:qFormat/>
    <w:rsid w:val="00EA2BEA"/>
    <w:pPr>
      <w:numPr>
        <w:numId w:val="49"/>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EA2BEA"/>
    <w:pPr>
      <w:spacing w:before="240" w:line="240" w:lineRule="auto"/>
      <w:jc w:val="left"/>
    </w:pPr>
    <w:rPr>
      <w:i/>
      <w:iCs/>
      <w:sz w:val="20"/>
      <w:szCs w:val="20"/>
    </w:rPr>
  </w:style>
  <w:style w:type="table" w:styleId="Tabellenraster">
    <w:name w:val="Table Grid"/>
    <w:basedOn w:val="NormaleTabelle"/>
    <w:uiPriority w:val="39"/>
    <w:rsid w:val="00EA2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zwischen">
    <w:name w:val="Überschrift (zwischen)"/>
    <w:basedOn w:val="Standard"/>
    <w:next w:val="Standard"/>
    <w:qFormat/>
    <w:rsid w:val="00EA2BE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EA2BEA"/>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EA2BEA"/>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EA2BEA"/>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EA2BEA"/>
    <w:rPr>
      <w:rFonts w:ascii="Barlow" w:hAnsi="Barlow"/>
      <w:color w:val="auto"/>
      <w:u w:val="single"/>
    </w:rPr>
  </w:style>
  <w:style w:type="paragraph" w:customStyle="1" w:styleId="Titel-berschrift">
    <w:name w:val="Titel-Überschrift"/>
    <w:basedOn w:val="Standard"/>
    <w:next w:val="Titel-Subberschrift"/>
    <w:uiPriority w:val="2"/>
    <w:semiHidden/>
    <w:qFormat/>
    <w:rsid w:val="00EA2BEA"/>
    <w:pPr>
      <w:framePr w:w="8505" w:h="1701" w:hSpace="142" w:wrap="notBeside" w:hAnchor="margin" w:x="1" w:yAlign="bottom" w:anchorLock="1"/>
      <w:spacing w:after="240" w:line="240" w:lineRule="auto"/>
      <w:jc w:val="right"/>
    </w:pPr>
    <w:rPr>
      <w:rFonts w:cs="Utsaah"/>
      <w:b/>
      <w:bCs/>
      <w:color w:val="005051"/>
      <w:sz w:val="48"/>
      <w:szCs w:val="48"/>
    </w:rPr>
  </w:style>
  <w:style w:type="paragraph" w:customStyle="1" w:styleId="Titel-Subberschrift">
    <w:name w:val="Titel-Subüberschrift"/>
    <w:basedOn w:val="Standard"/>
    <w:next w:val="TitelseiteAuftrag"/>
    <w:uiPriority w:val="2"/>
    <w:semiHidden/>
    <w:qFormat/>
    <w:rsid w:val="00EA2BEA"/>
    <w:pPr>
      <w:framePr w:w="8505" w:h="1701" w:hSpace="142" w:wrap="notBeside" w:hAnchor="margin" w:x="1" w:yAlign="bottom" w:anchorLock="1"/>
      <w:spacing w:after="600" w:line="240" w:lineRule="auto"/>
      <w:jc w:val="right"/>
    </w:pPr>
    <w:rPr>
      <w:rFonts w:cs="Segoe UI Semibold"/>
      <w:sz w:val="30"/>
      <w:szCs w:val="30"/>
    </w:rPr>
  </w:style>
  <w:style w:type="paragraph" w:customStyle="1" w:styleId="berschrift1ohneGliederung">
    <w:name w:val="Überschrift 1 (ohne Gliederung)"/>
    <w:basedOn w:val="berschrift1"/>
    <w:next w:val="Standard"/>
    <w:uiPriority w:val="2"/>
    <w:qFormat/>
    <w:rsid w:val="00EA2BEA"/>
    <w:pPr>
      <w:numPr>
        <w:numId w:val="0"/>
      </w:numPr>
    </w:pPr>
  </w:style>
  <w:style w:type="paragraph" w:styleId="Abbildungsverzeichnis">
    <w:name w:val="table of figures"/>
    <w:basedOn w:val="Standard"/>
    <w:next w:val="Standard"/>
    <w:uiPriority w:val="99"/>
    <w:unhideWhenUsed/>
    <w:rsid w:val="00EA2BEA"/>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EA2BEA"/>
  </w:style>
  <w:style w:type="character" w:customStyle="1" w:styleId="AnredeZchn">
    <w:name w:val="Anrede Zchn"/>
    <w:basedOn w:val="Absatz-Standardschriftart"/>
    <w:link w:val="Anrede"/>
    <w:uiPriority w:val="99"/>
    <w:semiHidden/>
    <w:rsid w:val="00EA2BEA"/>
    <w:rPr>
      <w:rFonts w:ascii="Barlow" w:hAnsi="Barlow"/>
      <w:sz w:val="21"/>
      <w:szCs w:val="21"/>
    </w:rPr>
  </w:style>
  <w:style w:type="paragraph" w:styleId="Aufzhlungszeichen">
    <w:name w:val="List Bullet"/>
    <w:basedOn w:val="Standard"/>
    <w:link w:val="AufzhlungszeichenZchn"/>
    <w:uiPriority w:val="99"/>
    <w:unhideWhenUsed/>
    <w:rsid w:val="00EA2BEA"/>
    <w:pPr>
      <w:numPr>
        <w:numId w:val="1"/>
      </w:numPr>
      <w:contextualSpacing/>
    </w:pPr>
  </w:style>
  <w:style w:type="paragraph" w:styleId="Aufzhlungszeichen2">
    <w:name w:val="List Bullet 2"/>
    <w:basedOn w:val="Standard"/>
    <w:uiPriority w:val="99"/>
    <w:semiHidden/>
    <w:unhideWhenUsed/>
    <w:rsid w:val="00EA2BEA"/>
    <w:pPr>
      <w:numPr>
        <w:numId w:val="2"/>
      </w:numPr>
      <w:contextualSpacing/>
    </w:pPr>
  </w:style>
  <w:style w:type="paragraph" w:styleId="Aufzhlungszeichen3">
    <w:name w:val="List Bullet 3"/>
    <w:basedOn w:val="Standard"/>
    <w:uiPriority w:val="99"/>
    <w:semiHidden/>
    <w:unhideWhenUsed/>
    <w:rsid w:val="00EA2BEA"/>
    <w:pPr>
      <w:numPr>
        <w:numId w:val="3"/>
      </w:numPr>
      <w:contextualSpacing/>
    </w:pPr>
  </w:style>
  <w:style w:type="paragraph" w:styleId="Aufzhlungszeichen4">
    <w:name w:val="List Bullet 4"/>
    <w:basedOn w:val="Standard"/>
    <w:uiPriority w:val="99"/>
    <w:semiHidden/>
    <w:unhideWhenUsed/>
    <w:rsid w:val="00EA2BEA"/>
    <w:pPr>
      <w:numPr>
        <w:numId w:val="4"/>
      </w:numPr>
      <w:contextualSpacing/>
    </w:pPr>
  </w:style>
  <w:style w:type="paragraph" w:styleId="Aufzhlungszeichen5">
    <w:name w:val="List Bullet 5"/>
    <w:basedOn w:val="Standard"/>
    <w:uiPriority w:val="99"/>
    <w:semiHidden/>
    <w:unhideWhenUsed/>
    <w:rsid w:val="00EA2BEA"/>
    <w:pPr>
      <w:numPr>
        <w:numId w:val="5"/>
      </w:numPr>
      <w:contextualSpacing/>
    </w:pPr>
  </w:style>
  <w:style w:type="paragraph" w:styleId="Blocktext">
    <w:name w:val="Block Text"/>
    <w:basedOn w:val="Standard"/>
    <w:uiPriority w:val="99"/>
    <w:semiHidden/>
    <w:unhideWhenUsed/>
    <w:rsid w:val="00EA2BEA"/>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EA2BEA"/>
  </w:style>
  <w:style w:type="character" w:customStyle="1" w:styleId="DatumZchn">
    <w:name w:val="Datum Zchn"/>
    <w:basedOn w:val="Absatz-Standardschriftart"/>
    <w:link w:val="Datum"/>
    <w:uiPriority w:val="99"/>
    <w:semiHidden/>
    <w:rsid w:val="00EA2BEA"/>
    <w:rPr>
      <w:rFonts w:ascii="Barlow" w:hAnsi="Barlow"/>
      <w:sz w:val="21"/>
      <w:szCs w:val="21"/>
    </w:rPr>
  </w:style>
  <w:style w:type="paragraph" w:styleId="Dokumentstruktur">
    <w:name w:val="Document Map"/>
    <w:basedOn w:val="Standard"/>
    <w:link w:val="DokumentstrukturZchn"/>
    <w:uiPriority w:val="99"/>
    <w:semiHidden/>
    <w:unhideWhenUsed/>
    <w:rsid w:val="00EA2BEA"/>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EA2BEA"/>
    <w:rPr>
      <w:rFonts w:ascii="Segoe UI" w:hAnsi="Segoe UI" w:cs="Segoe UI"/>
      <w:sz w:val="16"/>
      <w:szCs w:val="16"/>
    </w:rPr>
  </w:style>
  <w:style w:type="paragraph" w:styleId="E-Mail-Signatur">
    <w:name w:val="E-mail Signature"/>
    <w:basedOn w:val="Standard"/>
    <w:link w:val="E-Mail-SignaturZchn"/>
    <w:uiPriority w:val="99"/>
    <w:semiHidden/>
    <w:unhideWhenUsed/>
    <w:rsid w:val="00EA2BEA"/>
    <w:pPr>
      <w:spacing w:after="0" w:line="240" w:lineRule="auto"/>
    </w:pPr>
  </w:style>
  <w:style w:type="character" w:customStyle="1" w:styleId="E-Mail-SignaturZchn">
    <w:name w:val="E-Mail-Signatur Zchn"/>
    <w:basedOn w:val="Absatz-Standardschriftart"/>
    <w:link w:val="E-Mail-Signatur"/>
    <w:uiPriority w:val="99"/>
    <w:semiHidden/>
    <w:rsid w:val="00EA2BEA"/>
    <w:rPr>
      <w:rFonts w:ascii="Barlow" w:hAnsi="Barlow"/>
      <w:sz w:val="21"/>
      <w:szCs w:val="21"/>
    </w:rPr>
  </w:style>
  <w:style w:type="paragraph" w:styleId="Endnotentext">
    <w:name w:val="endnote text"/>
    <w:basedOn w:val="Standard"/>
    <w:link w:val="EndnotentextZchn"/>
    <w:uiPriority w:val="99"/>
    <w:semiHidden/>
    <w:unhideWhenUsed/>
    <w:rsid w:val="00EA2BE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A2BEA"/>
    <w:rPr>
      <w:rFonts w:ascii="Barlow" w:hAnsi="Barlow"/>
      <w:sz w:val="20"/>
      <w:szCs w:val="20"/>
    </w:rPr>
  </w:style>
  <w:style w:type="paragraph" w:styleId="Fu-Endnotenberschrift">
    <w:name w:val="Note Heading"/>
    <w:basedOn w:val="Standard"/>
    <w:next w:val="Standard"/>
    <w:link w:val="Fu-EndnotenberschriftZchn"/>
    <w:uiPriority w:val="99"/>
    <w:semiHidden/>
    <w:unhideWhenUsed/>
    <w:rsid w:val="00EA2BEA"/>
    <w:pPr>
      <w:spacing w:after="0" w:line="240" w:lineRule="auto"/>
    </w:pPr>
  </w:style>
  <w:style w:type="character" w:customStyle="1" w:styleId="Fu-EndnotenberschriftZchn">
    <w:name w:val="Fuß/-Endnotenüberschrift Zchn"/>
    <w:basedOn w:val="Absatz-Standardschriftart"/>
    <w:link w:val="Fu-Endnotenberschrift"/>
    <w:uiPriority w:val="99"/>
    <w:semiHidden/>
    <w:rsid w:val="00EA2BEA"/>
    <w:rPr>
      <w:rFonts w:ascii="Barlow" w:hAnsi="Barlow"/>
      <w:sz w:val="21"/>
      <w:szCs w:val="21"/>
    </w:rPr>
  </w:style>
  <w:style w:type="paragraph" w:styleId="Gruformel">
    <w:name w:val="Closing"/>
    <w:basedOn w:val="Standard"/>
    <w:link w:val="GruformelZchn"/>
    <w:uiPriority w:val="99"/>
    <w:semiHidden/>
    <w:unhideWhenUsed/>
    <w:rsid w:val="00EA2BEA"/>
    <w:pPr>
      <w:spacing w:after="0" w:line="240" w:lineRule="auto"/>
      <w:ind w:left="4252"/>
    </w:pPr>
  </w:style>
  <w:style w:type="character" w:customStyle="1" w:styleId="GruformelZchn">
    <w:name w:val="Grußformel Zchn"/>
    <w:basedOn w:val="Absatz-Standardschriftart"/>
    <w:link w:val="Gruformel"/>
    <w:uiPriority w:val="99"/>
    <w:semiHidden/>
    <w:rsid w:val="00EA2BEA"/>
    <w:rPr>
      <w:rFonts w:ascii="Barlow" w:hAnsi="Barlow"/>
      <w:sz w:val="21"/>
      <w:szCs w:val="21"/>
    </w:rPr>
  </w:style>
  <w:style w:type="paragraph" w:styleId="HTMLAdresse">
    <w:name w:val="HTML Address"/>
    <w:basedOn w:val="Standard"/>
    <w:link w:val="HTMLAdresseZchn"/>
    <w:uiPriority w:val="99"/>
    <w:semiHidden/>
    <w:unhideWhenUsed/>
    <w:rsid w:val="00EA2BEA"/>
    <w:pPr>
      <w:spacing w:after="0" w:line="240" w:lineRule="auto"/>
    </w:pPr>
    <w:rPr>
      <w:i/>
      <w:iCs/>
    </w:rPr>
  </w:style>
  <w:style w:type="character" w:customStyle="1" w:styleId="HTMLAdresseZchn">
    <w:name w:val="HTML Adresse Zchn"/>
    <w:basedOn w:val="Absatz-Standardschriftart"/>
    <w:link w:val="HTMLAdresse"/>
    <w:uiPriority w:val="99"/>
    <w:semiHidden/>
    <w:rsid w:val="00EA2BEA"/>
    <w:rPr>
      <w:rFonts w:ascii="Barlow" w:hAnsi="Barlow"/>
      <w:i/>
      <w:iCs/>
      <w:sz w:val="21"/>
      <w:szCs w:val="21"/>
    </w:rPr>
  </w:style>
  <w:style w:type="paragraph" w:styleId="HTMLVorformatiert">
    <w:name w:val="HTML Preformatted"/>
    <w:basedOn w:val="Standard"/>
    <w:link w:val="HTMLVorformatiertZchn"/>
    <w:uiPriority w:val="99"/>
    <w:semiHidden/>
    <w:unhideWhenUsed/>
    <w:rsid w:val="00EA2BEA"/>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EA2BEA"/>
    <w:rPr>
      <w:rFonts w:ascii="Consolas" w:hAnsi="Consolas" w:cs="Consolas"/>
      <w:sz w:val="20"/>
      <w:szCs w:val="20"/>
    </w:rPr>
  </w:style>
  <w:style w:type="paragraph" w:styleId="Index1">
    <w:name w:val="index 1"/>
    <w:basedOn w:val="Standard"/>
    <w:next w:val="Standard"/>
    <w:autoRedefine/>
    <w:uiPriority w:val="99"/>
    <w:semiHidden/>
    <w:unhideWhenUsed/>
    <w:rsid w:val="00EA2BEA"/>
    <w:pPr>
      <w:spacing w:after="0" w:line="240" w:lineRule="auto"/>
      <w:ind w:left="220" w:hanging="220"/>
    </w:pPr>
  </w:style>
  <w:style w:type="paragraph" w:styleId="Index2">
    <w:name w:val="index 2"/>
    <w:basedOn w:val="Standard"/>
    <w:next w:val="Standard"/>
    <w:autoRedefine/>
    <w:uiPriority w:val="99"/>
    <w:semiHidden/>
    <w:unhideWhenUsed/>
    <w:rsid w:val="00EA2BEA"/>
    <w:pPr>
      <w:spacing w:after="0" w:line="240" w:lineRule="auto"/>
      <w:ind w:left="440" w:hanging="220"/>
    </w:pPr>
  </w:style>
  <w:style w:type="paragraph" w:styleId="Index3">
    <w:name w:val="index 3"/>
    <w:basedOn w:val="Standard"/>
    <w:next w:val="Standard"/>
    <w:autoRedefine/>
    <w:uiPriority w:val="99"/>
    <w:semiHidden/>
    <w:unhideWhenUsed/>
    <w:rsid w:val="00EA2BEA"/>
    <w:pPr>
      <w:spacing w:after="0" w:line="240" w:lineRule="auto"/>
      <w:ind w:left="660" w:hanging="220"/>
    </w:pPr>
  </w:style>
  <w:style w:type="paragraph" w:styleId="Index4">
    <w:name w:val="index 4"/>
    <w:basedOn w:val="Standard"/>
    <w:next w:val="Standard"/>
    <w:autoRedefine/>
    <w:uiPriority w:val="99"/>
    <w:semiHidden/>
    <w:unhideWhenUsed/>
    <w:rsid w:val="00EA2BEA"/>
    <w:pPr>
      <w:spacing w:after="0" w:line="240" w:lineRule="auto"/>
      <w:ind w:left="880" w:hanging="220"/>
    </w:pPr>
  </w:style>
  <w:style w:type="paragraph" w:styleId="Index5">
    <w:name w:val="index 5"/>
    <w:basedOn w:val="Standard"/>
    <w:next w:val="Standard"/>
    <w:autoRedefine/>
    <w:uiPriority w:val="99"/>
    <w:semiHidden/>
    <w:unhideWhenUsed/>
    <w:rsid w:val="00EA2BEA"/>
    <w:pPr>
      <w:spacing w:after="0" w:line="240" w:lineRule="auto"/>
      <w:ind w:left="1100" w:hanging="220"/>
    </w:pPr>
  </w:style>
  <w:style w:type="paragraph" w:styleId="Index6">
    <w:name w:val="index 6"/>
    <w:basedOn w:val="Standard"/>
    <w:next w:val="Standard"/>
    <w:autoRedefine/>
    <w:uiPriority w:val="99"/>
    <w:semiHidden/>
    <w:unhideWhenUsed/>
    <w:rsid w:val="00EA2BEA"/>
    <w:pPr>
      <w:spacing w:after="0" w:line="240" w:lineRule="auto"/>
      <w:ind w:left="1320" w:hanging="220"/>
    </w:pPr>
  </w:style>
  <w:style w:type="paragraph" w:styleId="Index7">
    <w:name w:val="index 7"/>
    <w:basedOn w:val="Standard"/>
    <w:next w:val="Standard"/>
    <w:autoRedefine/>
    <w:uiPriority w:val="99"/>
    <w:semiHidden/>
    <w:unhideWhenUsed/>
    <w:rsid w:val="00EA2BEA"/>
    <w:pPr>
      <w:spacing w:after="0" w:line="240" w:lineRule="auto"/>
      <w:ind w:left="1540" w:hanging="220"/>
    </w:pPr>
  </w:style>
  <w:style w:type="paragraph" w:styleId="Index8">
    <w:name w:val="index 8"/>
    <w:basedOn w:val="Standard"/>
    <w:next w:val="Standard"/>
    <w:autoRedefine/>
    <w:uiPriority w:val="99"/>
    <w:semiHidden/>
    <w:unhideWhenUsed/>
    <w:rsid w:val="00EA2BEA"/>
    <w:pPr>
      <w:spacing w:after="0" w:line="240" w:lineRule="auto"/>
      <w:ind w:left="1760" w:hanging="220"/>
    </w:pPr>
  </w:style>
  <w:style w:type="paragraph" w:styleId="Index9">
    <w:name w:val="index 9"/>
    <w:basedOn w:val="Standard"/>
    <w:next w:val="Standard"/>
    <w:autoRedefine/>
    <w:uiPriority w:val="99"/>
    <w:semiHidden/>
    <w:unhideWhenUsed/>
    <w:rsid w:val="00EA2BEA"/>
    <w:pPr>
      <w:spacing w:after="0" w:line="240" w:lineRule="auto"/>
      <w:ind w:left="1980" w:hanging="220"/>
    </w:pPr>
  </w:style>
  <w:style w:type="paragraph" w:styleId="Indexberschrift">
    <w:name w:val="index heading"/>
    <w:basedOn w:val="Standard"/>
    <w:next w:val="Index1"/>
    <w:uiPriority w:val="99"/>
    <w:semiHidden/>
    <w:unhideWhenUsed/>
    <w:rsid w:val="00EA2BEA"/>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EA2BEA"/>
    <w:pPr>
      <w:numPr>
        <w:numId w:val="20"/>
      </w:numPr>
      <w:spacing w:after="0" w:line="288" w:lineRule="auto"/>
      <w:outlineLvl w:val="9"/>
    </w:pPr>
    <w:rPr>
      <w:rFonts w:asciiTheme="majorHAnsi" w:hAnsiTheme="majorHAnsi" w:cstheme="majorBidi"/>
      <w:b w:val="0"/>
      <w:color w:val="00474A" w:themeColor="accent1" w:themeShade="BF"/>
      <w:szCs w:val="32"/>
    </w:rPr>
  </w:style>
  <w:style w:type="paragraph" w:styleId="IntensivesZitat">
    <w:name w:val="Intense Quote"/>
    <w:basedOn w:val="Standard"/>
    <w:next w:val="Standard"/>
    <w:link w:val="IntensivesZitatZchn"/>
    <w:uiPriority w:val="30"/>
    <w:semiHidden/>
    <w:qFormat/>
    <w:rsid w:val="00EA2BEA"/>
    <w:pPr>
      <w:pBdr>
        <w:top w:val="single" w:sz="4" w:space="10" w:color="006064" w:themeColor="accent1"/>
        <w:bottom w:val="single" w:sz="4" w:space="10" w:color="006064" w:themeColor="accent1"/>
      </w:pBdr>
      <w:spacing w:before="360" w:after="360"/>
      <w:ind w:left="864" w:right="864"/>
      <w:jc w:val="center"/>
    </w:pPr>
    <w:rPr>
      <w:i/>
      <w:iCs/>
      <w:color w:val="006064" w:themeColor="accent1"/>
    </w:rPr>
  </w:style>
  <w:style w:type="character" w:customStyle="1" w:styleId="IntensivesZitatZchn">
    <w:name w:val="Intensives Zitat Zchn"/>
    <w:basedOn w:val="Absatz-Standardschriftart"/>
    <w:link w:val="IntensivesZitat"/>
    <w:uiPriority w:val="30"/>
    <w:semiHidden/>
    <w:rsid w:val="00EA2BEA"/>
    <w:rPr>
      <w:rFonts w:ascii="Barlow" w:hAnsi="Barlow"/>
      <w:i/>
      <w:iCs/>
      <w:color w:val="006064" w:themeColor="accent1"/>
      <w:sz w:val="21"/>
      <w:szCs w:val="21"/>
    </w:rPr>
  </w:style>
  <w:style w:type="paragraph" w:styleId="KeinLeerraum">
    <w:name w:val="No Spacing"/>
    <w:uiPriority w:val="1"/>
    <w:semiHidden/>
    <w:qFormat/>
    <w:rsid w:val="00EA2BEA"/>
    <w:pPr>
      <w:spacing w:after="0" w:line="240" w:lineRule="auto"/>
    </w:pPr>
    <w:rPr>
      <w:szCs w:val="21"/>
    </w:rPr>
  </w:style>
  <w:style w:type="paragraph" w:styleId="Kommentartext">
    <w:name w:val="annotation text"/>
    <w:basedOn w:val="Standard"/>
    <w:link w:val="KommentartextZchn"/>
    <w:uiPriority w:val="99"/>
    <w:unhideWhenUsed/>
    <w:rsid w:val="00EA2BEA"/>
    <w:pPr>
      <w:spacing w:line="240" w:lineRule="auto"/>
    </w:pPr>
    <w:rPr>
      <w:sz w:val="20"/>
      <w:szCs w:val="20"/>
    </w:rPr>
  </w:style>
  <w:style w:type="character" w:customStyle="1" w:styleId="KommentartextZchn">
    <w:name w:val="Kommentartext Zchn"/>
    <w:basedOn w:val="Absatz-Standardschriftart"/>
    <w:link w:val="Kommentartext"/>
    <w:uiPriority w:val="99"/>
    <w:rsid w:val="00EA2BEA"/>
    <w:rPr>
      <w:rFonts w:ascii="Barlow" w:hAnsi="Barlow"/>
      <w:sz w:val="20"/>
      <w:szCs w:val="20"/>
    </w:rPr>
  </w:style>
  <w:style w:type="paragraph" w:styleId="Kommentarthema">
    <w:name w:val="annotation subject"/>
    <w:basedOn w:val="Kommentartext"/>
    <w:next w:val="Kommentartext"/>
    <w:link w:val="KommentarthemaZchn"/>
    <w:uiPriority w:val="99"/>
    <w:semiHidden/>
    <w:unhideWhenUsed/>
    <w:rsid w:val="00EA2BEA"/>
    <w:rPr>
      <w:b/>
      <w:bCs/>
    </w:rPr>
  </w:style>
  <w:style w:type="character" w:customStyle="1" w:styleId="KommentarthemaZchn">
    <w:name w:val="Kommentarthema Zchn"/>
    <w:basedOn w:val="KommentartextZchn"/>
    <w:link w:val="Kommentarthema"/>
    <w:uiPriority w:val="99"/>
    <w:semiHidden/>
    <w:rsid w:val="00EA2BEA"/>
    <w:rPr>
      <w:rFonts w:ascii="Barlow" w:hAnsi="Barlow"/>
      <w:b/>
      <w:bCs/>
      <w:sz w:val="20"/>
      <w:szCs w:val="20"/>
    </w:rPr>
  </w:style>
  <w:style w:type="paragraph" w:styleId="Liste">
    <w:name w:val="List"/>
    <w:basedOn w:val="Standard"/>
    <w:uiPriority w:val="99"/>
    <w:semiHidden/>
    <w:unhideWhenUsed/>
    <w:rsid w:val="00EA2BEA"/>
    <w:pPr>
      <w:ind w:left="283" w:hanging="283"/>
      <w:contextualSpacing/>
    </w:pPr>
  </w:style>
  <w:style w:type="paragraph" w:styleId="Liste2">
    <w:name w:val="List 2"/>
    <w:basedOn w:val="Standard"/>
    <w:uiPriority w:val="99"/>
    <w:semiHidden/>
    <w:unhideWhenUsed/>
    <w:rsid w:val="00EA2BEA"/>
    <w:pPr>
      <w:ind w:left="566" w:hanging="283"/>
      <w:contextualSpacing/>
    </w:pPr>
  </w:style>
  <w:style w:type="paragraph" w:styleId="Liste3">
    <w:name w:val="List 3"/>
    <w:basedOn w:val="Standard"/>
    <w:uiPriority w:val="99"/>
    <w:semiHidden/>
    <w:unhideWhenUsed/>
    <w:rsid w:val="00EA2BEA"/>
    <w:pPr>
      <w:ind w:left="849" w:hanging="283"/>
      <w:contextualSpacing/>
    </w:pPr>
  </w:style>
  <w:style w:type="paragraph" w:styleId="Liste4">
    <w:name w:val="List 4"/>
    <w:basedOn w:val="Standard"/>
    <w:uiPriority w:val="99"/>
    <w:semiHidden/>
    <w:unhideWhenUsed/>
    <w:rsid w:val="00EA2BEA"/>
    <w:pPr>
      <w:ind w:left="1132" w:hanging="283"/>
      <w:contextualSpacing/>
    </w:pPr>
  </w:style>
  <w:style w:type="paragraph" w:styleId="Liste5">
    <w:name w:val="List 5"/>
    <w:basedOn w:val="Standard"/>
    <w:uiPriority w:val="99"/>
    <w:semiHidden/>
    <w:unhideWhenUsed/>
    <w:rsid w:val="00EA2BEA"/>
    <w:pPr>
      <w:ind w:left="1415" w:hanging="283"/>
      <w:contextualSpacing/>
    </w:pPr>
  </w:style>
  <w:style w:type="paragraph" w:styleId="Listenfortsetzung">
    <w:name w:val="List Continue"/>
    <w:basedOn w:val="Standard"/>
    <w:uiPriority w:val="99"/>
    <w:semiHidden/>
    <w:unhideWhenUsed/>
    <w:rsid w:val="00EA2BEA"/>
    <w:pPr>
      <w:ind w:left="283"/>
      <w:contextualSpacing/>
    </w:pPr>
  </w:style>
  <w:style w:type="paragraph" w:styleId="Listenfortsetzung2">
    <w:name w:val="List Continue 2"/>
    <w:basedOn w:val="Standard"/>
    <w:uiPriority w:val="99"/>
    <w:semiHidden/>
    <w:unhideWhenUsed/>
    <w:rsid w:val="00EA2BEA"/>
    <w:pPr>
      <w:ind w:left="566"/>
      <w:contextualSpacing/>
    </w:pPr>
  </w:style>
  <w:style w:type="paragraph" w:styleId="Listenfortsetzung3">
    <w:name w:val="List Continue 3"/>
    <w:basedOn w:val="Standard"/>
    <w:uiPriority w:val="99"/>
    <w:semiHidden/>
    <w:unhideWhenUsed/>
    <w:rsid w:val="00EA2BEA"/>
    <w:pPr>
      <w:ind w:left="849"/>
      <w:contextualSpacing/>
    </w:pPr>
  </w:style>
  <w:style w:type="paragraph" w:styleId="Listenfortsetzung4">
    <w:name w:val="List Continue 4"/>
    <w:basedOn w:val="Standard"/>
    <w:uiPriority w:val="99"/>
    <w:semiHidden/>
    <w:unhideWhenUsed/>
    <w:rsid w:val="00EA2BEA"/>
    <w:pPr>
      <w:ind w:left="1132"/>
      <w:contextualSpacing/>
    </w:pPr>
  </w:style>
  <w:style w:type="paragraph" w:styleId="Listenfortsetzung5">
    <w:name w:val="List Continue 5"/>
    <w:basedOn w:val="Standard"/>
    <w:uiPriority w:val="99"/>
    <w:semiHidden/>
    <w:unhideWhenUsed/>
    <w:rsid w:val="00EA2BEA"/>
    <w:pPr>
      <w:ind w:left="1415"/>
      <w:contextualSpacing/>
    </w:pPr>
  </w:style>
  <w:style w:type="paragraph" w:styleId="Listennummer">
    <w:name w:val="List Number"/>
    <w:basedOn w:val="Standard"/>
    <w:uiPriority w:val="99"/>
    <w:semiHidden/>
    <w:unhideWhenUsed/>
    <w:rsid w:val="00EA2BEA"/>
    <w:pPr>
      <w:numPr>
        <w:numId w:val="6"/>
      </w:numPr>
      <w:contextualSpacing/>
    </w:pPr>
  </w:style>
  <w:style w:type="paragraph" w:styleId="Listennummer2">
    <w:name w:val="List Number 2"/>
    <w:basedOn w:val="Standard"/>
    <w:uiPriority w:val="99"/>
    <w:semiHidden/>
    <w:unhideWhenUsed/>
    <w:rsid w:val="00EA2BEA"/>
    <w:pPr>
      <w:numPr>
        <w:numId w:val="7"/>
      </w:numPr>
      <w:contextualSpacing/>
    </w:pPr>
  </w:style>
  <w:style w:type="paragraph" w:styleId="Listennummer3">
    <w:name w:val="List Number 3"/>
    <w:basedOn w:val="Standard"/>
    <w:uiPriority w:val="99"/>
    <w:semiHidden/>
    <w:unhideWhenUsed/>
    <w:rsid w:val="00EA2BEA"/>
    <w:pPr>
      <w:numPr>
        <w:numId w:val="8"/>
      </w:numPr>
      <w:contextualSpacing/>
    </w:pPr>
  </w:style>
  <w:style w:type="paragraph" w:styleId="Listennummer4">
    <w:name w:val="List Number 4"/>
    <w:basedOn w:val="Standard"/>
    <w:uiPriority w:val="99"/>
    <w:semiHidden/>
    <w:unhideWhenUsed/>
    <w:rsid w:val="00EA2BEA"/>
    <w:pPr>
      <w:numPr>
        <w:numId w:val="9"/>
      </w:numPr>
      <w:contextualSpacing/>
    </w:pPr>
  </w:style>
  <w:style w:type="paragraph" w:styleId="Listennummer5">
    <w:name w:val="List Number 5"/>
    <w:basedOn w:val="Standard"/>
    <w:uiPriority w:val="99"/>
    <w:semiHidden/>
    <w:unhideWhenUsed/>
    <w:rsid w:val="00EA2BEA"/>
    <w:pPr>
      <w:numPr>
        <w:numId w:val="10"/>
      </w:numPr>
      <w:contextualSpacing/>
    </w:pPr>
  </w:style>
  <w:style w:type="paragraph" w:styleId="Literaturverzeichnis">
    <w:name w:val="Bibliography"/>
    <w:basedOn w:val="Standard"/>
    <w:next w:val="Standard"/>
    <w:uiPriority w:val="37"/>
    <w:semiHidden/>
    <w:unhideWhenUsed/>
    <w:rsid w:val="00EA2BEA"/>
  </w:style>
  <w:style w:type="paragraph" w:styleId="Makrotext">
    <w:name w:val="macro"/>
    <w:link w:val="MakrotextZchn"/>
    <w:uiPriority w:val="99"/>
    <w:semiHidden/>
    <w:unhideWhenUsed/>
    <w:rsid w:val="00EA2BEA"/>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EA2BEA"/>
    <w:rPr>
      <w:rFonts w:ascii="Consolas" w:hAnsi="Consolas" w:cs="Consolas"/>
      <w:sz w:val="20"/>
      <w:szCs w:val="20"/>
    </w:rPr>
  </w:style>
  <w:style w:type="paragraph" w:styleId="Nachrichtenkopf">
    <w:name w:val="Message Header"/>
    <w:basedOn w:val="Standard"/>
    <w:link w:val="NachrichtenkopfZchn"/>
    <w:uiPriority w:val="99"/>
    <w:semiHidden/>
    <w:unhideWhenUsed/>
    <w:rsid w:val="00EA2BE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EA2BEA"/>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EA2BEA"/>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EA2BEA"/>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EA2BEA"/>
    <w:pPr>
      <w:spacing w:after="0"/>
      <w:ind w:left="220" w:hanging="220"/>
    </w:pPr>
  </w:style>
  <w:style w:type="paragraph" w:styleId="RGV-berschrift">
    <w:name w:val="toa heading"/>
    <w:basedOn w:val="Standard"/>
    <w:next w:val="Standard"/>
    <w:uiPriority w:val="99"/>
    <w:semiHidden/>
    <w:unhideWhenUsed/>
    <w:rsid w:val="00EA2BEA"/>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EA2BEA"/>
    <w:rPr>
      <w:rFonts w:ascii="Times New Roman" w:hAnsi="Times New Roman" w:cs="Times New Roman"/>
      <w:sz w:val="24"/>
      <w:szCs w:val="24"/>
    </w:rPr>
  </w:style>
  <w:style w:type="paragraph" w:styleId="Standardeinzug">
    <w:name w:val="Normal Indent"/>
    <w:basedOn w:val="Standard"/>
    <w:uiPriority w:val="99"/>
    <w:semiHidden/>
    <w:unhideWhenUsed/>
    <w:rsid w:val="00EA2BEA"/>
    <w:pPr>
      <w:ind w:left="708"/>
    </w:pPr>
  </w:style>
  <w:style w:type="paragraph" w:styleId="Textkrper">
    <w:name w:val="Body Text"/>
    <w:basedOn w:val="Standard"/>
    <w:link w:val="TextkrperZchn"/>
    <w:uiPriority w:val="99"/>
    <w:semiHidden/>
    <w:unhideWhenUsed/>
    <w:rsid w:val="00EA2BEA"/>
  </w:style>
  <w:style w:type="character" w:customStyle="1" w:styleId="TextkrperZchn">
    <w:name w:val="Textkörper Zchn"/>
    <w:basedOn w:val="Absatz-Standardschriftart"/>
    <w:link w:val="Textkrper"/>
    <w:uiPriority w:val="99"/>
    <w:semiHidden/>
    <w:rsid w:val="00EA2BEA"/>
    <w:rPr>
      <w:rFonts w:ascii="Barlow" w:hAnsi="Barlow"/>
      <w:sz w:val="21"/>
      <w:szCs w:val="21"/>
    </w:rPr>
  </w:style>
  <w:style w:type="paragraph" w:styleId="Textkrper2">
    <w:name w:val="Body Text 2"/>
    <w:basedOn w:val="Standard"/>
    <w:link w:val="Textkrper2Zchn"/>
    <w:uiPriority w:val="99"/>
    <w:semiHidden/>
    <w:unhideWhenUsed/>
    <w:rsid w:val="00EA2BEA"/>
    <w:pPr>
      <w:spacing w:line="480" w:lineRule="auto"/>
    </w:pPr>
  </w:style>
  <w:style w:type="character" w:customStyle="1" w:styleId="Textkrper2Zchn">
    <w:name w:val="Textkörper 2 Zchn"/>
    <w:basedOn w:val="Absatz-Standardschriftart"/>
    <w:link w:val="Textkrper2"/>
    <w:uiPriority w:val="99"/>
    <w:semiHidden/>
    <w:rsid w:val="00EA2BEA"/>
    <w:rPr>
      <w:rFonts w:ascii="Barlow" w:hAnsi="Barlow"/>
      <w:sz w:val="21"/>
      <w:szCs w:val="21"/>
    </w:rPr>
  </w:style>
  <w:style w:type="paragraph" w:styleId="Textkrper3">
    <w:name w:val="Body Text 3"/>
    <w:basedOn w:val="Standard"/>
    <w:link w:val="Textkrper3Zchn"/>
    <w:uiPriority w:val="99"/>
    <w:semiHidden/>
    <w:unhideWhenUsed/>
    <w:rsid w:val="00EA2BEA"/>
    <w:rPr>
      <w:sz w:val="16"/>
      <w:szCs w:val="16"/>
    </w:rPr>
  </w:style>
  <w:style w:type="character" w:customStyle="1" w:styleId="Textkrper3Zchn">
    <w:name w:val="Textkörper 3 Zchn"/>
    <w:basedOn w:val="Absatz-Standardschriftart"/>
    <w:link w:val="Textkrper3"/>
    <w:uiPriority w:val="99"/>
    <w:semiHidden/>
    <w:rsid w:val="00EA2BEA"/>
    <w:rPr>
      <w:rFonts w:ascii="Barlow" w:hAnsi="Barlow"/>
      <w:sz w:val="16"/>
      <w:szCs w:val="16"/>
    </w:rPr>
  </w:style>
  <w:style w:type="paragraph" w:styleId="Textkrper-Einzug2">
    <w:name w:val="Body Text Indent 2"/>
    <w:basedOn w:val="Standard"/>
    <w:link w:val="Textkrper-Einzug2Zchn"/>
    <w:uiPriority w:val="99"/>
    <w:semiHidden/>
    <w:unhideWhenUsed/>
    <w:rsid w:val="00EA2BEA"/>
    <w:pPr>
      <w:spacing w:line="480" w:lineRule="auto"/>
      <w:ind w:left="283"/>
    </w:pPr>
  </w:style>
  <w:style w:type="character" w:customStyle="1" w:styleId="Textkrper-Einzug2Zchn">
    <w:name w:val="Textkörper-Einzug 2 Zchn"/>
    <w:basedOn w:val="Absatz-Standardschriftart"/>
    <w:link w:val="Textkrper-Einzug2"/>
    <w:uiPriority w:val="99"/>
    <w:semiHidden/>
    <w:rsid w:val="00EA2BEA"/>
    <w:rPr>
      <w:rFonts w:ascii="Barlow" w:hAnsi="Barlow"/>
      <w:sz w:val="21"/>
      <w:szCs w:val="21"/>
    </w:rPr>
  </w:style>
  <w:style w:type="paragraph" w:styleId="Textkrper-Einzug3">
    <w:name w:val="Body Text Indent 3"/>
    <w:basedOn w:val="Standard"/>
    <w:link w:val="Textkrper-Einzug3Zchn"/>
    <w:uiPriority w:val="99"/>
    <w:semiHidden/>
    <w:unhideWhenUsed/>
    <w:rsid w:val="00EA2BEA"/>
    <w:pPr>
      <w:ind w:left="283"/>
    </w:pPr>
    <w:rPr>
      <w:sz w:val="16"/>
      <w:szCs w:val="16"/>
    </w:rPr>
  </w:style>
  <w:style w:type="character" w:customStyle="1" w:styleId="Textkrper-Einzug3Zchn">
    <w:name w:val="Textkörper-Einzug 3 Zchn"/>
    <w:basedOn w:val="Absatz-Standardschriftart"/>
    <w:link w:val="Textkrper-Einzug3"/>
    <w:uiPriority w:val="99"/>
    <w:semiHidden/>
    <w:rsid w:val="00EA2BEA"/>
    <w:rPr>
      <w:rFonts w:ascii="Barlow" w:hAnsi="Barlow"/>
      <w:sz w:val="16"/>
      <w:szCs w:val="16"/>
    </w:rPr>
  </w:style>
  <w:style w:type="paragraph" w:styleId="Textkrper-Erstzeileneinzug">
    <w:name w:val="Body Text First Indent"/>
    <w:basedOn w:val="Textkrper"/>
    <w:link w:val="Textkrper-ErstzeileneinzugZchn"/>
    <w:uiPriority w:val="99"/>
    <w:semiHidden/>
    <w:unhideWhenUsed/>
    <w:rsid w:val="00EA2BEA"/>
    <w:pPr>
      <w:ind w:firstLine="360"/>
    </w:pPr>
  </w:style>
  <w:style w:type="character" w:customStyle="1" w:styleId="Textkrper-ErstzeileneinzugZchn">
    <w:name w:val="Textkörper-Erstzeileneinzug Zchn"/>
    <w:basedOn w:val="TextkrperZchn"/>
    <w:link w:val="Textkrper-Erstzeileneinzug"/>
    <w:uiPriority w:val="99"/>
    <w:semiHidden/>
    <w:rsid w:val="00EA2BEA"/>
    <w:rPr>
      <w:rFonts w:ascii="Barlow" w:hAnsi="Barlow"/>
      <w:sz w:val="21"/>
      <w:szCs w:val="21"/>
    </w:rPr>
  </w:style>
  <w:style w:type="paragraph" w:styleId="Textkrper-Zeileneinzug">
    <w:name w:val="Body Text Indent"/>
    <w:basedOn w:val="Standard"/>
    <w:link w:val="Textkrper-ZeileneinzugZchn"/>
    <w:uiPriority w:val="99"/>
    <w:semiHidden/>
    <w:unhideWhenUsed/>
    <w:rsid w:val="00EA2BEA"/>
    <w:pPr>
      <w:ind w:left="283"/>
    </w:pPr>
  </w:style>
  <w:style w:type="character" w:customStyle="1" w:styleId="Textkrper-ZeileneinzugZchn">
    <w:name w:val="Textkörper-Zeileneinzug Zchn"/>
    <w:basedOn w:val="Absatz-Standardschriftart"/>
    <w:link w:val="Textkrper-Zeileneinzug"/>
    <w:uiPriority w:val="99"/>
    <w:semiHidden/>
    <w:rsid w:val="00EA2BEA"/>
    <w:rPr>
      <w:rFonts w:ascii="Barlow" w:hAnsi="Barlow"/>
      <w:sz w:val="21"/>
      <w:szCs w:val="21"/>
    </w:rPr>
  </w:style>
  <w:style w:type="paragraph" w:styleId="Textkrper-Erstzeileneinzug2">
    <w:name w:val="Body Text First Indent 2"/>
    <w:basedOn w:val="Textkrper-Zeileneinzug"/>
    <w:link w:val="Textkrper-Erstzeileneinzug2Zchn"/>
    <w:uiPriority w:val="99"/>
    <w:semiHidden/>
    <w:unhideWhenUsed/>
    <w:rsid w:val="00EA2BEA"/>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EA2BEA"/>
    <w:rPr>
      <w:rFonts w:ascii="Barlow" w:hAnsi="Barlow"/>
      <w:sz w:val="21"/>
      <w:szCs w:val="21"/>
    </w:rPr>
  </w:style>
  <w:style w:type="paragraph" w:styleId="Titel">
    <w:name w:val="Title"/>
    <w:basedOn w:val="Standard"/>
    <w:next w:val="Standard"/>
    <w:link w:val="TitelZchn"/>
    <w:uiPriority w:val="10"/>
    <w:qFormat/>
    <w:rsid w:val="00EA2BEA"/>
    <w:pPr>
      <w:spacing w:after="360" w:line="216" w:lineRule="auto"/>
      <w:jc w:val="left"/>
    </w:pPr>
    <w:rPr>
      <w:rFonts w:eastAsiaTheme="majorEastAsia" w:cstheme="majorBidi"/>
      <w:b/>
      <w:noProof/>
      <w:color w:val="006064"/>
      <w:kern w:val="28"/>
      <w:sz w:val="48"/>
      <w:szCs w:val="48"/>
      <w:lang w:eastAsia="de-DE"/>
    </w:rPr>
  </w:style>
  <w:style w:type="character" w:customStyle="1" w:styleId="TitelZchn">
    <w:name w:val="Titel Zchn"/>
    <w:basedOn w:val="Absatz-Standardschriftart"/>
    <w:link w:val="Titel"/>
    <w:uiPriority w:val="10"/>
    <w:rsid w:val="00EA2BEA"/>
    <w:rPr>
      <w:rFonts w:ascii="Barlow" w:eastAsiaTheme="majorEastAsia" w:hAnsi="Barlow" w:cstheme="majorBidi"/>
      <w:b/>
      <w:noProof/>
      <w:color w:val="006064"/>
      <w:kern w:val="28"/>
      <w:sz w:val="48"/>
      <w:szCs w:val="48"/>
      <w:lang w:eastAsia="de-DE"/>
    </w:rPr>
  </w:style>
  <w:style w:type="character" w:customStyle="1" w:styleId="berschrift4Zchn">
    <w:name w:val="Überschrift 4 Zchn"/>
    <w:basedOn w:val="Absatz-Standardschriftart"/>
    <w:link w:val="berschrift4"/>
    <w:uiPriority w:val="9"/>
    <w:rsid w:val="00EA2BE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EA2BEA"/>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EA2BEA"/>
    <w:rPr>
      <w:rFonts w:asciiTheme="majorHAnsi" w:eastAsiaTheme="majorEastAsia" w:hAnsiTheme="majorHAnsi" w:cstheme="majorBidi"/>
      <w:color w:val="002F31" w:themeColor="accent1" w:themeShade="7F"/>
      <w:sz w:val="21"/>
      <w:szCs w:val="21"/>
    </w:rPr>
  </w:style>
  <w:style w:type="character" w:customStyle="1" w:styleId="berschrift7Zchn">
    <w:name w:val="Überschrift 7 Zchn"/>
    <w:basedOn w:val="Absatz-Standardschriftart"/>
    <w:link w:val="berschrift7"/>
    <w:uiPriority w:val="9"/>
    <w:semiHidden/>
    <w:rsid w:val="00EA2BEA"/>
    <w:rPr>
      <w:rFonts w:asciiTheme="majorHAnsi" w:eastAsiaTheme="majorEastAsia" w:hAnsiTheme="majorHAnsi" w:cstheme="majorBidi"/>
      <w:i/>
      <w:iCs/>
      <w:color w:val="002F31" w:themeColor="accent1" w:themeShade="7F"/>
      <w:sz w:val="21"/>
      <w:szCs w:val="21"/>
    </w:rPr>
  </w:style>
  <w:style w:type="character" w:customStyle="1" w:styleId="berschrift8Zchn">
    <w:name w:val="Überschrift 8 Zchn"/>
    <w:basedOn w:val="Absatz-Standardschriftart"/>
    <w:link w:val="berschrift8"/>
    <w:uiPriority w:val="9"/>
    <w:semiHidden/>
    <w:rsid w:val="00EA2BE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EA2BE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EA2BEA"/>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EA2BEA"/>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EA2BEA"/>
    <w:pPr>
      <w:spacing w:after="0" w:line="240" w:lineRule="auto"/>
      <w:ind w:left="4252"/>
    </w:pPr>
  </w:style>
  <w:style w:type="character" w:customStyle="1" w:styleId="UnterschriftZchn">
    <w:name w:val="Unterschrift Zchn"/>
    <w:basedOn w:val="Absatz-Standardschriftart"/>
    <w:link w:val="Unterschrift"/>
    <w:uiPriority w:val="99"/>
    <w:semiHidden/>
    <w:rsid w:val="00EA2BEA"/>
    <w:rPr>
      <w:rFonts w:ascii="Barlow" w:hAnsi="Barlow"/>
      <w:sz w:val="21"/>
      <w:szCs w:val="21"/>
    </w:rPr>
  </w:style>
  <w:style w:type="paragraph" w:styleId="Untertitel">
    <w:name w:val="Subtitle"/>
    <w:basedOn w:val="Standard"/>
    <w:next w:val="Standard"/>
    <w:link w:val="UntertitelZchn"/>
    <w:uiPriority w:val="11"/>
    <w:semiHidden/>
    <w:qFormat/>
    <w:rsid w:val="00EA2BEA"/>
    <w:pPr>
      <w:numPr>
        <w:ilvl w:val="1"/>
      </w:numPr>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uiPriority w:val="11"/>
    <w:semiHidden/>
    <w:rsid w:val="00EA2BEA"/>
    <w:rPr>
      <w:rFonts w:ascii="Barlow" w:eastAsiaTheme="minorEastAsia" w:hAnsi="Barlow"/>
      <w:color w:val="5A5A5A" w:themeColor="text1" w:themeTint="A5"/>
      <w:spacing w:val="15"/>
      <w:sz w:val="21"/>
    </w:rPr>
  </w:style>
  <w:style w:type="paragraph" w:styleId="Verzeichnis4">
    <w:name w:val="toc 4"/>
    <w:basedOn w:val="Standard"/>
    <w:next w:val="Standard"/>
    <w:autoRedefine/>
    <w:uiPriority w:val="39"/>
    <w:unhideWhenUsed/>
    <w:rsid w:val="00EA2BEA"/>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EA2BEA"/>
    <w:pPr>
      <w:spacing w:after="100"/>
      <w:ind w:left="880"/>
    </w:pPr>
  </w:style>
  <w:style w:type="paragraph" w:styleId="Verzeichnis6">
    <w:name w:val="toc 6"/>
    <w:basedOn w:val="Standard"/>
    <w:next w:val="Standard"/>
    <w:autoRedefine/>
    <w:uiPriority w:val="39"/>
    <w:semiHidden/>
    <w:unhideWhenUsed/>
    <w:rsid w:val="00EA2BEA"/>
    <w:pPr>
      <w:spacing w:after="100"/>
      <w:ind w:left="1100"/>
    </w:pPr>
  </w:style>
  <w:style w:type="paragraph" w:styleId="Verzeichnis7">
    <w:name w:val="toc 7"/>
    <w:basedOn w:val="Standard"/>
    <w:next w:val="Standard"/>
    <w:autoRedefine/>
    <w:uiPriority w:val="39"/>
    <w:semiHidden/>
    <w:unhideWhenUsed/>
    <w:rsid w:val="00EA2BEA"/>
    <w:pPr>
      <w:spacing w:after="100"/>
      <w:ind w:left="1320"/>
    </w:pPr>
  </w:style>
  <w:style w:type="paragraph" w:styleId="Verzeichnis8">
    <w:name w:val="toc 8"/>
    <w:basedOn w:val="Standard"/>
    <w:next w:val="Standard"/>
    <w:autoRedefine/>
    <w:uiPriority w:val="39"/>
    <w:semiHidden/>
    <w:unhideWhenUsed/>
    <w:rsid w:val="00EA2BEA"/>
    <w:pPr>
      <w:spacing w:after="100"/>
      <w:ind w:left="1540"/>
    </w:pPr>
  </w:style>
  <w:style w:type="paragraph" w:styleId="Verzeichnis9">
    <w:name w:val="toc 9"/>
    <w:basedOn w:val="Standard"/>
    <w:next w:val="Standard"/>
    <w:autoRedefine/>
    <w:uiPriority w:val="39"/>
    <w:semiHidden/>
    <w:unhideWhenUsed/>
    <w:rsid w:val="00EA2BEA"/>
    <w:pPr>
      <w:spacing w:after="100"/>
      <w:ind w:left="1760"/>
    </w:pPr>
  </w:style>
  <w:style w:type="paragraph" w:customStyle="1" w:styleId="TitelseiteStand">
    <w:name w:val="Titelseite: Stand"/>
    <w:basedOn w:val="Standard"/>
    <w:uiPriority w:val="2"/>
    <w:semiHidden/>
    <w:qFormat/>
    <w:rsid w:val="00EA2BEA"/>
    <w:pPr>
      <w:framePr w:w="8505" w:h="1701" w:hSpace="142" w:wrap="notBeside" w:hAnchor="margin" w:x="1" w:yAlign="bottom" w:anchorLock="1"/>
      <w:spacing w:after="1200"/>
      <w:jc w:val="right"/>
    </w:pPr>
  </w:style>
  <w:style w:type="paragraph" w:customStyle="1" w:styleId="berschrift2ohneGliederung">
    <w:name w:val="Überschrift 2 (ohne Gliederung)"/>
    <w:basedOn w:val="berschrift2"/>
    <w:next w:val="Standard"/>
    <w:uiPriority w:val="2"/>
    <w:qFormat/>
    <w:rsid w:val="00EA2BEA"/>
    <w:pPr>
      <w:numPr>
        <w:ilvl w:val="0"/>
        <w:numId w:val="0"/>
      </w:numPr>
    </w:pPr>
  </w:style>
  <w:style w:type="paragraph" w:customStyle="1" w:styleId="berschrift3ohneGliederung">
    <w:name w:val="Überschrift 3 (ohne Gliederung)"/>
    <w:basedOn w:val="berschrift3"/>
    <w:next w:val="Standard"/>
    <w:uiPriority w:val="2"/>
    <w:qFormat/>
    <w:rsid w:val="00EA2BEA"/>
    <w:pPr>
      <w:ind w:left="0" w:firstLine="0"/>
    </w:pPr>
  </w:style>
  <w:style w:type="paragraph" w:customStyle="1" w:styleId="ListeEbene1">
    <w:name w:val="Liste (Ebene 1)"/>
    <w:basedOn w:val="Listenabsatz"/>
    <w:link w:val="ListeEbene1Zchn"/>
    <w:uiPriority w:val="1"/>
    <w:qFormat/>
    <w:rsid w:val="00EA2BEA"/>
    <w:pPr>
      <w:numPr>
        <w:numId w:val="47"/>
      </w:numPr>
    </w:pPr>
  </w:style>
  <w:style w:type="paragraph" w:customStyle="1" w:styleId="ListeEbene2">
    <w:name w:val="Liste (Ebene 2)"/>
    <w:basedOn w:val="ListeEbene1"/>
    <w:uiPriority w:val="1"/>
    <w:qFormat/>
    <w:rsid w:val="00EA2BEA"/>
    <w:pPr>
      <w:numPr>
        <w:ilvl w:val="1"/>
      </w:numPr>
    </w:pPr>
  </w:style>
  <w:style w:type="paragraph" w:customStyle="1" w:styleId="ListeNummerEbene1">
    <w:name w:val="Liste (Nummer Ebene 1)"/>
    <w:basedOn w:val="Listenabsatz"/>
    <w:uiPriority w:val="1"/>
    <w:qFormat/>
    <w:rsid w:val="00EA2BEA"/>
    <w:pPr>
      <w:numPr>
        <w:numId w:val="48"/>
      </w:numPr>
    </w:pPr>
  </w:style>
  <w:style w:type="character" w:customStyle="1" w:styleId="Code">
    <w:name w:val="Code"/>
    <w:basedOn w:val="Absatz-Standardschriftart"/>
    <w:uiPriority w:val="3"/>
    <w:qFormat/>
    <w:rsid w:val="00EA2BEA"/>
    <w:rPr>
      <w:rFonts w:ascii="Courier New" w:hAnsi="Courier New" w:cs="Courier New"/>
      <w:sz w:val="21"/>
      <w:szCs w:val="22"/>
    </w:rPr>
  </w:style>
  <w:style w:type="paragraph" w:customStyle="1" w:styleId="Literatur">
    <w:name w:val="Literatur"/>
    <w:basedOn w:val="Standard"/>
    <w:uiPriority w:val="2"/>
    <w:qFormat/>
    <w:rsid w:val="00EA2BEA"/>
    <w:pPr>
      <w:ind w:left="284" w:hanging="284"/>
      <w:jc w:val="left"/>
    </w:pPr>
  </w:style>
  <w:style w:type="paragraph" w:customStyle="1" w:styleId="StandardohneAbstand">
    <w:name w:val="Standard (ohne Abstand)"/>
    <w:basedOn w:val="Standard"/>
    <w:uiPriority w:val="2"/>
    <w:qFormat/>
    <w:rsid w:val="00EA2BEA"/>
    <w:pPr>
      <w:spacing w:after="0"/>
    </w:pPr>
  </w:style>
  <w:style w:type="paragraph" w:customStyle="1" w:styleId="berschriftAbsatz">
    <w:name w:val="Überschrift (Absatz)"/>
    <w:basedOn w:val="Standard"/>
    <w:next w:val="Standard"/>
    <w:qFormat/>
    <w:rsid w:val="00EA2BEA"/>
    <w:pPr>
      <w:keepNext/>
      <w:spacing w:after="0" w:line="264" w:lineRule="auto"/>
      <w:jc w:val="left"/>
      <w:outlineLvl w:val="4"/>
    </w:pPr>
    <w:rPr>
      <w:i/>
    </w:rPr>
  </w:style>
  <w:style w:type="paragraph" w:customStyle="1" w:styleId="Tabellenkopf">
    <w:name w:val="Tabellenkopf"/>
    <w:basedOn w:val="Standard"/>
    <w:qFormat/>
    <w:rsid w:val="00EA2BEA"/>
    <w:pPr>
      <w:spacing w:before="80" w:after="80" w:line="240" w:lineRule="auto"/>
      <w:ind w:left="113" w:right="113"/>
      <w:jc w:val="left"/>
    </w:pPr>
    <w:rPr>
      <w:b/>
      <w:sz w:val="19"/>
    </w:rPr>
  </w:style>
  <w:style w:type="paragraph" w:customStyle="1" w:styleId="Tabellentext">
    <w:name w:val="Tabellentext"/>
    <w:basedOn w:val="Standard"/>
    <w:qFormat/>
    <w:rsid w:val="00EA2BEA"/>
    <w:pPr>
      <w:spacing w:before="80" w:after="80" w:line="240" w:lineRule="auto"/>
      <w:ind w:left="113" w:right="113"/>
      <w:jc w:val="left"/>
    </w:pPr>
    <w:rPr>
      <w:sz w:val="19"/>
    </w:rPr>
  </w:style>
  <w:style w:type="paragraph" w:customStyle="1" w:styleId="Logo">
    <w:name w:val="Logo"/>
    <w:basedOn w:val="Standard"/>
    <w:next w:val="Standard"/>
    <w:semiHidden/>
    <w:qFormat/>
    <w:rsid w:val="00EA2BEA"/>
    <w:pPr>
      <w:pBdr>
        <w:top w:val="single" w:sz="4" w:space="30" w:color="auto"/>
      </w:pBdr>
    </w:pPr>
    <w:rPr>
      <w:noProof/>
      <w:lang w:eastAsia="de-DE"/>
    </w:rPr>
  </w:style>
  <w:style w:type="paragraph" w:customStyle="1" w:styleId="TabellenlisteEbene2">
    <w:name w:val="Tabellenliste Ebene 2"/>
    <w:basedOn w:val="TabellenlisteEbene1"/>
    <w:uiPriority w:val="1"/>
    <w:qFormat/>
    <w:rsid w:val="00EA2BEA"/>
    <w:pPr>
      <w:numPr>
        <w:ilvl w:val="1"/>
      </w:numPr>
    </w:pPr>
  </w:style>
  <w:style w:type="paragraph" w:customStyle="1" w:styleId="TabellenlisteNummerEbene1">
    <w:name w:val="Tabellenliste Nummer Ebene 1"/>
    <w:basedOn w:val="Listenabsatz"/>
    <w:uiPriority w:val="1"/>
    <w:qFormat/>
    <w:rsid w:val="00EA2BEA"/>
    <w:pPr>
      <w:numPr>
        <w:numId w:val="19"/>
      </w:numPr>
      <w:spacing w:before="80" w:after="80" w:line="240" w:lineRule="auto"/>
      <w:ind w:right="113"/>
      <w:contextualSpacing w:val="0"/>
      <w:jc w:val="left"/>
    </w:pPr>
    <w:rPr>
      <w:sz w:val="19"/>
    </w:rPr>
  </w:style>
  <w:style w:type="table" w:styleId="EinfacheTabelle2">
    <w:name w:val="Plain Table 2"/>
    <w:basedOn w:val="NormaleTabelle"/>
    <w:uiPriority w:val="42"/>
    <w:rsid w:val="00EA2BE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itelseiteAuftrag">
    <w:name w:val="Titelseite: Auftrag"/>
    <w:basedOn w:val="Titel-Subberschrift"/>
    <w:next w:val="TitelseiteStand"/>
    <w:uiPriority w:val="2"/>
    <w:semiHidden/>
    <w:qFormat/>
    <w:rsid w:val="00EA2BEA"/>
    <w:pPr>
      <w:framePr w:wrap="notBeside"/>
    </w:pPr>
    <w:rPr>
      <w:sz w:val="22"/>
      <w:szCs w:val="22"/>
    </w:rPr>
  </w:style>
  <w:style w:type="character" w:styleId="Kommentarzeichen">
    <w:name w:val="annotation reference"/>
    <w:basedOn w:val="Absatz-Standardschriftart"/>
    <w:uiPriority w:val="99"/>
    <w:semiHidden/>
    <w:unhideWhenUsed/>
    <w:rsid w:val="00EA2BEA"/>
    <w:rPr>
      <w:sz w:val="16"/>
      <w:szCs w:val="16"/>
    </w:rPr>
  </w:style>
  <w:style w:type="numbering" w:customStyle="1" w:styleId="ListeIQTIGPunkte">
    <w:name w:val="Liste_IQTIG_Punkte"/>
    <w:uiPriority w:val="99"/>
    <w:rsid w:val="00EA2BEA"/>
    <w:pPr>
      <w:numPr>
        <w:numId w:val="11"/>
      </w:numPr>
    </w:pPr>
  </w:style>
  <w:style w:type="paragraph" w:customStyle="1" w:styleId="ListeNummerEbene2">
    <w:name w:val="Liste (Nummer Ebene 2)"/>
    <w:basedOn w:val="ListeNummerEbene1"/>
    <w:uiPriority w:val="1"/>
    <w:qFormat/>
    <w:rsid w:val="00EA2BEA"/>
    <w:pPr>
      <w:numPr>
        <w:ilvl w:val="1"/>
      </w:numPr>
    </w:pPr>
  </w:style>
  <w:style w:type="numbering" w:customStyle="1" w:styleId="ListeIQTIGNummer">
    <w:name w:val="Liste_IQTIG_Nummer"/>
    <w:uiPriority w:val="99"/>
    <w:rsid w:val="00EA2BEA"/>
    <w:pPr>
      <w:numPr>
        <w:numId w:val="12"/>
      </w:numPr>
    </w:pPr>
  </w:style>
  <w:style w:type="numbering" w:customStyle="1" w:styleId="TabellenlisteIQTIGPunkte">
    <w:name w:val="Tabellenliste_IQTIG_Punkte"/>
    <w:uiPriority w:val="99"/>
    <w:rsid w:val="00EA2BEA"/>
    <w:pPr>
      <w:numPr>
        <w:numId w:val="13"/>
      </w:numPr>
    </w:pPr>
  </w:style>
  <w:style w:type="paragraph" w:customStyle="1" w:styleId="TabellenlisteNummerEbene2">
    <w:name w:val="Tabellenliste Nummer Ebene 2"/>
    <w:basedOn w:val="TabellenlisteNummerEbene1"/>
    <w:uiPriority w:val="1"/>
    <w:qFormat/>
    <w:rsid w:val="00EA2BEA"/>
    <w:pPr>
      <w:numPr>
        <w:ilvl w:val="1"/>
      </w:numPr>
    </w:pPr>
  </w:style>
  <w:style w:type="numbering" w:customStyle="1" w:styleId="TabellenlisteIQTIGNummer">
    <w:name w:val="Tabellenliste_IQTIG_Nummer"/>
    <w:uiPriority w:val="99"/>
    <w:rsid w:val="00EA2BEA"/>
    <w:pPr>
      <w:numPr>
        <w:numId w:val="14"/>
      </w:numPr>
    </w:pPr>
  </w:style>
  <w:style w:type="table" w:customStyle="1" w:styleId="IQTIGStandarderste-Spalte">
    <w:name w:val="IQTIG_Standard_erste-Spalte"/>
    <w:basedOn w:val="NormaleTabelle"/>
    <w:uiPriority w:val="98"/>
    <w:rsid w:val="00EA2BEA"/>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EA2BEA"/>
    <w:pPr>
      <w:jc w:val="left"/>
    </w:pPr>
  </w:style>
  <w:style w:type="numbering" w:customStyle="1" w:styleId="berschriften">
    <w:name w:val="Überschriften"/>
    <w:uiPriority w:val="99"/>
    <w:rsid w:val="00EA2BEA"/>
    <w:pPr>
      <w:numPr>
        <w:numId w:val="15"/>
      </w:numPr>
    </w:pPr>
  </w:style>
  <w:style w:type="paragraph" w:customStyle="1" w:styleId="Tabellentextrechtsbndig">
    <w:name w:val="Tabellentext_rechtsbündig"/>
    <w:basedOn w:val="Tabellentext"/>
    <w:uiPriority w:val="1"/>
    <w:qFormat/>
    <w:rsid w:val="00EA2BEA"/>
    <w:pPr>
      <w:jc w:val="right"/>
    </w:pPr>
    <w:rPr>
      <w14:numSpacing w14:val="tabular"/>
    </w:rPr>
  </w:style>
  <w:style w:type="paragraph" w:customStyle="1" w:styleId="Tabellenkopfrechtsbndig">
    <w:name w:val="Tabellenkopf_rechtsbündig"/>
    <w:basedOn w:val="Tabellenkopf"/>
    <w:uiPriority w:val="1"/>
    <w:qFormat/>
    <w:rsid w:val="00EA2BEA"/>
    <w:pPr>
      <w:jc w:val="right"/>
    </w:pPr>
  </w:style>
  <w:style w:type="paragraph" w:customStyle="1" w:styleId="berschriftTeil">
    <w:name w:val="Überschrift (Teil)"/>
    <w:basedOn w:val="Standard"/>
    <w:next w:val="Standard"/>
    <w:uiPriority w:val="2"/>
    <w:qFormat/>
    <w:rsid w:val="00EA2BE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EA2BEA"/>
    <w:rPr>
      <w:color w:val="auto"/>
      <w:u w:val="single"/>
    </w:rPr>
  </w:style>
  <w:style w:type="paragraph" w:customStyle="1" w:styleId="StandAnsprechperson">
    <w:name w:val="Stand+Ansprechperson"/>
    <w:basedOn w:val="Standard"/>
    <w:next w:val="Standard"/>
    <w:qFormat/>
    <w:rsid w:val="00EA2BEA"/>
    <w:pPr>
      <w:spacing w:after="480"/>
    </w:pPr>
  </w:style>
  <w:style w:type="paragraph" w:customStyle="1" w:styleId="AbbildungGrafik">
    <w:name w:val="Abbildung/Grafik"/>
    <w:basedOn w:val="Standard"/>
    <w:qFormat/>
    <w:rsid w:val="00EA2BEA"/>
    <w:pPr>
      <w:keepNext/>
      <w:spacing w:before="280"/>
    </w:pPr>
    <w:rPr>
      <w:rFonts w:eastAsiaTheme="minorEastAsia"/>
      <w:szCs w:val="24"/>
    </w:rPr>
  </w:style>
  <w:style w:type="paragraph" w:customStyle="1" w:styleId="Legende">
    <w:name w:val="Legende"/>
    <w:basedOn w:val="Standard"/>
    <w:uiPriority w:val="1"/>
    <w:qFormat/>
    <w:rsid w:val="00EA2BEA"/>
    <w:pPr>
      <w:spacing w:before="120"/>
    </w:pPr>
    <w:rPr>
      <w:sz w:val="19"/>
      <w:szCs w:val="18"/>
    </w:rPr>
  </w:style>
  <w:style w:type="character" w:customStyle="1" w:styleId="ListeEbene1Zchn">
    <w:name w:val="Liste (Ebene 1) Zchn"/>
    <w:basedOn w:val="Absatz-Standardschriftart"/>
    <w:link w:val="ListeEbene1"/>
    <w:uiPriority w:val="1"/>
    <w:rsid w:val="00EA2BEA"/>
    <w:rPr>
      <w:rFonts w:ascii="Barlow" w:hAnsi="Barlow"/>
      <w:sz w:val="21"/>
      <w:szCs w:val="21"/>
    </w:rPr>
  </w:style>
  <w:style w:type="paragraph" w:customStyle="1" w:styleId="StandardmitAbstanddavor">
    <w:name w:val="Standard (mit Abstand davor)"/>
    <w:basedOn w:val="Standard"/>
    <w:next w:val="Standard"/>
    <w:link w:val="StandardmitAbstanddavorZchn"/>
    <w:qFormat/>
    <w:rsid w:val="00EA2BEA"/>
    <w:pPr>
      <w:spacing w:before="240"/>
    </w:pPr>
  </w:style>
  <w:style w:type="character" w:customStyle="1" w:styleId="StandardmitAbstanddavorZchn">
    <w:name w:val="Standard (mit Abstand davor) Zchn"/>
    <w:basedOn w:val="Absatz-Standardschriftart"/>
    <w:link w:val="StandardmitAbstanddavor"/>
    <w:rsid w:val="00EA2BEA"/>
    <w:rPr>
      <w:rFonts w:ascii="Barlow" w:hAnsi="Barlow"/>
      <w:sz w:val="21"/>
      <w:szCs w:val="21"/>
    </w:rPr>
  </w:style>
  <w:style w:type="paragraph" w:customStyle="1" w:styleId="berschriftTitelei">
    <w:name w:val="Überschrift (Titelei)"/>
    <w:next w:val="Standard"/>
    <w:uiPriority w:val="2"/>
    <w:qFormat/>
    <w:rsid w:val="00043041"/>
    <w:pPr>
      <w:keepNext/>
      <w:keepLines/>
      <w:spacing w:before="240" w:after="240" w:line="480" w:lineRule="atLeast"/>
      <w:outlineLvl w:val="0"/>
    </w:pPr>
    <w:rPr>
      <w:rFonts w:eastAsiaTheme="majorEastAsia" w:cs="Segoe UI"/>
      <w:b/>
      <w:sz w:val="32"/>
      <w:szCs w:val="38"/>
    </w:rPr>
  </w:style>
  <w:style w:type="paragraph" w:customStyle="1" w:styleId="Standardkleiner">
    <w:name w:val="Standard (kleiner)"/>
    <w:basedOn w:val="Standard"/>
    <w:uiPriority w:val="2"/>
    <w:qFormat/>
    <w:rsid w:val="00043041"/>
    <w:pPr>
      <w:spacing w:before="120"/>
    </w:pPr>
    <w:rPr>
      <w:rFonts w:asciiTheme="minorHAnsi" w:hAnsiTheme="minorHAnsi"/>
      <w:sz w:val="19"/>
      <w:szCs w:val="18"/>
    </w:rPr>
  </w:style>
  <w:style w:type="table" w:customStyle="1" w:styleId="EinfacheTabelle21">
    <w:name w:val="Einfache Tabelle 21"/>
    <w:basedOn w:val="NormaleTabelle"/>
    <w:uiPriority w:val="42"/>
    <w:rsid w:val="0004304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andardImpressum">
    <w:name w:val="Standard_Impressum"/>
    <w:basedOn w:val="Standard"/>
    <w:uiPriority w:val="2"/>
    <w:qFormat/>
    <w:rsid w:val="00043041"/>
    <w:pPr>
      <w:tabs>
        <w:tab w:val="left" w:pos="794"/>
      </w:tabs>
      <w:spacing w:after="240" w:line="240" w:lineRule="auto"/>
      <w:jc w:val="left"/>
    </w:pPr>
    <w:rPr>
      <w:rFonts w:asciiTheme="minorHAnsi" w:hAnsiTheme="minorHAnsi"/>
      <w:sz w:val="22"/>
    </w:rPr>
  </w:style>
  <w:style w:type="table" w:customStyle="1" w:styleId="IQTIGgrn">
    <w:name w:val="IQTIG_grün"/>
    <w:basedOn w:val="NormaleTabelle"/>
    <w:uiPriority w:val="99"/>
    <w:rsid w:val="00043041"/>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rPr>
        <w:tblHeader/>
      </w:trPr>
      <w:tcPr>
        <w:tcBorders>
          <w:top w:val="nil"/>
          <w:left w:val="single" w:sz="4" w:space="0" w:color="005051"/>
          <w:bottom w:val="single" w:sz="4" w:space="0" w:color="005051"/>
          <w:right w:val="single" w:sz="4" w:space="0" w:color="005051"/>
          <w:insideH w:val="nil"/>
          <w:insideV w:val="single" w:sz="4" w:space="0" w:color="FFFFFF" w:themeColor="background1"/>
          <w:tl2br w:val="nil"/>
          <w:tr2bl w:val="nil"/>
        </w:tcBorders>
        <w:shd w:val="clear" w:color="auto" w:fill="006064" w:themeFill="accent1"/>
        <w:noWrap/>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berschriftAbschnitt">
    <w:name w:val="Überschrift (Abschnitt)"/>
    <w:basedOn w:val="Titel-berschrift"/>
    <w:next w:val="Standard"/>
    <w:uiPriority w:val="2"/>
    <w:semiHidden/>
    <w:qFormat/>
    <w:rsid w:val="00043041"/>
    <w:pPr>
      <w:pageBreakBefore/>
      <w:framePr w:w="0" w:hRule="auto" w:hSpace="0" w:wrap="auto" w:hAnchor="text" w:xAlign="left" w:yAlign="inline" w:anchorLock="0"/>
      <w:tabs>
        <w:tab w:val="left" w:pos="851"/>
      </w:tabs>
      <w:spacing w:after="300" w:line="640" w:lineRule="atLeast"/>
      <w:ind w:left="851" w:hanging="851"/>
      <w:jc w:val="left"/>
      <w:outlineLvl w:val="0"/>
    </w:pPr>
    <w:rPr>
      <w:rFonts w:asciiTheme="majorHAnsi" w:eastAsiaTheme="majorEastAsia" w:hAnsiTheme="majorHAnsi" w:cstheme="majorBidi"/>
      <w:noProof/>
      <w:color w:val="auto"/>
      <w:kern w:val="19"/>
      <w:szCs w:val="28"/>
    </w:rPr>
  </w:style>
  <w:style w:type="character" w:customStyle="1" w:styleId="AufzhlungszeichenZchn">
    <w:name w:val="Aufzählungszeichen Zchn"/>
    <w:basedOn w:val="Absatz-Standardschriftart"/>
    <w:link w:val="Aufzhlungszeichen"/>
    <w:uiPriority w:val="99"/>
    <w:rsid w:val="00043041"/>
    <w:rPr>
      <w:rFonts w:ascii="Barlow" w:hAnsi="Barlow"/>
      <w:sz w:val="21"/>
      <w:szCs w:val="21"/>
    </w:rPr>
  </w:style>
  <w:style w:type="paragraph" w:customStyle="1" w:styleId="Aufzhlungszeichengrau">
    <w:name w:val="Aufzählungszeichen grau"/>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grauE2">
    <w:name w:val="Aufzählungszeichen grau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petrol">
    <w:name w:val="Aufzählungszeichen petrol"/>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petrolE2">
    <w:name w:val="Aufzählungszeichen petrol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rot">
    <w:name w:val="Aufzählungszeichen rot"/>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rotE2">
    <w:name w:val="Aufzählungszeichen rot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2">
    <w:name w:val="Aufzählungszeichen schwarz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3">
    <w:name w:val="Aufzählungszeichen schwarz E3"/>
    <w:basedOn w:val="Aufzhlungszeichen"/>
    <w:uiPriority w:val="1"/>
    <w:qFormat/>
    <w:rsid w:val="00043041"/>
    <w:pPr>
      <w:numPr>
        <w:numId w:val="0"/>
      </w:numPr>
      <w:spacing w:after="0" w:line="336" w:lineRule="auto"/>
      <w:ind w:left="1191" w:hanging="397"/>
      <w:contextualSpacing w:val="0"/>
      <w:jc w:val="left"/>
    </w:pPr>
    <w:rPr>
      <w:rFonts w:asciiTheme="minorHAnsi" w:hAnsiTheme="minorHAnsi"/>
      <w:w w:val="95"/>
      <w:sz w:val="20"/>
      <w:szCs w:val="20"/>
      <w:lang w:eastAsia="zh-CN"/>
    </w:rPr>
  </w:style>
  <w:style w:type="numbering" w:customStyle="1" w:styleId="GKVListe">
    <w:name w:val="GKV Liste"/>
    <w:uiPriority w:val="99"/>
    <w:rsid w:val="00043041"/>
    <w:pPr>
      <w:numPr>
        <w:numId w:val="43"/>
      </w:numPr>
    </w:pPr>
  </w:style>
  <w:style w:type="table" w:customStyle="1" w:styleId="Tabellenraster1">
    <w:name w:val="Tabellenraster1"/>
    <w:basedOn w:val="NormaleTabelle"/>
    <w:next w:val="Tabellenraster"/>
    <w:uiPriority w:val="59"/>
    <w:rsid w:val="0004304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QTIGStandard1">
    <w:name w:val="IQTIG_Standard1"/>
    <w:basedOn w:val="NormaleTabelle"/>
    <w:uiPriority w:val="97"/>
    <w:rsid w:val="00043041"/>
    <w:pPr>
      <w:spacing w:after="0" w:line="240" w:lineRule="auto"/>
    </w:pPr>
    <w:tblPr>
      <w:tblStyleRowBandSize w:val="1"/>
      <w:tblBorders>
        <w:top w:val="single" w:sz="8" w:space="0" w:color="005051"/>
        <w:bottom w:val="single" w:sz="8" w:space="0" w:color="005051"/>
        <w:insideH w:val="single" w:sz="4" w:space="0" w:color="BFBFBF" w:themeColor="background1" w:themeShade="BF"/>
        <w:insideV w:val="single" w:sz="4" w:space="0" w:color="BFBFBF" w:themeColor="background1" w:themeShade="BF"/>
      </w:tblBorders>
      <w:tblCellMar>
        <w:left w:w="0" w:type="dxa"/>
        <w:right w:w="0" w:type="dxa"/>
      </w:tblCellMa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vor12pt">
    <w:name w:val="Standard (vor 12 pt)"/>
    <w:basedOn w:val="Standard"/>
    <w:next w:val="Standard"/>
    <w:qFormat/>
    <w:rsid w:val="009D4AE3"/>
    <w:pPr>
      <w:spacing w:before="240"/>
    </w:pPr>
    <w:rPr>
      <w:rFonts w:asciiTheme="minorHAnsi" w:hAnsiTheme="minorHAnsi"/>
      <w:sz w:val="22"/>
    </w:rPr>
  </w:style>
  <w:style w:type="paragraph" w:customStyle="1" w:styleId="Standard125cm">
    <w:name w:val="Standard 1.25 cm"/>
    <w:basedOn w:val="Standard"/>
    <w:rsid w:val="009D4AE3"/>
    <w:pPr>
      <w:spacing w:after="240" w:line="312" w:lineRule="auto"/>
      <w:ind w:left="709"/>
    </w:pPr>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svv-fs02\Shares\Office-Vorlagen\Positionspapier\Positionspapier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3F764A2984991B203AC21750C54FF"/>
        <w:category>
          <w:name w:val="Allgemein"/>
          <w:gallery w:val="placeholder"/>
        </w:category>
        <w:types>
          <w:type w:val="bbPlcHdr"/>
        </w:types>
        <w:behaviors>
          <w:behavior w:val="content"/>
        </w:behaviors>
        <w:guid w:val="{1C1342CB-1AF6-4F52-9538-596905E96A1C}"/>
      </w:docPartPr>
      <w:docPartBody>
        <w:p w:rsidR="00FA7912" w:rsidRDefault="00680D72" w:rsidP="00680D72">
          <w:pPr>
            <w:pStyle w:val="52F3F764A2984991B203AC21750C54FF"/>
          </w:pPr>
          <w:r w:rsidRPr="00791C2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Kalinga">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D72"/>
    <w:rsid w:val="004872D4"/>
    <w:rsid w:val="00680D72"/>
    <w:rsid w:val="008503D0"/>
    <w:rsid w:val="00E82B30"/>
    <w:rsid w:val="00F33414"/>
    <w:rsid w:val="00FA7912"/>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0D72"/>
    <w:rPr>
      <w:color w:val="808080"/>
    </w:rPr>
  </w:style>
  <w:style w:type="paragraph" w:customStyle="1" w:styleId="52F3F764A2984991B203AC21750C54FF">
    <w:name w:val="52F3F764A2984991B203AC21750C54FF"/>
    <w:rsid w:val="00680D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9ADED-F860-4D58-858F-B772B050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Positionspapiervorlage</Template>
  <TotalTime>0</TotalTime>
  <Pages>2</Pages>
  <Words>883</Words>
  <Characters>5565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Erneuerung der Auswertungs- und Recheninfrastruktur</vt:lpstr>
    </vt:vector>
  </TitlesOfParts>
  <Company>IQTIG</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Erneuerung der Auswertungs- und Recheninfrastruktur</dc:title>
  <dc:subject>02.4 Erklärung Eignungsleihe</dc:subject>
  <dc:creator>IQTIG</dc:creator>
  <cp:lastModifiedBy>Schröter, Stefanie</cp:lastModifiedBy>
  <cp:revision>3</cp:revision>
  <cp:lastPrinted>2016-11-29T15:13:00Z</cp:lastPrinted>
  <dcterms:created xsi:type="dcterms:W3CDTF">2026-06-17T16:50:00Z</dcterms:created>
  <dcterms:modified xsi:type="dcterms:W3CDTF">2026-06-17T16:51:00Z</dcterms:modified>
</cp:coreProperties>
</file>