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97DCE" w14:textId="7DEF450E" w:rsidR="009A5A10" w:rsidRPr="00B469B4" w:rsidRDefault="00F07514" w:rsidP="009A5A10">
      <w:pPr>
        <w:pStyle w:val="Titel"/>
        <w:rPr>
          <w:rFonts w:ascii="IQTIG-Barlow" w:hAnsi="IQTIG-Barlow"/>
          <w:sz w:val="32"/>
          <w:szCs w:val="32"/>
        </w:rPr>
      </w:pPr>
      <w:r w:rsidRPr="00B469B4">
        <w:rPr>
          <w:rFonts w:ascii="IQTIG-Barlow" w:hAnsi="IQTIG-Barlow"/>
          <w:sz w:val="32"/>
          <w:szCs w:val="32"/>
        </w:rPr>
        <w:t>0</w:t>
      </w:r>
      <w:r w:rsidR="00E613AA" w:rsidRPr="00B469B4">
        <w:rPr>
          <w:rFonts w:ascii="IQTIG-Barlow" w:hAnsi="IQTIG-Barlow"/>
          <w:sz w:val="32"/>
          <w:szCs w:val="32"/>
        </w:rPr>
        <w:t>2.3</w:t>
      </w:r>
      <w:r w:rsidR="00043041" w:rsidRPr="00B469B4">
        <w:rPr>
          <w:rFonts w:ascii="IQTIG-Barlow" w:hAnsi="IQTIG-Barlow"/>
          <w:sz w:val="32"/>
          <w:szCs w:val="32"/>
        </w:rPr>
        <w:t xml:space="preserve">_Erklärung </w:t>
      </w:r>
      <w:r w:rsidRPr="00B469B4">
        <w:rPr>
          <w:rFonts w:ascii="IQTIG-Barlow" w:hAnsi="IQTIG-Barlow"/>
          <w:sz w:val="32"/>
          <w:szCs w:val="32"/>
        </w:rPr>
        <w:t>Bietergemeinschaft</w:t>
      </w:r>
    </w:p>
    <w:p w14:paraId="000C0E6C" w14:textId="77777777" w:rsidR="00043041" w:rsidRPr="00B469B4" w:rsidRDefault="00043041" w:rsidP="00336D34">
      <w:pPr>
        <w:rPr>
          <w:rFonts w:ascii="IQTIG-Barlow" w:hAnsi="IQTIG-Barlow"/>
        </w:rPr>
      </w:pPr>
      <w:r w:rsidRPr="00B469B4">
        <w:rPr>
          <w:rFonts w:ascii="IQTIG-Barlow" w:hAnsi="IQTIG-Barlow"/>
        </w:rPr>
        <w:t>Wir, die nachstehend aufgeführten Unternehmen, beteiligen uns am Vergabeverfahren als Bewerbergemeinschaft.</w:t>
      </w:r>
    </w:p>
    <w:p w14:paraId="6991FCC1" w14:textId="77777777" w:rsidR="00043041" w:rsidRPr="00B469B4" w:rsidRDefault="00043041" w:rsidP="00043041">
      <w:pPr>
        <w:pStyle w:val="berschriftzwischen"/>
        <w:rPr>
          <w:rFonts w:ascii="IQTIG-Barlow" w:hAnsi="IQTIG-Barlow"/>
        </w:rPr>
      </w:pPr>
      <w:r w:rsidRPr="00B469B4">
        <w:rPr>
          <w:rFonts w:ascii="IQTIG-Barlow" w:hAnsi="IQTIG-Barlow"/>
        </w:rPr>
        <w:t>Mitglieder</w:t>
      </w:r>
    </w:p>
    <w:tbl>
      <w:tblPr>
        <w:tblStyle w:val="IQTIGStandarderste-Spalte"/>
        <w:tblW w:w="5000" w:type="pct"/>
        <w:tblLook w:val="0680" w:firstRow="0" w:lastRow="0" w:firstColumn="1" w:lastColumn="0" w:noHBand="1" w:noVBand="1"/>
      </w:tblPr>
      <w:tblGrid>
        <w:gridCol w:w="2547"/>
        <w:gridCol w:w="5947"/>
      </w:tblGrid>
      <w:tr w:rsidR="00043041" w:rsidRPr="00B469B4" w14:paraId="2A7B5A92" w14:textId="77777777" w:rsidTr="00112EA2">
        <w:tc>
          <w:tcPr>
            <w:cnfStyle w:val="001000000000" w:firstRow="0" w:lastRow="0" w:firstColumn="1" w:lastColumn="0" w:oddVBand="0" w:evenVBand="0" w:oddHBand="0" w:evenHBand="0" w:firstRowFirstColumn="0" w:firstRowLastColumn="0" w:lastRowFirstColumn="0" w:lastRowLastColumn="0"/>
            <w:tcW w:w="2547" w:type="dxa"/>
          </w:tcPr>
          <w:p w14:paraId="209A68CF" w14:textId="77777777" w:rsidR="00043041" w:rsidRPr="00B469B4" w:rsidRDefault="00043041" w:rsidP="00043041">
            <w:pPr>
              <w:pStyle w:val="Tabellenkopf"/>
              <w:rPr>
                <w:rFonts w:ascii="IQTIG-Barlow" w:hAnsi="IQTIG-Barlow"/>
              </w:rPr>
            </w:pPr>
            <w:r w:rsidRPr="00B469B4">
              <w:rPr>
                <w:rFonts w:ascii="IQTIG-Barlow" w:hAnsi="IQTIG-Barlow"/>
              </w:rPr>
              <w:t>Mitglied</w:t>
            </w:r>
          </w:p>
        </w:tc>
        <w:tc>
          <w:tcPr>
            <w:tcW w:w="5947" w:type="dxa"/>
          </w:tcPr>
          <w:p w14:paraId="5EB39581" w14:textId="77777777" w:rsidR="00043041" w:rsidRPr="00B469B4" w:rsidRDefault="00043041" w:rsidP="00043041">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B469B4">
              <w:rPr>
                <w:rFonts w:ascii="IQTIG-Barlow" w:hAnsi="IQTIG-Barlow"/>
                <w:highlight w:val="lightGray"/>
                <w:u w:val="single"/>
              </w:rPr>
              <w:fldChar w:fldCharType="begin">
                <w:ffData>
                  <w:name w:val="Text1"/>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0"/>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1"/>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2"/>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3"/>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4"/>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6"/>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7"/>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8"/>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2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r w:rsidR="00043041" w:rsidRPr="00B469B4" w14:paraId="006FD785" w14:textId="77777777" w:rsidTr="00112EA2">
        <w:tc>
          <w:tcPr>
            <w:cnfStyle w:val="001000000000" w:firstRow="0" w:lastRow="0" w:firstColumn="1" w:lastColumn="0" w:oddVBand="0" w:evenVBand="0" w:oddHBand="0" w:evenHBand="0" w:firstRowFirstColumn="0" w:firstRowLastColumn="0" w:lastRowFirstColumn="0" w:lastRowLastColumn="0"/>
            <w:tcW w:w="2547" w:type="dxa"/>
          </w:tcPr>
          <w:p w14:paraId="594E4B4F" w14:textId="77777777" w:rsidR="00043041" w:rsidRPr="00B469B4" w:rsidRDefault="00043041" w:rsidP="00043041">
            <w:pPr>
              <w:pStyle w:val="Tabellenkopf"/>
              <w:rPr>
                <w:rFonts w:ascii="IQTIG-Barlow" w:hAnsi="IQTIG-Barlow"/>
              </w:rPr>
            </w:pPr>
            <w:r w:rsidRPr="00B469B4">
              <w:rPr>
                <w:rFonts w:ascii="IQTIG-Barlow" w:hAnsi="IQTIG-Barlow"/>
              </w:rPr>
              <w:t>Mitglied</w:t>
            </w:r>
          </w:p>
        </w:tc>
        <w:tc>
          <w:tcPr>
            <w:tcW w:w="5947" w:type="dxa"/>
          </w:tcPr>
          <w:p w14:paraId="2BABFF5A" w14:textId="77777777" w:rsidR="00043041" w:rsidRPr="00B469B4" w:rsidRDefault="00043041" w:rsidP="00043041">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highlight w:val="lightGray"/>
                <w:u w:val="single"/>
              </w:rPr>
            </w:pPr>
            <w:r w:rsidRPr="00B469B4">
              <w:rPr>
                <w:rFonts w:ascii="IQTIG-Barlow" w:hAnsi="IQTIG-Barlow"/>
                <w:highlight w:val="lightGray"/>
                <w:u w:val="single"/>
              </w:rPr>
              <w:fldChar w:fldCharType="begin">
                <w:ffData>
                  <w:name w:val="Text30"/>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1"/>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2"/>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3"/>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4"/>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6"/>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7"/>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8"/>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40"/>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r w:rsidR="00043041" w:rsidRPr="00B469B4" w14:paraId="11E4F2B0" w14:textId="77777777" w:rsidTr="00112EA2">
        <w:tc>
          <w:tcPr>
            <w:cnfStyle w:val="001000000000" w:firstRow="0" w:lastRow="0" w:firstColumn="1" w:lastColumn="0" w:oddVBand="0" w:evenVBand="0" w:oddHBand="0" w:evenHBand="0" w:firstRowFirstColumn="0" w:firstRowLastColumn="0" w:lastRowFirstColumn="0" w:lastRowLastColumn="0"/>
            <w:tcW w:w="2547" w:type="dxa"/>
          </w:tcPr>
          <w:p w14:paraId="5DABC927" w14:textId="77777777" w:rsidR="00043041" w:rsidRPr="00B469B4" w:rsidRDefault="00043041" w:rsidP="00043041">
            <w:pPr>
              <w:pStyle w:val="Tabellenkopf"/>
              <w:rPr>
                <w:rFonts w:ascii="IQTIG-Barlow" w:hAnsi="IQTIG-Barlow"/>
              </w:rPr>
            </w:pPr>
            <w:r w:rsidRPr="00B469B4">
              <w:rPr>
                <w:rFonts w:ascii="IQTIG-Barlow" w:hAnsi="IQTIG-Barlow"/>
              </w:rPr>
              <w:t>Mitglied</w:t>
            </w:r>
          </w:p>
        </w:tc>
        <w:tc>
          <w:tcPr>
            <w:tcW w:w="5947" w:type="dxa"/>
          </w:tcPr>
          <w:p w14:paraId="2250D415" w14:textId="77777777" w:rsidR="00043041" w:rsidRPr="00B469B4" w:rsidRDefault="00043041" w:rsidP="00043041">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highlight w:val="lightGray"/>
                <w:u w:val="single"/>
              </w:rPr>
            </w:pPr>
            <w:r w:rsidRPr="00B469B4">
              <w:rPr>
                <w:rFonts w:ascii="IQTIG-Barlow" w:hAnsi="IQTIG-Barlow"/>
                <w:highlight w:val="lightGray"/>
                <w:u w:val="single"/>
              </w:rPr>
              <w:fldChar w:fldCharType="begin">
                <w:ffData>
                  <w:name w:val="Text30"/>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1"/>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2"/>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3"/>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4"/>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6"/>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7"/>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8"/>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3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40"/>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bl>
    <w:p w14:paraId="173F013D" w14:textId="77777777" w:rsidR="00043041" w:rsidRPr="00B469B4" w:rsidRDefault="00043041" w:rsidP="00043041">
      <w:pPr>
        <w:rPr>
          <w:rFonts w:ascii="IQTIG-Barlow" w:hAnsi="IQTIG-Barlow"/>
        </w:rPr>
      </w:pPr>
    </w:p>
    <w:p w14:paraId="671F3695" w14:textId="77777777" w:rsidR="00043041" w:rsidRPr="00B469B4" w:rsidRDefault="00043041" w:rsidP="00043041">
      <w:pPr>
        <w:pStyle w:val="berschriftzwischen"/>
        <w:rPr>
          <w:rFonts w:ascii="IQTIG-Barlow" w:hAnsi="IQTIG-Barlow"/>
        </w:rPr>
      </w:pPr>
      <w:r w:rsidRPr="00B469B4">
        <w:rPr>
          <w:rFonts w:ascii="IQTIG-Barlow" w:hAnsi="IQTIG-Barlow"/>
        </w:rPr>
        <w:t>Bevollmächtigter Vertreter</w:t>
      </w:r>
    </w:p>
    <w:tbl>
      <w:tblPr>
        <w:tblStyle w:val="IQTIGStandarderste-Spalte"/>
        <w:tblW w:w="5000" w:type="pct"/>
        <w:tblLook w:val="0680" w:firstRow="0" w:lastRow="0" w:firstColumn="1" w:lastColumn="0" w:noHBand="1" w:noVBand="1"/>
      </w:tblPr>
      <w:tblGrid>
        <w:gridCol w:w="2547"/>
        <w:gridCol w:w="5947"/>
      </w:tblGrid>
      <w:tr w:rsidR="00043041" w:rsidRPr="00B469B4" w14:paraId="1701C00F" w14:textId="77777777" w:rsidTr="00112EA2">
        <w:tc>
          <w:tcPr>
            <w:cnfStyle w:val="001000000000" w:firstRow="0" w:lastRow="0" w:firstColumn="1" w:lastColumn="0" w:oddVBand="0" w:evenVBand="0" w:oddHBand="0" w:evenHBand="0" w:firstRowFirstColumn="0" w:firstRowLastColumn="0" w:lastRowFirstColumn="0" w:lastRowLastColumn="0"/>
            <w:tcW w:w="2547" w:type="dxa"/>
          </w:tcPr>
          <w:p w14:paraId="337DDF86" w14:textId="77777777" w:rsidR="00043041" w:rsidRPr="00B469B4" w:rsidRDefault="00043041" w:rsidP="00F07514">
            <w:pPr>
              <w:pStyle w:val="Tabellenkopf"/>
              <w:rPr>
                <w:rFonts w:ascii="IQTIG-Barlow" w:hAnsi="IQTIG-Barlow"/>
              </w:rPr>
            </w:pPr>
            <w:r w:rsidRPr="00B469B4">
              <w:rPr>
                <w:rFonts w:ascii="IQTIG-Barlow" w:hAnsi="IQTIG-Barlow"/>
              </w:rPr>
              <w:t xml:space="preserve">Name des Mitglieds der </w:t>
            </w:r>
            <w:r w:rsidR="00F07514" w:rsidRPr="00B469B4">
              <w:rPr>
                <w:rFonts w:ascii="IQTIG-Barlow" w:hAnsi="IQTIG-Barlow"/>
                <w:noProof/>
              </w:rPr>
              <w:t>Bieter</w:t>
            </w:r>
            <w:r w:rsidRPr="00B469B4">
              <w:rPr>
                <w:rFonts w:ascii="IQTIG-Barlow" w:hAnsi="IQTIG-Barlow"/>
                <w:noProof/>
              </w:rPr>
              <w:t>gemeinschaft</w:t>
            </w:r>
          </w:p>
        </w:tc>
        <w:tc>
          <w:tcPr>
            <w:tcW w:w="5947" w:type="dxa"/>
          </w:tcPr>
          <w:p w14:paraId="7EF4F902" w14:textId="77777777" w:rsidR="00043041" w:rsidRPr="00B469B4" w:rsidRDefault="00043041" w:rsidP="00043041">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B469B4">
              <w:rPr>
                <w:rFonts w:ascii="IQTIG-Barlow" w:hAnsi="IQTIG-Barlow"/>
                <w:highlight w:val="lightGray"/>
                <w:u w:val="single"/>
              </w:rPr>
              <w:fldChar w:fldCharType="begin">
                <w:ffData>
                  <w:name w:val="Text1"/>
                  <w:enabled/>
                  <w:calcOnExit w:val="0"/>
                  <w:textInput/>
                </w:ffData>
              </w:fldChar>
            </w:r>
            <w:bookmarkStart w:id="0" w:name="Text1"/>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0"/>
            <w:r w:rsidRPr="00B469B4">
              <w:rPr>
                <w:rFonts w:ascii="IQTIG-Barlow" w:hAnsi="IQTIG-Barlow"/>
                <w:highlight w:val="lightGray"/>
                <w:u w:val="single"/>
              </w:rPr>
              <w:fldChar w:fldCharType="begin">
                <w:ffData>
                  <w:name w:val="Text20"/>
                  <w:enabled/>
                  <w:calcOnExit w:val="0"/>
                  <w:textInput/>
                </w:ffData>
              </w:fldChar>
            </w:r>
            <w:bookmarkStart w:id="1" w:name="Text20"/>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
            <w:r w:rsidRPr="00B469B4">
              <w:rPr>
                <w:rFonts w:ascii="IQTIG-Barlow" w:hAnsi="IQTIG-Barlow"/>
                <w:highlight w:val="lightGray"/>
                <w:u w:val="single"/>
              </w:rPr>
              <w:fldChar w:fldCharType="begin">
                <w:ffData>
                  <w:name w:val="Text21"/>
                  <w:enabled/>
                  <w:calcOnExit w:val="0"/>
                  <w:textInput/>
                </w:ffData>
              </w:fldChar>
            </w:r>
            <w:bookmarkStart w:id="2" w:name="Text21"/>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
            <w:r w:rsidRPr="00B469B4">
              <w:rPr>
                <w:rFonts w:ascii="IQTIG-Barlow" w:hAnsi="IQTIG-Barlow"/>
                <w:highlight w:val="lightGray"/>
                <w:u w:val="single"/>
              </w:rPr>
              <w:fldChar w:fldCharType="begin">
                <w:ffData>
                  <w:name w:val="Text22"/>
                  <w:enabled/>
                  <w:calcOnExit w:val="0"/>
                  <w:textInput/>
                </w:ffData>
              </w:fldChar>
            </w:r>
            <w:bookmarkStart w:id="3" w:name="Text22"/>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
            <w:r w:rsidRPr="00B469B4">
              <w:rPr>
                <w:rFonts w:ascii="IQTIG-Barlow" w:hAnsi="IQTIG-Barlow"/>
                <w:highlight w:val="lightGray"/>
                <w:u w:val="single"/>
              </w:rPr>
              <w:fldChar w:fldCharType="begin">
                <w:ffData>
                  <w:name w:val="Text23"/>
                  <w:enabled/>
                  <w:calcOnExit w:val="0"/>
                  <w:textInput/>
                </w:ffData>
              </w:fldChar>
            </w:r>
            <w:bookmarkStart w:id="4" w:name="Text23"/>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4"/>
            <w:r w:rsidRPr="00B469B4">
              <w:rPr>
                <w:rFonts w:ascii="IQTIG-Barlow" w:hAnsi="IQTIG-Barlow"/>
                <w:highlight w:val="lightGray"/>
                <w:u w:val="single"/>
              </w:rPr>
              <w:fldChar w:fldCharType="begin">
                <w:ffData>
                  <w:name w:val="Text24"/>
                  <w:enabled/>
                  <w:calcOnExit w:val="0"/>
                  <w:textInput/>
                </w:ffData>
              </w:fldChar>
            </w:r>
            <w:bookmarkStart w:id="5" w:name="Text24"/>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5"/>
            <w:r w:rsidRPr="00B469B4">
              <w:rPr>
                <w:rFonts w:ascii="IQTIG-Barlow" w:hAnsi="IQTIG-Barlow"/>
                <w:highlight w:val="lightGray"/>
                <w:u w:val="single"/>
              </w:rPr>
              <w:fldChar w:fldCharType="begin">
                <w:ffData>
                  <w:name w:val="Text25"/>
                  <w:enabled/>
                  <w:calcOnExit w:val="0"/>
                  <w:textInput/>
                </w:ffData>
              </w:fldChar>
            </w:r>
            <w:bookmarkStart w:id="6" w:name="Text25"/>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6"/>
            <w:r w:rsidRPr="00B469B4">
              <w:rPr>
                <w:rFonts w:ascii="IQTIG-Barlow" w:hAnsi="IQTIG-Barlow"/>
                <w:highlight w:val="lightGray"/>
                <w:u w:val="single"/>
              </w:rPr>
              <w:fldChar w:fldCharType="begin">
                <w:ffData>
                  <w:name w:val="Text26"/>
                  <w:enabled/>
                  <w:calcOnExit w:val="0"/>
                  <w:textInput/>
                </w:ffData>
              </w:fldChar>
            </w:r>
            <w:bookmarkStart w:id="7" w:name="Text26"/>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7"/>
            <w:r w:rsidRPr="00B469B4">
              <w:rPr>
                <w:rFonts w:ascii="IQTIG-Barlow" w:hAnsi="IQTIG-Barlow"/>
                <w:highlight w:val="lightGray"/>
                <w:u w:val="single"/>
              </w:rPr>
              <w:fldChar w:fldCharType="begin">
                <w:ffData>
                  <w:name w:val="Text27"/>
                  <w:enabled/>
                  <w:calcOnExit w:val="0"/>
                  <w:textInput/>
                </w:ffData>
              </w:fldChar>
            </w:r>
            <w:bookmarkStart w:id="8" w:name="Text27"/>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8"/>
            <w:r w:rsidRPr="00B469B4">
              <w:rPr>
                <w:rFonts w:ascii="IQTIG-Barlow" w:hAnsi="IQTIG-Barlow"/>
                <w:highlight w:val="lightGray"/>
                <w:u w:val="single"/>
              </w:rPr>
              <w:fldChar w:fldCharType="begin">
                <w:ffData>
                  <w:name w:val="Text28"/>
                  <w:enabled/>
                  <w:calcOnExit w:val="0"/>
                  <w:textInput/>
                </w:ffData>
              </w:fldChar>
            </w:r>
            <w:bookmarkStart w:id="9" w:name="Text28"/>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9"/>
            <w:r w:rsidRPr="00B469B4">
              <w:rPr>
                <w:rFonts w:ascii="IQTIG-Barlow" w:hAnsi="IQTIG-Barlow"/>
                <w:highlight w:val="lightGray"/>
                <w:u w:val="single"/>
              </w:rPr>
              <w:fldChar w:fldCharType="begin">
                <w:ffData>
                  <w:name w:val="Text29"/>
                  <w:enabled/>
                  <w:calcOnExit w:val="0"/>
                  <w:textInput/>
                </w:ffData>
              </w:fldChar>
            </w:r>
            <w:bookmarkStart w:id="10" w:name="Text29"/>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0"/>
          </w:p>
        </w:tc>
      </w:tr>
      <w:tr w:rsidR="00043041" w:rsidRPr="00B469B4" w14:paraId="2D706C6B" w14:textId="77777777" w:rsidTr="00112EA2">
        <w:tc>
          <w:tcPr>
            <w:cnfStyle w:val="001000000000" w:firstRow="0" w:lastRow="0" w:firstColumn="1" w:lastColumn="0" w:oddVBand="0" w:evenVBand="0" w:oddHBand="0" w:evenHBand="0" w:firstRowFirstColumn="0" w:firstRowLastColumn="0" w:lastRowFirstColumn="0" w:lastRowLastColumn="0"/>
            <w:tcW w:w="2547" w:type="dxa"/>
          </w:tcPr>
          <w:p w14:paraId="3931BC84" w14:textId="77777777" w:rsidR="00043041" w:rsidRPr="00B469B4" w:rsidRDefault="00043041" w:rsidP="00043041">
            <w:pPr>
              <w:pStyle w:val="Tabellenkopf"/>
              <w:rPr>
                <w:rFonts w:ascii="IQTIG-Barlow" w:hAnsi="IQTIG-Barlow"/>
              </w:rPr>
            </w:pPr>
            <w:r w:rsidRPr="00B469B4">
              <w:rPr>
                <w:rFonts w:ascii="IQTIG-Barlow" w:hAnsi="IQTIG-Barlow"/>
              </w:rPr>
              <w:t>Anschrift</w:t>
            </w:r>
          </w:p>
        </w:tc>
        <w:tc>
          <w:tcPr>
            <w:tcW w:w="5947" w:type="dxa"/>
          </w:tcPr>
          <w:p w14:paraId="4419EF37" w14:textId="77777777" w:rsidR="00043041" w:rsidRPr="00B469B4" w:rsidRDefault="00043041" w:rsidP="00043041">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highlight w:val="lightGray"/>
                <w:u w:val="single"/>
              </w:rPr>
            </w:pPr>
            <w:r w:rsidRPr="00B469B4">
              <w:rPr>
                <w:rFonts w:ascii="IQTIG-Barlow" w:hAnsi="IQTIG-Barlow"/>
                <w:highlight w:val="lightGray"/>
                <w:u w:val="single"/>
              </w:rPr>
              <w:fldChar w:fldCharType="begin">
                <w:ffData>
                  <w:name w:val="Text30"/>
                  <w:enabled/>
                  <w:calcOnExit w:val="0"/>
                  <w:textInput/>
                </w:ffData>
              </w:fldChar>
            </w:r>
            <w:bookmarkStart w:id="11" w:name="Text30"/>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1"/>
            <w:r w:rsidRPr="00B469B4">
              <w:rPr>
                <w:rFonts w:ascii="IQTIG-Barlow" w:hAnsi="IQTIG-Barlow"/>
                <w:highlight w:val="lightGray"/>
                <w:u w:val="single"/>
              </w:rPr>
              <w:fldChar w:fldCharType="begin">
                <w:ffData>
                  <w:name w:val="Text31"/>
                  <w:enabled/>
                  <w:calcOnExit w:val="0"/>
                  <w:textInput/>
                </w:ffData>
              </w:fldChar>
            </w:r>
            <w:bookmarkStart w:id="12" w:name="Text31"/>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2"/>
            <w:r w:rsidRPr="00B469B4">
              <w:rPr>
                <w:rFonts w:ascii="IQTIG-Barlow" w:hAnsi="IQTIG-Barlow"/>
                <w:highlight w:val="lightGray"/>
                <w:u w:val="single"/>
              </w:rPr>
              <w:fldChar w:fldCharType="begin">
                <w:ffData>
                  <w:name w:val="Text32"/>
                  <w:enabled/>
                  <w:calcOnExit w:val="0"/>
                  <w:textInput/>
                </w:ffData>
              </w:fldChar>
            </w:r>
            <w:bookmarkStart w:id="13" w:name="Text32"/>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3"/>
            <w:r w:rsidRPr="00B469B4">
              <w:rPr>
                <w:rFonts w:ascii="IQTIG-Barlow" w:hAnsi="IQTIG-Barlow"/>
                <w:highlight w:val="lightGray"/>
                <w:u w:val="single"/>
              </w:rPr>
              <w:fldChar w:fldCharType="begin">
                <w:ffData>
                  <w:name w:val="Text33"/>
                  <w:enabled/>
                  <w:calcOnExit w:val="0"/>
                  <w:textInput/>
                </w:ffData>
              </w:fldChar>
            </w:r>
            <w:bookmarkStart w:id="14" w:name="Text33"/>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4"/>
            <w:r w:rsidRPr="00B469B4">
              <w:rPr>
                <w:rFonts w:ascii="IQTIG-Barlow" w:hAnsi="IQTIG-Barlow"/>
                <w:highlight w:val="lightGray"/>
                <w:u w:val="single"/>
              </w:rPr>
              <w:fldChar w:fldCharType="begin">
                <w:ffData>
                  <w:name w:val="Text34"/>
                  <w:enabled/>
                  <w:calcOnExit w:val="0"/>
                  <w:textInput/>
                </w:ffData>
              </w:fldChar>
            </w:r>
            <w:bookmarkStart w:id="15" w:name="Text34"/>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5"/>
            <w:r w:rsidRPr="00B469B4">
              <w:rPr>
                <w:rFonts w:ascii="IQTIG-Barlow" w:hAnsi="IQTIG-Barlow"/>
                <w:highlight w:val="lightGray"/>
                <w:u w:val="single"/>
              </w:rPr>
              <w:fldChar w:fldCharType="begin">
                <w:ffData>
                  <w:name w:val="Text35"/>
                  <w:enabled/>
                  <w:calcOnExit w:val="0"/>
                  <w:textInput/>
                </w:ffData>
              </w:fldChar>
            </w:r>
            <w:bookmarkStart w:id="16" w:name="Text35"/>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6"/>
            <w:r w:rsidRPr="00B469B4">
              <w:rPr>
                <w:rFonts w:ascii="IQTIG-Barlow" w:hAnsi="IQTIG-Barlow"/>
                <w:highlight w:val="lightGray"/>
                <w:u w:val="single"/>
              </w:rPr>
              <w:fldChar w:fldCharType="begin">
                <w:ffData>
                  <w:name w:val="Text36"/>
                  <w:enabled/>
                  <w:calcOnExit w:val="0"/>
                  <w:textInput/>
                </w:ffData>
              </w:fldChar>
            </w:r>
            <w:bookmarkStart w:id="17" w:name="Text36"/>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7"/>
            <w:r w:rsidRPr="00B469B4">
              <w:rPr>
                <w:rFonts w:ascii="IQTIG-Barlow" w:hAnsi="IQTIG-Barlow"/>
                <w:highlight w:val="lightGray"/>
                <w:u w:val="single"/>
              </w:rPr>
              <w:fldChar w:fldCharType="begin">
                <w:ffData>
                  <w:name w:val="Text37"/>
                  <w:enabled/>
                  <w:calcOnExit w:val="0"/>
                  <w:textInput/>
                </w:ffData>
              </w:fldChar>
            </w:r>
            <w:bookmarkStart w:id="18" w:name="Text37"/>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8"/>
            <w:r w:rsidRPr="00B469B4">
              <w:rPr>
                <w:rFonts w:ascii="IQTIG-Barlow" w:hAnsi="IQTIG-Barlow"/>
                <w:highlight w:val="lightGray"/>
                <w:u w:val="single"/>
              </w:rPr>
              <w:fldChar w:fldCharType="begin">
                <w:ffData>
                  <w:name w:val="Text38"/>
                  <w:enabled/>
                  <w:calcOnExit w:val="0"/>
                  <w:textInput/>
                </w:ffData>
              </w:fldChar>
            </w:r>
            <w:bookmarkStart w:id="19" w:name="Text38"/>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19"/>
            <w:r w:rsidRPr="00B469B4">
              <w:rPr>
                <w:rFonts w:ascii="IQTIG-Barlow" w:hAnsi="IQTIG-Barlow"/>
                <w:highlight w:val="lightGray"/>
                <w:u w:val="single"/>
              </w:rPr>
              <w:fldChar w:fldCharType="begin">
                <w:ffData>
                  <w:name w:val="Text39"/>
                  <w:enabled/>
                  <w:calcOnExit w:val="0"/>
                  <w:textInput/>
                </w:ffData>
              </w:fldChar>
            </w:r>
            <w:bookmarkStart w:id="20" w:name="Text39"/>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0"/>
            <w:r w:rsidRPr="00B469B4">
              <w:rPr>
                <w:rFonts w:ascii="IQTIG-Barlow" w:hAnsi="IQTIG-Barlow"/>
                <w:highlight w:val="lightGray"/>
                <w:u w:val="single"/>
              </w:rPr>
              <w:fldChar w:fldCharType="begin">
                <w:ffData>
                  <w:name w:val="Text40"/>
                  <w:enabled/>
                  <w:calcOnExit w:val="0"/>
                  <w:textInput/>
                </w:ffData>
              </w:fldChar>
            </w:r>
            <w:bookmarkStart w:id="21" w:name="Text40"/>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1"/>
          </w:p>
          <w:p w14:paraId="31FAF3F6" w14:textId="77777777" w:rsidR="00043041" w:rsidRPr="00B469B4" w:rsidRDefault="00043041" w:rsidP="00043041">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highlight w:val="lightGray"/>
                <w:u w:val="single"/>
              </w:rPr>
            </w:pPr>
            <w:r w:rsidRPr="00B469B4">
              <w:rPr>
                <w:rFonts w:ascii="IQTIG-Barlow" w:hAnsi="IQTIG-Barlow"/>
                <w:highlight w:val="lightGray"/>
                <w:u w:val="single"/>
              </w:rPr>
              <w:fldChar w:fldCharType="begin">
                <w:ffData>
                  <w:name w:val="Text41"/>
                  <w:enabled/>
                  <w:calcOnExit w:val="0"/>
                  <w:textInput/>
                </w:ffData>
              </w:fldChar>
            </w:r>
            <w:bookmarkStart w:id="22" w:name="Text41"/>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2"/>
            <w:r w:rsidRPr="00B469B4">
              <w:rPr>
                <w:rFonts w:ascii="IQTIG-Barlow" w:hAnsi="IQTIG-Barlow"/>
                <w:highlight w:val="lightGray"/>
                <w:u w:val="single"/>
              </w:rPr>
              <w:fldChar w:fldCharType="begin">
                <w:ffData>
                  <w:name w:val="Text42"/>
                  <w:enabled/>
                  <w:calcOnExit w:val="0"/>
                  <w:textInput/>
                </w:ffData>
              </w:fldChar>
            </w:r>
            <w:bookmarkStart w:id="23" w:name="Text42"/>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3"/>
            <w:r w:rsidRPr="00B469B4">
              <w:rPr>
                <w:rFonts w:ascii="IQTIG-Barlow" w:hAnsi="IQTIG-Barlow"/>
                <w:highlight w:val="lightGray"/>
                <w:u w:val="single"/>
              </w:rPr>
              <w:fldChar w:fldCharType="begin">
                <w:ffData>
                  <w:name w:val="Text43"/>
                  <w:enabled/>
                  <w:calcOnExit w:val="0"/>
                  <w:textInput/>
                </w:ffData>
              </w:fldChar>
            </w:r>
            <w:bookmarkStart w:id="24" w:name="Text43"/>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4"/>
            <w:r w:rsidRPr="00B469B4">
              <w:rPr>
                <w:rFonts w:ascii="IQTIG-Barlow" w:hAnsi="IQTIG-Barlow"/>
                <w:highlight w:val="lightGray"/>
                <w:u w:val="single"/>
              </w:rPr>
              <w:fldChar w:fldCharType="begin">
                <w:ffData>
                  <w:name w:val="Text44"/>
                  <w:enabled/>
                  <w:calcOnExit w:val="0"/>
                  <w:textInput/>
                </w:ffData>
              </w:fldChar>
            </w:r>
            <w:bookmarkStart w:id="25" w:name="Text44"/>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5"/>
            <w:r w:rsidRPr="00B469B4">
              <w:rPr>
                <w:rFonts w:ascii="IQTIG-Barlow" w:hAnsi="IQTIG-Barlow"/>
                <w:highlight w:val="lightGray"/>
                <w:u w:val="single"/>
              </w:rPr>
              <w:fldChar w:fldCharType="begin">
                <w:ffData>
                  <w:name w:val="Text45"/>
                  <w:enabled/>
                  <w:calcOnExit w:val="0"/>
                  <w:textInput/>
                </w:ffData>
              </w:fldChar>
            </w:r>
            <w:bookmarkStart w:id="26" w:name="Text45"/>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6"/>
            <w:r w:rsidRPr="00B469B4">
              <w:rPr>
                <w:rFonts w:ascii="IQTIG-Barlow" w:hAnsi="IQTIG-Barlow"/>
                <w:highlight w:val="lightGray"/>
                <w:u w:val="single"/>
              </w:rPr>
              <w:fldChar w:fldCharType="begin">
                <w:ffData>
                  <w:name w:val="Text46"/>
                  <w:enabled/>
                  <w:calcOnExit w:val="0"/>
                  <w:textInput/>
                </w:ffData>
              </w:fldChar>
            </w:r>
            <w:bookmarkStart w:id="27" w:name="Text46"/>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7"/>
            <w:r w:rsidRPr="00B469B4">
              <w:rPr>
                <w:rFonts w:ascii="IQTIG-Barlow" w:hAnsi="IQTIG-Barlow"/>
                <w:highlight w:val="lightGray"/>
                <w:u w:val="single"/>
              </w:rPr>
              <w:fldChar w:fldCharType="begin">
                <w:ffData>
                  <w:name w:val="Text47"/>
                  <w:enabled/>
                  <w:calcOnExit w:val="0"/>
                  <w:textInput/>
                </w:ffData>
              </w:fldChar>
            </w:r>
            <w:bookmarkStart w:id="28" w:name="Text47"/>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8"/>
            <w:r w:rsidRPr="00B469B4">
              <w:rPr>
                <w:rFonts w:ascii="IQTIG-Barlow" w:hAnsi="IQTIG-Barlow"/>
                <w:highlight w:val="lightGray"/>
                <w:u w:val="single"/>
              </w:rPr>
              <w:fldChar w:fldCharType="begin">
                <w:ffData>
                  <w:name w:val="Text48"/>
                  <w:enabled/>
                  <w:calcOnExit w:val="0"/>
                  <w:textInput/>
                </w:ffData>
              </w:fldChar>
            </w:r>
            <w:bookmarkStart w:id="29" w:name="Text48"/>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29"/>
            <w:r w:rsidRPr="00B469B4">
              <w:rPr>
                <w:rFonts w:ascii="IQTIG-Barlow" w:hAnsi="IQTIG-Barlow"/>
                <w:highlight w:val="lightGray"/>
                <w:u w:val="single"/>
              </w:rPr>
              <w:fldChar w:fldCharType="begin">
                <w:ffData>
                  <w:name w:val="Text49"/>
                  <w:enabled/>
                  <w:calcOnExit w:val="0"/>
                  <w:textInput/>
                </w:ffData>
              </w:fldChar>
            </w:r>
            <w:bookmarkStart w:id="30" w:name="Text49"/>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0"/>
            <w:r w:rsidRPr="00B469B4">
              <w:rPr>
                <w:rFonts w:ascii="IQTIG-Barlow" w:hAnsi="IQTIG-Barlow"/>
                <w:highlight w:val="lightGray"/>
                <w:u w:val="single"/>
              </w:rPr>
              <w:fldChar w:fldCharType="begin">
                <w:ffData>
                  <w:name w:val="Text50"/>
                  <w:enabled/>
                  <w:calcOnExit w:val="0"/>
                  <w:textInput/>
                </w:ffData>
              </w:fldChar>
            </w:r>
            <w:bookmarkStart w:id="31" w:name="Text50"/>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1"/>
            <w:r w:rsidRPr="00B469B4">
              <w:rPr>
                <w:rFonts w:ascii="IQTIG-Barlow" w:hAnsi="IQTIG-Barlow"/>
                <w:highlight w:val="lightGray"/>
                <w:u w:val="single"/>
              </w:rPr>
              <w:fldChar w:fldCharType="begin">
                <w:ffData>
                  <w:name w:val="Text51"/>
                  <w:enabled/>
                  <w:calcOnExit w:val="0"/>
                  <w:textInput/>
                </w:ffData>
              </w:fldChar>
            </w:r>
            <w:bookmarkStart w:id="32" w:name="Text51"/>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2"/>
          </w:p>
          <w:p w14:paraId="036DFC30" w14:textId="77777777" w:rsidR="00043041" w:rsidRPr="00B469B4" w:rsidRDefault="00043041" w:rsidP="00043041">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B469B4">
              <w:rPr>
                <w:rFonts w:ascii="IQTIG-Barlow" w:hAnsi="IQTIG-Barlow"/>
                <w:highlight w:val="lightGray"/>
                <w:u w:val="single"/>
              </w:rPr>
              <w:fldChar w:fldCharType="begin">
                <w:ffData>
                  <w:name w:val="Text52"/>
                  <w:enabled/>
                  <w:calcOnExit w:val="0"/>
                  <w:textInput/>
                </w:ffData>
              </w:fldChar>
            </w:r>
            <w:bookmarkStart w:id="33" w:name="Text52"/>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3"/>
            <w:r w:rsidRPr="00B469B4">
              <w:rPr>
                <w:rFonts w:ascii="IQTIG-Barlow" w:hAnsi="IQTIG-Barlow"/>
                <w:highlight w:val="lightGray"/>
                <w:u w:val="single"/>
              </w:rPr>
              <w:fldChar w:fldCharType="begin">
                <w:ffData>
                  <w:name w:val="Text53"/>
                  <w:enabled/>
                  <w:calcOnExit w:val="0"/>
                  <w:textInput/>
                </w:ffData>
              </w:fldChar>
            </w:r>
            <w:bookmarkStart w:id="34" w:name="Text53"/>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4"/>
            <w:r w:rsidRPr="00B469B4">
              <w:rPr>
                <w:rFonts w:ascii="IQTIG-Barlow" w:hAnsi="IQTIG-Barlow"/>
                <w:highlight w:val="lightGray"/>
                <w:u w:val="single"/>
              </w:rPr>
              <w:fldChar w:fldCharType="begin">
                <w:ffData>
                  <w:name w:val="Text54"/>
                  <w:enabled/>
                  <w:calcOnExit w:val="0"/>
                  <w:textInput/>
                </w:ffData>
              </w:fldChar>
            </w:r>
            <w:bookmarkStart w:id="35" w:name="Text54"/>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5"/>
            <w:r w:rsidRPr="00B469B4">
              <w:rPr>
                <w:rFonts w:ascii="IQTIG-Barlow" w:hAnsi="IQTIG-Barlow"/>
                <w:highlight w:val="lightGray"/>
                <w:u w:val="single"/>
              </w:rPr>
              <w:fldChar w:fldCharType="begin">
                <w:ffData>
                  <w:name w:val="Text55"/>
                  <w:enabled/>
                  <w:calcOnExit w:val="0"/>
                  <w:textInput/>
                </w:ffData>
              </w:fldChar>
            </w:r>
            <w:bookmarkStart w:id="36" w:name="Text55"/>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6"/>
            <w:r w:rsidRPr="00B469B4">
              <w:rPr>
                <w:rFonts w:ascii="IQTIG-Barlow" w:hAnsi="IQTIG-Barlow"/>
                <w:highlight w:val="lightGray"/>
                <w:u w:val="single"/>
              </w:rPr>
              <w:fldChar w:fldCharType="begin">
                <w:ffData>
                  <w:name w:val="Text56"/>
                  <w:enabled/>
                  <w:calcOnExit w:val="0"/>
                  <w:textInput/>
                </w:ffData>
              </w:fldChar>
            </w:r>
            <w:bookmarkStart w:id="37" w:name="Text56"/>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7"/>
            <w:r w:rsidRPr="00B469B4">
              <w:rPr>
                <w:rFonts w:ascii="IQTIG-Barlow" w:hAnsi="IQTIG-Barlow"/>
                <w:highlight w:val="lightGray"/>
                <w:u w:val="single"/>
              </w:rPr>
              <w:fldChar w:fldCharType="begin">
                <w:ffData>
                  <w:name w:val="Text57"/>
                  <w:enabled/>
                  <w:calcOnExit w:val="0"/>
                  <w:textInput/>
                </w:ffData>
              </w:fldChar>
            </w:r>
            <w:bookmarkStart w:id="38" w:name="Text57"/>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8"/>
            <w:r w:rsidRPr="00B469B4">
              <w:rPr>
                <w:rFonts w:ascii="IQTIG-Barlow" w:hAnsi="IQTIG-Barlow"/>
                <w:highlight w:val="lightGray"/>
                <w:u w:val="single"/>
              </w:rPr>
              <w:fldChar w:fldCharType="begin">
                <w:ffData>
                  <w:name w:val="Text58"/>
                  <w:enabled/>
                  <w:calcOnExit w:val="0"/>
                  <w:textInput/>
                </w:ffData>
              </w:fldChar>
            </w:r>
            <w:bookmarkStart w:id="39" w:name="Text58"/>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39"/>
            <w:r w:rsidRPr="00B469B4">
              <w:rPr>
                <w:rFonts w:ascii="IQTIG-Barlow" w:hAnsi="IQTIG-Barlow"/>
                <w:highlight w:val="lightGray"/>
                <w:u w:val="single"/>
              </w:rPr>
              <w:fldChar w:fldCharType="begin">
                <w:ffData>
                  <w:name w:val="Text59"/>
                  <w:enabled/>
                  <w:calcOnExit w:val="0"/>
                  <w:textInput/>
                </w:ffData>
              </w:fldChar>
            </w:r>
            <w:bookmarkStart w:id="40" w:name="Text59"/>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40"/>
            <w:r w:rsidRPr="00B469B4">
              <w:rPr>
                <w:rFonts w:ascii="IQTIG-Barlow" w:hAnsi="IQTIG-Barlow"/>
                <w:highlight w:val="lightGray"/>
                <w:u w:val="single"/>
              </w:rPr>
              <w:fldChar w:fldCharType="begin">
                <w:ffData>
                  <w:name w:val="Text60"/>
                  <w:enabled/>
                  <w:calcOnExit w:val="0"/>
                  <w:textInput/>
                </w:ffData>
              </w:fldChar>
            </w:r>
            <w:bookmarkStart w:id="41" w:name="Text60"/>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41"/>
            <w:r w:rsidRPr="00B469B4">
              <w:rPr>
                <w:rFonts w:ascii="IQTIG-Barlow" w:hAnsi="IQTIG-Barlow"/>
                <w:highlight w:val="lightGray"/>
                <w:u w:val="single"/>
              </w:rPr>
              <w:fldChar w:fldCharType="begin">
                <w:ffData>
                  <w:name w:val="Text61"/>
                  <w:enabled/>
                  <w:calcOnExit w:val="0"/>
                  <w:textInput/>
                </w:ffData>
              </w:fldChar>
            </w:r>
            <w:bookmarkStart w:id="42" w:name="Text61"/>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42"/>
            <w:r w:rsidRPr="00B469B4">
              <w:rPr>
                <w:rFonts w:ascii="IQTIG-Barlow" w:hAnsi="IQTIG-Barlow"/>
                <w:highlight w:val="lightGray"/>
                <w:u w:val="single"/>
              </w:rPr>
              <w:fldChar w:fldCharType="begin">
                <w:ffData>
                  <w:name w:val="Text62"/>
                  <w:enabled/>
                  <w:calcOnExit w:val="0"/>
                  <w:textInput/>
                </w:ffData>
              </w:fldChar>
            </w:r>
            <w:bookmarkStart w:id="43" w:name="Text62"/>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bookmarkEnd w:id="43"/>
          </w:p>
        </w:tc>
      </w:tr>
    </w:tbl>
    <w:p w14:paraId="4CFC1A70" w14:textId="77777777" w:rsidR="00043041" w:rsidRPr="00B469B4" w:rsidRDefault="00043041" w:rsidP="00043041">
      <w:pPr>
        <w:pStyle w:val="StandardmitAbstanddavor"/>
        <w:rPr>
          <w:rFonts w:ascii="IQTIG-Barlow" w:hAnsi="IQTIG-Barlow"/>
        </w:rPr>
      </w:pPr>
      <w:r w:rsidRPr="00B469B4">
        <w:rPr>
          <w:rFonts w:ascii="IQTIG-Barlow" w:hAnsi="IQTIG-Barlow"/>
        </w:rPr>
        <w:t>Wir erklären, dass</w:t>
      </w:r>
    </w:p>
    <w:p w14:paraId="7E8F2528" w14:textId="77777777" w:rsidR="00043041" w:rsidRPr="00B469B4" w:rsidRDefault="00043041" w:rsidP="00BB25F1">
      <w:pPr>
        <w:pStyle w:val="ListeEbene1"/>
        <w:rPr>
          <w:rFonts w:ascii="IQTIG-Barlow" w:hAnsi="IQTIG-Barlow"/>
        </w:rPr>
      </w:pPr>
      <w:r w:rsidRPr="00B469B4">
        <w:rPr>
          <w:rFonts w:ascii="IQTIG-Barlow" w:hAnsi="IQTIG-Barlow"/>
        </w:rPr>
        <w:t>der bevollmächtigte Vertreter die Mitglieder gegenüber dem Auftraggeber rechtsverbindlich vertritt und</w:t>
      </w:r>
    </w:p>
    <w:p w14:paraId="54917401" w14:textId="77777777" w:rsidR="00043041" w:rsidRPr="00B469B4" w:rsidRDefault="00043041" w:rsidP="00BB25F1">
      <w:pPr>
        <w:pStyle w:val="ListeEbene1"/>
        <w:rPr>
          <w:rFonts w:ascii="IQTIG-Barlow" w:hAnsi="IQTIG-Barlow"/>
        </w:rPr>
      </w:pPr>
      <w:r w:rsidRPr="00B469B4">
        <w:rPr>
          <w:rFonts w:ascii="IQTIG-Barlow" w:hAnsi="IQTIG-Barlow"/>
        </w:rPr>
        <w:t>alle Mitglieder im Fall der Auftragserteilung als Gesamtschuldner haften.</w:t>
      </w:r>
    </w:p>
    <w:p w14:paraId="6B1C2998" w14:textId="77777777" w:rsidR="00043041" w:rsidRPr="00B469B4" w:rsidRDefault="00043041" w:rsidP="00043041">
      <w:pPr>
        <w:pStyle w:val="StandardmitAbstanddavor"/>
        <w:rPr>
          <w:rFonts w:ascii="IQTIG-Barlow" w:hAnsi="IQTIG-Barlow"/>
        </w:rPr>
      </w:pPr>
      <w:r w:rsidRPr="00B469B4">
        <w:rPr>
          <w:rFonts w:ascii="IQTIG-Barlow" w:hAnsi="IQTIG-Barlow"/>
        </w:rPr>
        <w:t xml:space="preserve">Die Aufteilung der Leistungsbereiche innerhalb unserer </w:t>
      </w:r>
      <w:r w:rsidRPr="00B469B4">
        <w:rPr>
          <w:rFonts w:ascii="IQTIG-Barlow" w:eastAsia="Times New Roman" w:hAnsi="IQTIG-Barlow"/>
        </w:rPr>
        <w:t xml:space="preserve">Bietergemeinschaft </w:t>
      </w:r>
      <w:r w:rsidRPr="00B469B4">
        <w:rPr>
          <w:rFonts w:ascii="IQTIG-Barlow" w:hAnsi="IQTIG-Barlow"/>
        </w:rPr>
        <w:t>lautet wie folgt:</w:t>
      </w:r>
    </w:p>
    <w:tbl>
      <w:tblPr>
        <w:tblStyle w:val="IQTIGStandard"/>
        <w:tblW w:w="5000" w:type="pct"/>
        <w:tblLayout w:type="fixed"/>
        <w:tblLook w:val="0560" w:firstRow="1" w:lastRow="1" w:firstColumn="0" w:lastColumn="1" w:noHBand="0" w:noVBand="1"/>
      </w:tblPr>
      <w:tblGrid>
        <w:gridCol w:w="4108"/>
        <w:gridCol w:w="4386"/>
      </w:tblGrid>
      <w:tr w:rsidR="00043041" w:rsidRPr="00B469B4" w14:paraId="1E5ADEF5" w14:textId="77777777" w:rsidTr="00F13D46">
        <w:trPr>
          <w:cnfStyle w:val="100000000000" w:firstRow="1" w:lastRow="0" w:firstColumn="0" w:lastColumn="0" w:oddVBand="0" w:evenVBand="0" w:oddHBand="0" w:evenHBand="0" w:firstRowFirstColumn="0" w:firstRowLastColumn="0" w:lastRowFirstColumn="0" w:lastRowLastColumn="0"/>
          <w:tblHeader/>
        </w:trPr>
        <w:tc>
          <w:tcPr>
            <w:tcW w:w="4248" w:type="dxa"/>
          </w:tcPr>
          <w:p w14:paraId="3274A741" w14:textId="77777777" w:rsidR="00043041" w:rsidRPr="00B469B4" w:rsidRDefault="00043041" w:rsidP="00043041">
            <w:pPr>
              <w:pStyle w:val="Tabellenkopf"/>
              <w:rPr>
                <w:rFonts w:ascii="IQTIG-Barlow" w:hAnsi="IQTIG-Barlow"/>
              </w:rPr>
            </w:pPr>
            <w:r w:rsidRPr="00B469B4">
              <w:rPr>
                <w:rFonts w:ascii="IQTIG-Barlow" w:hAnsi="IQTIG-Barlow"/>
              </w:rPr>
              <w:t xml:space="preserve">Name des Mitglieds der </w:t>
            </w:r>
            <w:r w:rsidRPr="00B469B4">
              <w:rPr>
                <w:rFonts w:ascii="IQTIG-Barlow" w:eastAsia="Times New Roman" w:hAnsi="IQTIG-Barlow"/>
              </w:rPr>
              <w:t>Bietergemeinschaft</w:t>
            </w:r>
          </w:p>
        </w:tc>
        <w:tc>
          <w:tcPr>
            <w:tcW w:w="4536" w:type="dxa"/>
          </w:tcPr>
          <w:p w14:paraId="404125FB" w14:textId="77777777" w:rsidR="00043041" w:rsidRPr="00B469B4" w:rsidRDefault="00043041" w:rsidP="00043041">
            <w:pPr>
              <w:pStyle w:val="Tabellenkopf"/>
              <w:rPr>
                <w:rFonts w:ascii="IQTIG-Barlow" w:hAnsi="IQTIG-Barlow"/>
              </w:rPr>
            </w:pPr>
            <w:r w:rsidRPr="00B469B4">
              <w:rPr>
                <w:rFonts w:ascii="IQTIG-Barlow" w:hAnsi="IQTIG-Barlow"/>
              </w:rPr>
              <w:t>Leistungsbereich(e)</w:t>
            </w:r>
          </w:p>
        </w:tc>
      </w:tr>
      <w:tr w:rsidR="00043041" w:rsidRPr="00B469B4" w14:paraId="69188B2E" w14:textId="77777777" w:rsidTr="00F13D46">
        <w:trPr>
          <w:cnfStyle w:val="000000100000" w:firstRow="0" w:lastRow="0" w:firstColumn="0" w:lastColumn="0" w:oddVBand="0" w:evenVBand="0" w:oddHBand="1" w:evenHBand="0" w:firstRowFirstColumn="0" w:firstRowLastColumn="0" w:lastRowFirstColumn="0" w:lastRowLastColumn="0"/>
        </w:trPr>
        <w:tc>
          <w:tcPr>
            <w:tcW w:w="4248" w:type="dxa"/>
          </w:tcPr>
          <w:p w14:paraId="1F282F81" w14:textId="77777777" w:rsidR="00043041" w:rsidRPr="00B469B4" w:rsidRDefault="00043041" w:rsidP="00043041">
            <w:pPr>
              <w:pStyle w:val="Tabellentext"/>
              <w:rPr>
                <w:rFonts w:ascii="IQTIG-Barlow" w:hAnsi="IQTIG-Barlow"/>
                <w:noProof/>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4536" w:type="dxa"/>
          </w:tcPr>
          <w:p w14:paraId="63B31AD0" w14:textId="77777777" w:rsidR="00043041" w:rsidRPr="00B469B4" w:rsidRDefault="00043041" w:rsidP="00043041">
            <w:pPr>
              <w:pStyle w:val="Tabellentext"/>
              <w:rPr>
                <w:rFonts w:ascii="IQTIG-Barlow" w:hAnsi="IQTIG-Barlow"/>
                <w:noProof/>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r w:rsidR="00043041" w:rsidRPr="00B469B4" w14:paraId="2587BE38" w14:textId="77777777" w:rsidTr="00F13D46">
        <w:trPr>
          <w:cnfStyle w:val="000000010000" w:firstRow="0" w:lastRow="0" w:firstColumn="0" w:lastColumn="0" w:oddVBand="0" w:evenVBand="0" w:oddHBand="0" w:evenHBand="1" w:firstRowFirstColumn="0" w:firstRowLastColumn="0" w:lastRowFirstColumn="0" w:lastRowLastColumn="0"/>
        </w:trPr>
        <w:tc>
          <w:tcPr>
            <w:tcW w:w="4248" w:type="dxa"/>
          </w:tcPr>
          <w:p w14:paraId="6DA059F2" w14:textId="77777777" w:rsidR="00043041" w:rsidRPr="00B469B4" w:rsidRDefault="00043041" w:rsidP="00043041">
            <w:pPr>
              <w:pStyle w:val="Tabellentext"/>
              <w:rPr>
                <w:rFonts w:ascii="IQTIG-Barlow" w:hAnsi="IQTIG-Barlow"/>
                <w:noProof/>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4536" w:type="dxa"/>
          </w:tcPr>
          <w:p w14:paraId="3BA78AE1" w14:textId="77777777" w:rsidR="00043041" w:rsidRPr="00B469B4" w:rsidRDefault="00043041" w:rsidP="00043041">
            <w:pPr>
              <w:pStyle w:val="Tabellentext"/>
              <w:rPr>
                <w:rFonts w:ascii="IQTIG-Barlow" w:hAnsi="IQTIG-Barlow"/>
                <w:noProof/>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r w:rsidR="00043041" w:rsidRPr="00B469B4" w14:paraId="5D6FDA48" w14:textId="77777777" w:rsidTr="00F13D46">
        <w:trPr>
          <w:cnfStyle w:val="000000100000" w:firstRow="0" w:lastRow="0" w:firstColumn="0" w:lastColumn="0" w:oddVBand="0" w:evenVBand="0" w:oddHBand="1" w:evenHBand="0" w:firstRowFirstColumn="0" w:firstRowLastColumn="0" w:lastRowFirstColumn="0" w:lastRowLastColumn="0"/>
        </w:trPr>
        <w:tc>
          <w:tcPr>
            <w:tcW w:w="4248" w:type="dxa"/>
          </w:tcPr>
          <w:p w14:paraId="63993412" w14:textId="77777777" w:rsidR="00043041" w:rsidRPr="00B469B4" w:rsidRDefault="00043041" w:rsidP="00043041">
            <w:pPr>
              <w:pStyle w:val="Tabellentext"/>
              <w:rPr>
                <w:rFonts w:ascii="IQTIG-Barlow" w:hAnsi="IQTIG-Barlow"/>
                <w:noProof/>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4536" w:type="dxa"/>
          </w:tcPr>
          <w:p w14:paraId="076F8C8E" w14:textId="77777777" w:rsidR="00043041" w:rsidRPr="00B469B4" w:rsidRDefault="00043041" w:rsidP="00043041">
            <w:pPr>
              <w:pStyle w:val="Tabellentext"/>
              <w:rPr>
                <w:rFonts w:ascii="IQTIG-Barlow" w:hAnsi="IQTIG-Barlow"/>
                <w:noProof/>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r w:rsidR="00043041" w:rsidRPr="00B469B4" w14:paraId="196267A2" w14:textId="77777777" w:rsidTr="00F13D46">
        <w:trPr>
          <w:cnfStyle w:val="000000010000" w:firstRow="0" w:lastRow="0" w:firstColumn="0" w:lastColumn="0" w:oddVBand="0" w:evenVBand="0" w:oddHBand="0" w:evenHBand="1" w:firstRowFirstColumn="0" w:firstRowLastColumn="0" w:lastRowFirstColumn="0" w:lastRowLastColumn="0"/>
        </w:trPr>
        <w:tc>
          <w:tcPr>
            <w:tcW w:w="4248" w:type="dxa"/>
          </w:tcPr>
          <w:p w14:paraId="2715ECED"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4536" w:type="dxa"/>
          </w:tcPr>
          <w:p w14:paraId="0F2F01BD"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r w:rsidR="00043041" w:rsidRPr="00B469B4" w14:paraId="52484F86" w14:textId="77777777" w:rsidTr="00F13D46">
        <w:trPr>
          <w:cnfStyle w:val="000000100000" w:firstRow="0" w:lastRow="0" w:firstColumn="0" w:lastColumn="0" w:oddVBand="0" w:evenVBand="0" w:oddHBand="1" w:evenHBand="0" w:firstRowFirstColumn="0" w:firstRowLastColumn="0" w:lastRowFirstColumn="0" w:lastRowLastColumn="0"/>
        </w:trPr>
        <w:tc>
          <w:tcPr>
            <w:tcW w:w="4248" w:type="dxa"/>
          </w:tcPr>
          <w:p w14:paraId="6F2E7FA0"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4536" w:type="dxa"/>
          </w:tcPr>
          <w:p w14:paraId="65E30BCB"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r>
    </w:tbl>
    <w:p w14:paraId="3B1FAD48" w14:textId="77777777" w:rsidR="00043041" w:rsidRPr="00B469B4" w:rsidRDefault="00043041" w:rsidP="00043041">
      <w:pPr>
        <w:spacing w:line="264" w:lineRule="auto"/>
        <w:rPr>
          <w:rFonts w:ascii="IQTIG-Barlow" w:hAnsi="IQTIG-Barlow" w:cs="Arial"/>
          <w:szCs w:val="22"/>
        </w:rPr>
      </w:pPr>
    </w:p>
    <w:tbl>
      <w:tblPr>
        <w:tblStyle w:val="IQTIGStandard"/>
        <w:tblW w:w="5000" w:type="pct"/>
        <w:tblLayout w:type="fixed"/>
        <w:tblLook w:val="0740" w:firstRow="0" w:lastRow="1" w:firstColumn="0" w:lastColumn="1" w:noHBand="1" w:noVBand="1"/>
      </w:tblPr>
      <w:tblGrid>
        <w:gridCol w:w="2082"/>
        <w:gridCol w:w="2221"/>
        <w:gridCol w:w="4191"/>
      </w:tblGrid>
      <w:tr w:rsidR="00043041" w:rsidRPr="00B469B4" w14:paraId="0E7D853F" w14:textId="77777777" w:rsidTr="00043041">
        <w:trPr>
          <w:trHeight w:val="1408"/>
        </w:trPr>
        <w:tc>
          <w:tcPr>
            <w:tcW w:w="2127" w:type="dxa"/>
          </w:tcPr>
          <w:p w14:paraId="494788AF" w14:textId="77777777" w:rsidR="00043041" w:rsidRPr="00B469B4" w:rsidRDefault="00043041" w:rsidP="00043041">
            <w:pPr>
              <w:pStyle w:val="Tabellentext"/>
              <w:rPr>
                <w:rFonts w:ascii="IQTIG-Barlow" w:hAnsi="IQTIG-Barlow"/>
              </w:rPr>
            </w:pPr>
            <w:r w:rsidRPr="00B469B4">
              <w:rPr>
                <w:rFonts w:ascii="IQTIG-Barlow" w:hAnsi="IQTIG-Barlow"/>
              </w:rPr>
              <w:t xml:space="preserve">Ort: </w:t>
            </w:r>
            <w:r w:rsidRPr="00B469B4">
              <w:rPr>
                <w:rFonts w:ascii="IQTIG-Barlow" w:hAnsi="IQTIG-Barlow"/>
                <w:highlight w:val="lightGray"/>
                <w:u w:val="single"/>
              </w:rPr>
              <w:fldChar w:fldCharType="begin">
                <w:ffData>
                  <w:name w:val="Text1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1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2268" w:type="dxa"/>
          </w:tcPr>
          <w:p w14:paraId="58538022" w14:textId="77777777" w:rsidR="00043041" w:rsidRPr="00B469B4" w:rsidRDefault="00043041" w:rsidP="00CE7332">
            <w:pPr>
              <w:pStyle w:val="Tabellentext"/>
              <w:rPr>
                <w:rFonts w:ascii="IQTIG-Barlow" w:hAnsi="IQTIG-Barlow"/>
              </w:rPr>
            </w:pPr>
            <w:r w:rsidRPr="00B469B4">
              <w:rPr>
                <w:rFonts w:ascii="IQTIG-Barlow" w:hAnsi="IQTIG-Barlow"/>
              </w:rPr>
              <w:t xml:space="preserve">Datum: </w:t>
            </w:r>
            <w:sdt>
              <w:sdtPr>
                <w:rPr>
                  <w:rFonts w:ascii="IQTIG-Barlow" w:hAnsi="IQTIG-Barlow"/>
                </w:rPr>
                <w:alias w:val="Datum 1"/>
                <w:tag w:val="Datum 1"/>
                <w:id w:val="229588770"/>
                <w:placeholder>
                  <w:docPart w:val="DefaultPlaceholder_-1854013438"/>
                </w:placeholder>
                <w:date>
                  <w:dateFormat w:val="dd.MM.yyyy"/>
                  <w:lid w:val="de-DE"/>
                  <w:storeMappedDataAs w:val="dateTime"/>
                  <w:calendar w:val="gregorian"/>
                </w:date>
              </w:sdtPr>
              <w:sdtEndPr/>
              <w:sdtContent>
                <w:r w:rsidR="00CE7332" w:rsidRPr="00B469B4">
                  <w:rPr>
                    <w:rFonts w:ascii="IQTIG-Barlow" w:hAnsi="IQTIG-Barlow"/>
                  </w:rPr>
                  <w:t>[Datum wählen]</w:t>
                </w:r>
              </w:sdtContent>
            </w:sdt>
          </w:p>
        </w:tc>
        <w:tc>
          <w:tcPr>
            <w:tcW w:w="4281" w:type="dxa"/>
          </w:tcPr>
          <w:p w14:paraId="16677B09" w14:textId="77777777" w:rsidR="00043041" w:rsidRPr="00B469B4" w:rsidRDefault="00043041" w:rsidP="00043041">
            <w:pPr>
              <w:pStyle w:val="Tabellentext"/>
              <w:rPr>
                <w:rFonts w:ascii="IQTIG-Barlow" w:hAnsi="IQTIG-Barlow"/>
              </w:rPr>
            </w:pPr>
            <w:r w:rsidRPr="00B469B4">
              <w:rPr>
                <w:rFonts w:ascii="IQTIG-Barlow" w:hAnsi="IQTIG-Barlow"/>
              </w:rPr>
              <w:t xml:space="preserve">Mitglied der </w:t>
            </w:r>
            <w:r w:rsidR="00F07514" w:rsidRPr="00B469B4">
              <w:rPr>
                <w:rFonts w:ascii="IQTIG-Barlow" w:hAnsi="IQTIG-Barlow"/>
              </w:rPr>
              <w:t>Bieter</w:t>
            </w:r>
            <w:r w:rsidRPr="00B469B4">
              <w:rPr>
                <w:rFonts w:ascii="IQTIG-Barlow" w:hAnsi="IQTIG-Barlow"/>
              </w:rPr>
              <w:t xml:space="preserve">gemeinschaft: </w:t>
            </w:r>
          </w:p>
          <w:p w14:paraId="1AE7C437"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p>
          <w:p w14:paraId="485F3172" w14:textId="77777777" w:rsidR="00043041" w:rsidRPr="00B469B4" w:rsidRDefault="00043041" w:rsidP="00043041">
            <w:pPr>
              <w:pStyle w:val="Tabellentext"/>
              <w:rPr>
                <w:rFonts w:ascii="IQTIG-Barlow" w:hAnsi="IQTIG-Barlow"/>
              </w:rPr>
            </w:pPr>
            <w:r w:rsidRPr="00B469B4">
              <w:rPr>
                <w:rFonts w:ascii="IQTIG-Barlow" w:hAnsi="IQTIG-Barlow"/>
              </w:rPr>
              <w:t xml:space="preserve">Vor- und Zuname des Erklärenden: </w:t>
            </w:r>
          </w:p>
          <w:p w14:paraId="06F8B67D"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p>
        </w:tc>
      </w:tr>
    </w:tbl>
    <w:p w14:paraId="006D7F55" w14:textId="77777777" w:rsidR="00043041" w:rsidRPr="00B469B4" w:rsidRDefault="00043041" w:rsidP="00043041">
      <w:pPr>
        <w:spacing w:line="264" w:lineRule="auto"/>
        <w:rPr>
          <w:rFonts w:ascii="IQTIG-Barlow" w:hAnsi="IQTIG-Barlow" w:cs="Arial"/>
          <w:szCs w:val="22"/>
        </w:rPr>
      </w:pPr>
    </w:p>
    <w:tbl>
      <w:tblPr>
        <w:tblStyle w:val="IQTIGStandard"/>
        <w:tblW w:w="5000" w:type="pct"/>
        <w:tblLayout w:type="fixed"/>
        <w:tblLook w:val="0740" w:firstRow="0" w:lastRow="1" w:firstColumn="0" w:lastColumn="1" w:noHBand="1" w:noVBand="1"/>
      </w:tblPr>
      <w:tblGrid>
        <w:gridCol w:w="2082"/>
        <w:gridCol w:w="2221"/>
        <w:gridCol w:w="4191"/>
      </w:tblGrid>
      <w:tr w:rsidR="00043041" w:rsidRPr="00B469B4" w14:paraId="4D301E69" w14:textId="77777777" w:rsidTr="00043041">
        <w:trPr>
          <w:trHeight w:val="1408"/>
        </w:trPr>
        <w:tc>
          <w:tcPr>
            <w:tcW w:w="2127" w:type="dxa"/>
          </w:tcPr>
          <w:p w14:paraId="03BA9143" w14:textId="77777777" w:rsidR="00043041" w:rsidRPr="00B469B4" w:rsidRDefault="00043041" w:rsidP="00043041">
            <w:pPr>
              <w:pStyle w:val="Tabellentext"/>
              <w:rPr>
                <w:rFonts w:ascii="IQTIG-Barlow" w:hAnsi="IQTIG-Barlow"/>
              </w:rPr>
            </w:pPr>
            <w:r w:rsidRPr="00B469B4">
              <w:rPr>
                <w:rFonts w:ascii="IQTIG-Barlow" w:hAnsi="IQTIG-Barlow"/>
              </w:rPr>
              <w:t xml:space="preserve">Ort: </w:t>
            </w:r>
            <w:r w:rsidRPr="00B469B4">
              <w:rPr>
                <w:rFonts w:ascii="IQTIG-Barlow" w:hAnsi="IQTIG-Barlow"/>
                <w:highlight w:val="lightGray"/>
                <w:u w:val="single"/>
              </w:rPr>
              <w:fldChar w:fldCharType="begin">
                <w:ffData>
                  <w:name w:val="Text1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1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2268" w:type="dxa"/>
          </w:tcPr>
          <w:p w14:paraId="27635F5B" w14:textId="77777777" w:rsidR="00043041" w:rsidRPr="00B469B4" w:rsidRDefault="00CE7332" w:rsidP="00043041">
            <w:pPr>
              <w:pStyle w:val="Tabellentext"/>
              <w:rPr>
                <w:rFonts w:ascii="IQTIG-Barlow" w:hAnsi="IQTIG-Barlow"/>
              </w:rPr>
            </w:pPr>
            <w:r w:rsidRPr="00B469B4">
              <w:rPr>
                <w:rFonts w:ascii="IQTIG-Barlow" w:hAnsi="IQTIG-Barlow"/>
              </w:rPr>
              <w:t xml:space="preserve">Datum: </w:t>
            </w:r>
            <w:sdt>
              <w:sdtPr>
                <w:rPr>
                  <w:rFonts w:ascii="IQTIG-Barlow" w:hAnsi="IQTIG-Barlow"/>
                </w:rPr>
                <w:alias w:val="Datum 2"/>
                <w:tag w:val="Datum 2"/>
                <w:id w:val="975571894"/>
                <w:placeholder>
                  <w:docPart w:val="C2B863CBD6BA4172ACF390B261836995"/>
                </w:placeholder>
                <w:date>
                  <w:dateFormat w:val="dd.MM.yyyy"/>
                  <w:lid w:val="de-DE"/>
                  <w:storeMappedDataAs w:val="dateTime"/>
                  <w:calendar w:val="gregorian"/>
                </w:date>
              </w:sdtPr>
              <w:sdtEndPr/>
              <w:sdtContent>
                <w:r w:rsidRPr="00B469B4">
                  <w:rPr>
                    <w:rFonts w:ascii="IQTIG-Barlow" w:hAnsi="IQTIG-Barlow"/>
                  </w:rPr>
                  <w:t>[Datum wählen]</w:t>
                </w:r>
              </w:sdtContent>
            </w:sdt>
          </w:p>
        </w:tc>
        <w:tc>
          <w:tcPr>
            <w:tcW w:w="4281" w:type="dxa"/>
          </w:tcPr>
          <w:p w14:paraId="2A4DE4E2" w14:textId="77777777" w:rsidR="00043041" w:rsidRPr="00B469B4" w:rsidRDefault="00043041" w:rsidP="00043041">
            <w:pPr>
              <w:pStyle w:val="Tabellentext"/>
              <w:rPr>
                <w:rFonts w:ascii="IQTIG-Barlow" w:hAnsi="IQTIG-Barlow"/>
              </w:rPr>
            </w:pPr>
            <w:r w:rsidRPr="00B469B4">
              <w:rPr>
                <w:rFonts w:ascii="IQTIG-Barlow" w:hAnsi="IQTIG-Barlow"/>
              </w:rPr>
              <w:t xml:space="preserve">Mitglied der </w:t>
            </w:r>
            <w:r w:rsidR="00F07514" w:rsidRPr="00B469B4">
              <w:rPr>
                <w:rFonts w:ascii="IQTIG-Barlow" w:hAnsi="IQTIG-Barlow"/>
              </w:rPr>
              <w:t>Bieter</w:t>
            </w:r>
            <w:r w:rsidRPr="00B469B4">
              <w:rPr>
                <w:rFonts w:ascii="IQTIG-Barlow" w:hAnsi="IQTIG-Barlow"/>
              </w:rPr>
              <w:t xml:space="preserve">gemeinschaft: </w:t>
            </w:r>
          </w:p>
          <w:p w14:paraId="09527CD9"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p>
          <w:p w14:paraId="3C8C3848" w14:textId="77777777" w:rsidR="00043041" w:rsidRPr="00B469B4" w:rsidRDefault="00043041" w:rsidP="00043041">
            <w:pPr>
              <w:pStyle w:val="Tabellentext"/>
              <w:rPr>
                <w:rFonts w:ascii="IQTIG-Barlow" w:hAnsi="IQTIG-Barlow"/>
              </w:rPr>
            </w:pPr>
            <w:r w:rsidRPr="00B469B4">
              <w:rPr>
                <w:rFonts w:ascii="IQTIG-Barlow" w:hAnsi="IQTIG-Barlow"/>
              </w:rPr>
              <w:t xml:space="preserve">Vor- und Zuname des Erklärenden: </w:t>
            </w:r>
          </w:p>
          <w:p w14:paraId="6A580120" w14:textId="3FA339D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p>
        </w:tc>
      </w:tr>
    </w:tbl>
    <w:p w14:paraId="4A0B90AA" w14:textId="77777777" w:rsidR="00043041" w:rsidRPr="00B469B4" w:rsidRDefault="00043041" w:rsidP="00043041">
      <w:pPr>
        <w:spacing w:line="264" w:lineRule="auto"/>
        <w:rPr>
          <w:rFonts w:ascii="IQTIG-Barlow" w:hAnsi="IQTIG-Barlow" w:cs="Arial"/>
          <w:szCs w:val="22"/>
        </w:rPr>
      </w:pPr>
    </w:p>
    <w:tbl>
      <w:tblPr>
        <w:tblStyle w:val="IQTIGStandard"/>
        <w:tblW w:w="5000" w:type="pct"/>
        <w:tblLayout w:type="fixed"/>
        <w:tblLook w:val="0740" w:firstRow="0" w:lastRow="1" w:firstColumn="0" w:lastColumn="1" w:noHBand="1" w:noVBand="1"/>
      </w:tblPr>
      <w:tblGrid>
        <w:gridCol w:w="2082"/>
        <w:gridCol w:w="2221"/>
        <w:gridCol w:w="4191"/>
      </w:tblGrid>
      <w:tr w:rsidR="00043041" w:rsidRPr="00B469B4" w14:paraId="3F104B99" w14:textId="77777777" w:rsidTr="00043041">
        <w:trPr>
          <w:trHeight w:val="1408"/>
        </w:trPr>
        <w:tc>
          <w:tcPr>
            <w:tcW w:w="2127" w:type="dxa"/>
          </w:tcPr>
          <w:p w14:paraId="38B9A087" w14:textId="77777777" w:rsidR="00043041" w:rsidRPr="00B469B4" w:rsidRDefault="00043041" w:rsidP="00043041">
            <w:pPr>
              <w:pStyle w:val="Tabellentext"/>
              <w:rPr>
                <w:rFonts w:ascii="IQTIG-Barlow" w:hAnsi="IQTIG-Barlow"/>
              </w:rPr>
            </w:pPr>
            <w:r w:rsidRPr="00B469B4">
              <w:rPr>
                <w:rFonts w:ascii="IQTIG-Barlow" w:hAnsi="IQTIG-Barlow"/>
              </w:rPr>
              <w:t xml:space="preserve">Ort: </w:t>
            </w:r>
            <w:r w:rsidRPr="00B469B4">
              <w:rPr>
                <w:rFonts w:ascii="IQTIG-Barlow" w:hAnsi="IQTIG-Barlow"/>
                <w:highlight w:val="lightGray"/>
                <w:u w:val="single"/>
              </w:rPr>
              <w:fldChar w:fldCharType="begin">
                <w:ffData>
                  <w:name w:val="Text1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19"/>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p>
        </w:tc>
        <w:tc>
          <w:tcPr>
            <w:tcW w:w="2268" w:type="dxa"/>
          </w:tcPr>
          <w:p w14:paraId="44501B8E" w14:textId="77777777" w:rsidR="00043041" w:rsidRPr="00B469B4" w:rsidRDefault="00CE7332" w:rsidP="00043041">
            <w:pPr>
              <w:pStyle w:val="Tabellentext"/>
              <w:rPr>
                <w:rFonts w:ascii="IQTIG-Barlow" w:hAnsi="IQTIG-Barlow"/>
              </w:rPr>
            </w:pPr>
            <w:r w:rsidRPr="00B469B4">
              <w:rPr>
                <w:rFonts w:ascii="IQTIG-Barlow" w:hAnsi="IQTIG-Barlow"/>
              </w:rPr>
              <w:t xml:space="preserve">Datum: </w:t>
            </w:r>
            <w:sdt>
              <w:sdtPr>
                <w:rPr>
                  <w:rFonts w:ascii="IQTIG-Barlow" w:hAnsi="IQTIG-Barlow"/>
                </w:rPr>
                <w:alias w:val="Datum 3"/>
                <w:tag w:val="Datum 3"/>
                <w:id w:val="1236439236"/>
                <w:placeholder>
                  <w:docPart w:val="52F3F764A2984991B203AC21750C54FF"/>
                </w:placeholder>
                <w:date>
                  <w:dateFormat w:val="dd.MM.yyyy"/>
                  <w:lid w:val="de-DE"/>
                  <w:storeMappedDataAs w:val="dateTime"/>
                  <w:calendar w:val="gregorian"/>
                </w:date>
              </w:sdtPr>
              <w:sdtEndPr/>
              <w:sdtContent>
                <w:r w:rsidRPr="00B469B4">
                  <w:rPr>
                    <w:rFonts w:ascii="IQTIG-Barlow" w:hAnsi="IQTIG-Barlow"/>
                  </w:rPr>
                  <w:t>[Datum wählen]</w:t>
                </w:r>
              </w:sdtContent>
            </w:sdt>
          </w:p>
        </w:tc>
        <w:tc>
          <w:tcPr>
            <w:tcW w:w="4281" w:type="dxa"/>
          </w:tcPr>
          <w:p w14:paraId="503DFF7C" w14:textId="77777777" w:rsidR="00043041" w:rsidRPr="00B469B4" w:rsidRDefault="00043041" w:rsidP="00043041">
            <w:pPr>
              <w:pStyle w:val="Tabellentext"/>
              <w:rPr>
                <w:rFonts w:ascii="IQTIG-Barlow" w:hAnsi="IQTIG-Barlow"/>
              </w:rPr>
            </w:pPr>
            <w:r w:rsidRPr="00B469B4">
              <w:rPr>
                <w:rFonts w:ascii="IQTIG-Barlow" w:hAnsi="IQTIG-Barlow"/>
              </w:rPr>
              <w:t xml:space="preserve">Mitglied der </w:t>
            </w:r>
            <w:r w:rsidR="00F07514" w:rsidRPr="00B469B4">
              <w:rPr>
                <w:rFonts w:ascii="IQTIG-Barlow" w:hAnsi="IQTIG-Barlow"/>
              </w:rPr>
              <w:t>Bieter</w:t>
            </w:r>
            <w:r w:rsidRPr="00B469B4">
              <w:rPr>
                <w:rFonts w:ascii="IQTIG-Barlow" w:hAnsi="IQTIG-Barlow"/>
              </w:rPr>
              <w:t xml:space="preserve">gemeinschaft: </w:t>
            </w:r>
          </w:p>
          <w:p w14:paraId="757F1D46"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p>
          <w:p w14:paraId="2892EF7B" w14:textId="77777777" w:rsidR="00043041" w:rsidRPr="00B469B4" w:rsidRDefault="00043041" w:rsidP="00043041">
            <w:pPr>
              <w:pStyle w:val="Tabellentext"/>
              <w:rPr>
                <w:rFonts w:ascii="IQTIG-Barlow" w:hAnsi="IQTIG-Barlow"/>
              </w:rPr>
            </w:pPr>
            <w:r w:rsidRPr="00B469B4">
              <w:rPr>
                <w:rFonts w:ascii="IQTIG-Barlow" w:hAnsi="IQTIG-Barlow"/>
              </w:rPr>
              <w:t xml:space="preserve">Vor- und Zuname des Erklärenden: </w:t>
            </w:r>
          </w:p>
          <w:p w14:paraId="27FA0EA3" w14:textId="77777777" w:rsidR="00043041" w:rsidRPr="00B469B4" w:rsidRDefault="00043041" w:rsidP="00043041">
            <w:pPr>
              <w:pStyle w:val="Tabellentext"/>
              <w:rPr>
                <w:rFonts w:ascii="IQTIG-Barlow" w:hAnsi="IQTIG-Barlow"/>
                <w:u w:val="single"/>
              </w:rPr>
            </w:pP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Pr="00B469B4">
              <w:rPr>
                <w:rFonts w:ascii="IQTIG-Barlow" w:hAnsi="IQTIG-Barlow"/>
                <w:highlight w:val="lightGray"/>
                <w:u w:val="single"/>
              </w:rPr>
              <w:fldChar w:fldCharType="begin">
                <w:ffData>
                  <w:name w:val="Text5"/>
                  <w:enabled/>
                  <w:calcOnExit w:val="0"/>
                  <w:textInput/>
                </w:ffData>
              </w:fldChar>
            </w:r>
            <w:r w:rsidRPr="00B469B4">
              <w:rPr>
                <w:rFonts w:ascii="IQTIG-Barlow" w:hAnsi="IQTIG-Barlow"/>
                <w:highlight w:val="lightGray"/>
                <w:u w:val="single"/>
              </w:rPr>
              <w:instrText xml:space="preserve"> FORMTEXT </w:instrText>
            </w:r>
            <w:r w:rsidRPr="00B469B4">
              <w:rPr>
                <w:rFonts w:ascii="IQTIG-Barlow" w:hAnsi="IQTIG-Barlow"/>
                <w:highlight w:val="lightGray"/>
                <w:u w:val="single"/>
              </w:rPr>
            </w:r>
            <w:r w:rsidRPr="00B469B4">
              <w:rPr>
                <w:rFonts w:ascii="IQTIG-Barlow" w:hAnsi="IQTIG-Barlow"/>
                <w:highlight w:val="lightGray"/>
                <w:u w:val="single"/>
              </w:rPr>
              <w:fldChar w:fldCharType="separate"/>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noProof/>
                <w:highlight w:val="lightGray"/>
                <w:u w:val="single"/>
              </w:rPr>
              <w:t> </w:t>
            </w:r>
            <w:r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r w:rsidR="008435B8" w:rsidRPr="00B469B4">
              <w:rPr>
                <w:rFonts w:ascii="IQTIG-Barlow" w:hAnsi="IQTIG-Barlow"/>
                <w:highlight w:val="lightGray"/>
                <w:u w:val="single"/>
              </w:rPr>
              <w:fldChar w:fldCharType="begin">
                <w:ffData>
                  <w:name w:val="Text5"/>
                  <w:enabled/>
                  <w:calcOnExit w:val="0"/>
                  <w:textInput/>
                </w:ffData>
              </w:fldChar>
            </w:r>
            <w:r w:rsidR="008435B8" w:rsidRPr="00B469B4">
              <w:rPr>
                <w:rFonts w:ascii="IQTIG-Barlow" w:hAnsi="IQTIG-Barlow"/>
                <w:highlight w:val="lightGray"/>
                <w:u w:val="single"/>
              </w:rPr>
              <w:instrText xml:space="preserve"> FORMTEXT </w:instrText>
            </w:r>
            <w:r w:rsidR="008435B8" w:rsidRPr="00B469B4">
              <w:rPr>
                <w:rFonts w:ascii="IQTIG-Barlow" w:hAnsi="IQTIG-Barlow"/>
                <w:highlight w:val="lightGray"/>
                <w:u w:val="single"/>
              </w:rPr>
            </w:r>
            <w:r w:rsidR="008435B8" w:rsidRPr="00B469B4">
              <w:rPr>
                <w:rFonts w:ascii="IQTIG-Barlow" w:hAnsi="IQTIG-Barlow"/>
                <w:highlight w:val="lightGray"/>
                <w:u w:val="single"/>
              </w:rPr>
              <w:fldChar w:fldCharType="separate"/>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noProof/>
                <w:highlight w:val="lightGray"/>
                <w:u w:val="single"/>
              </w:rPr>
              <w:t> </w:t>
            </w:r>
            <w:r w:rsidR="008435B8" w:rsidRPr="00B469B4">
              <w:rPr>
                <w:rFonts w:ascii="IQTIG-Barlow" w:hAnsi="IQTIG-Barlow"/>
                <w:highlight w:val="lightGray"/>
                <w:u w:val="single"/>
              </w:rPr>
              <w:fldChar w:fldCharType="end"/>
            </w:r>
          </w:p>
        </w:tc>
      </w:tr>
    </w:tbl>
    <w:p w14:paraId="6F30F1E3" w14:textId="77777777" w:rsidR="00043041" w:rsidRPr="00B469B4" w:rsidRDefault="00043041" w:rsidP="00043041">
      <w:pPr>
        <w:rPr>
          <w:rFonts w:ascii="IQTIG-Barlow" w:hAnsi="IQTIG-Barlow"/>
        </w:rPr>
      </w:pPr>
    </w:p>
    <w:p w14:paraId="43BC9257" w14:textId="77777777" w:rsidR="00043041" w:rsidRPr="00B469B4" w:rsidRDefault="00043041" w:rsidP="00043041">
      <w:pPr>
        <w:rPr>
          <w:rFonts w:ascii="IQTIG-Barlow" w:hAnsi="IQTIG-Barlow"/>
          <w:b/>
          <w:bCs/>
        </w:rPr>
      </w:pPr>
      <w:r w:rsidRPr="00B469B4">
        <w:rPr>
          <w:rFonts w:ascii="IQTIG-Barlow" w:hAnsi="IQTIG-Barlow"/>
          <w:b/>
          <w:bCs/>
          <w:u w:val="single"/>
        </w:rPr>
        <w:t>Wichtiger Hinweis</w:t>
      </w:r>
      <w:r w:rsidRPr="00B469B4">
        <w:rPr>
          <w:rFonts w:ascii="IQTIG-Barlow" w:hAnsi="IQTIG-Barlow"/>
          <w:b/>
          <w:bCs/>
        </w:rPr>
        <w:t>: Wird der Name der / des Erklärenden nicht lesbar angegeben (Textform gem. § 126b BGB), gilt die Erklärung als nicht abgegeben.</w:t>
      </w:r>
    </w:p>
    <w:p w14:paraId="3446FDA1" w14:textId="77777777" w:rsidR="007911E4" w:rsidRPr="00B469B4" w:rsidRDefault="00043041" w:rsidP="00F13D46">
      <w:pPr>
        <w:rPr>
          <w:rFonts w:ascii="IQTIG-Barlow" w:hAnsi="IQTIG-Barlow"/>
        </w:rPr>
      </w:pPr>
      <w:r w:rsidRPr="00B469B4">
        <w:rPr>
          <w:rFonts w:ascii="IQTIG-Barlow" w:hAnsi="IQTIG-Barlow"/>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7911E4" w:rsidRPr="00B469B4" w:rsidSect="009E34AC">
      <w:headerReference w:type="default" r:id="rId8"/>
      <w:footerReference w:type="default" r:id="rId9"/>
      <w:headerReference w:type="first" r:id="rId10"/>
      <w:footerReference w:type="first" r:id="rId11"/>
      <w:pgSz w:w="11906" w:h="16838" w:code="9"/>
      <w:pgMar w:top="1701"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29CDD" w14:textId="77777777" w:rsidR="00BD3F62" w:rsidRDefault="00BD3F62" w:rsidP="00C13AD2">
      <w:r>
        <w:separator/>
      </w:r>
    </w:p>
  </w:endnote>
  <w:endnote w:type="continuationSeparator" w:id="0">
    <w:p w14:paraId="031D8852" w14:textId="77777777" w:rsidR="00BD3F62" w:rsidRDefault="00BD3F62"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IQTIG-Barlow">
    <w:panose1 w:val="00000500000000000000"/>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C6BD" w14:textId="5141F60C" w:rsidR="00043041" w:rsidRDefault="00043041" w:rsidP="004A49DC">
    <w:pPr>
      <w:pStyle w:val="Fuzeile"/>
    </w:pPr>
    <w:r w:rsidRPr="002C0A0B">
      <w:t xml:space="preserve">© IQTIG </w:t>
    </w:r>
    <w:r>
      <w:fldChar w:fldCharType="begin"/>
    </w:r>
    <w:r>
      <w:instrText xml:space="preserve"> SAVEDATE   \@ "YYYY" </w:instrText>
    </w:r>
    <w:r>
      <w:fldChar w:fldCharType="separate"/>
    </w:r>
    <w:r w:rsidR="00B475D9">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E613AA">
      <w:rPr>
        <w:noProof/>
      </w:rPr>
      <w:t>2</w:t>
    </w:r>
    <w:r w:rsidRPr="002C0A0B">
      <w:fldChar w:fldCharType="end"/>
    </w:r>
    <w:r>
      <w:t xml:space="preserve"> von </w:t>
    </w:r>
    <w:fldSimple w:instr=" NUMPAGES   \* MERGEFORMAT ">
      <w:r w:rsidR="00E613AA">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F415" w14:textId="6607E2E3" w:rsidR="00043041" w:rsidRPr="0042481F" w:rsidRDefault="0042481F" w:rsidP="0042481F">
    <w:pPr>
      <w:pStyle w:val="Fuzeile"/>
    </w:pPr>
    <w:r w:rsidRPr="002C0A0B">
      <w:t xml:space="preserve">© IQTIG </w:t>
    </w:r>
    <w:r>
      <w:fldChar w:fldCharType="begin"/>
    </w:r>
    <w:r>
      <w:instrText xml:space="preserve"> SAVEDATE   \@ "YYYY" </w:instrText>
    </w:r>
    <w:r>
      <w:fldChar w:fldCharType="separate"/>
    </w:r>
    <w:r w:rsidR="00B475D9">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E613AA">
      <w:rPr>
        <w:noProof/>
      </w:rPr>
      <w:t>1</w:t>
    </w:r>
    <w:r w:rsidRPr="002C0A0B">
      <w:fldChar w:fldCharType="end"/>
    </w:r>
    <w:r>
      <w:t xml:space="preserve"> von </w:t>
    </w:r>
    <w:fldSimple w:instr=" NUMPAGES   \* MERGEFORMAT ">
      <w:r w:rsidR="00E613AA">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9CBA6" w14:textId="77777777" w:rsidR="00BD3F62" w:rsidRPr="00A25E51" w:rsidRDefault="00BD3F62" w:rsidP="003B020C">
      <w:pPr>
        <w:pStyle w:val="Funotentext"/>
        <w:rPr>
          <w:rStyle w:val="FunotentextZchn"/>
        </w:rPr>
      </w:pPr>
      <w:r>
        <w:separator/>
      </w:r>
    </w:p>
  </w:footnote>
  <w:footnote w:type="continuationSeparator" w:id="0">
    <w:p w14:paraId="039314F6" w14:textId="77777777" w:rsidR="00BD3F62" w:rsidRDefault="00BD3F62"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A175B" w14:textId="77777777" w:rsidR="00043041" w:rsidRDefault="00043041" w:rsidP="00851381">
    <w:pPr>
      <w:pStyle w:val="Kopfzeile"/>
      <w:tabs>
        <w:tab w:val="clear" w:pos="8789"/>
        <w:tab w:val="right" w:pos="9071"/>
      </w:tabs>
      <w:spacing w:before="60" w:line="288" w:lineRule="auto"/>
    </w:pPr>
    <w:r>
      <w:rPr>
        <w:noProof/>
        <w:lang w:eastAsia="de-DE"/>
      </w:rPr>
      <mc:AlternateContent>
        <mc:Choice Requires="wps">
          <w:drawing>
            <wp:anchor distT="45720" distB="45720" distL="114300" distR="114300" simplePos="0" relativeHeight="251663360" behindDoc="0" locked="0" layoutInCell="1" allowOverlap="1" wp14:anchorId="14C3167E" wp14:editId="1B429D98">
              <wp:simplePos x="0" y="0"/>
              <wp:positionH relativeFrom="column">
                <wp:posOffset>920115</wp:posOffset>
              </wp:positionH>
              <wp:positionV relativeFrom="page">
                <wp:posOffset>393700</wp:posOffset>
              </wp:positionV>
              <wp:extent cx="4481195" cy="342000"/>
              <wp:effectExtent l="0" t="0" r="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1195" cy="342000"/>
                      </a:xfrm>
                      <a:prstGeom prst="rect">
                        <a:avLst/>
                      </a:prstGeom>
                      <a:solidFill>
                        <a:srgbClr val="FFFFFF"/>
                      </a:solidFill>
                      <a:ln w="9525">
                        <a:noFill/>
                        <a:miter lim="800000"/>
                        <a:headEnd/>
                        <a:tailEnd/>
                      </a:ln>
                    </wps:spPr>
                    <wps:txbx>
                      <w:txbxContent>
                        <w:p w14:paraId="066757D6" w14:textId="1CEF42A7" w:rsidR="00043041" w:rsidRPr="00851381" w:rsidRDefault="00043041" w:rsidP="00B469B4">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B469B4" w:rsidRPr="00B469B4">
                            <w:rPr>
                              <w:i/>
                              <w:sz w:val="17"/>
                              <w:szCs w:val="17"/>
                            </w:rPr>
                            <w:t>Erneuerung der Auswertungs- und Recheninfrastrukt</w:t>
                          </w:r>
                          <w:r w:rsidR="00B469B4">
                            <w:rPr>
                              <w:i/>
                              <w:sz w:val="17"/>
                              <w:szCs w:val="17"/>
                            </w:rPr>
                            <w:t>ur</w:t>
                          </w:r>
                          <w:r w:rsidRPr="00851381">
                            <w:rPr>
                              <w:i/>
                              <w:sz w:val="17"/>
                              <w:szCs w:val="17"/>
                            </w:rPr>
                            <w:fldChar w:fldCharType="end"/>
                          </w:r>
                        </w:p>
                        <w:p w14:paraId="45A15F05" w14:textId="15AD8DA5"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B469B4">
                            <w:rPr>
                              <w:i/>
                              <w:sz w:val="17"/>
                              <w:szCs w:val="17"/>
                            </w:rPr>
                            <w:t>02.3 Erklärung Bietergemeinschaft</w:t>
                          </w:r>
                          <w:r w:rsidRPr="00851381">
                            <w:rPr>
                              <w:i/>
                              <w:sz w:val="17"/>
                              <w:szCs w:val="17"/>
                            </w:rPr>
                            <w:fldChar w:fldCharType="end"/>
                          </w:r>
                        </w:p>
                      </w:txbxContent>
                    </wps:txbx>
                    <wps:bodyPr rot="0" vert="horz" wrap="square" lIns="9144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4C3167E" id="_x0000_t202" coordsize="21600,21600" o:spt="202" path="m,l,21600r21600,l21600,xe">
              <v:stroke joinstyle="miter"/>
              <v:path gradientshapeok="t" o:connecttype="rect"/>
            </v:shapetype>
            <v:shape id="Textfeld 2" o:spid="_x0000_s1026" type="#_x0000_t202" style="position:absolute;margin-left:72.45pt;margin-top:31pt;width:352.85pt;height:2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" stroked="f">
              <v:textbox inset=",0,0,0">
                <w:txbxContent>
                  <w:p w14:paraId="066757D6" w14:textId="1CEF42A7" w:rsidR="00043041" w:rsidRPr="00851381" w:rsidRDefault="00043041" w:rsidP="00B469B4">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B469B4" w:rsidRPr="00B469B4">
                      <w:rPr>
                        <w:i/>
                        <w:sz w:val="17"/>
                        <w:szCs w:val="17"/>
                      </w:rPr>
                      <w:t>Erneuerung der Auswertungs- und Recheninfrastrukt</w:t>
                    </w:r>
                    <w:r w:rsidR="00B469B4">
                      <w:rPr>
                        <w:i/>
                        <w:sz w:val="17"/>
                        <w:szCs w:val="17"/>
                      </w:rPr>
                      <w:t>ur</w:t>
                    </w:r>
                    <w:r w:rsidRPr="00851381">
                      <w:rPr>
                        <w:i/>
                        <w:sz w:val="17"/>
                        <w:szCs w:val="17"/>
                      </w:rPr>
                      <w:fldChar w:fldCharType="end"/>
                    </w:r>
                  </w:p>
                  <w:p w14:paraId="45A15F05" w14:textId="15AD8DA5"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B469B4">
                      <w:rPr>
                        <w:i/>
                        <w:sz w:val="17"/>
                        <w:szCs w:val="17"/>
                      </w:rPr>
                      <w:t>02.3 Erklärung Bietergemeinschaft</w:t>
                    </w:r>
                    <w:r w:rsidRPr="00851381">
                      <w:rPr>
                        <w:i/>
                        <w:sz w:val="17"/>
                        <w:szCs w:val="17"/>
                      </w:rPr>
                      <w:fldChar w:fldCharType="end"/>
                    </w:r>
                  </w:p>
                </w:txbxContent>
              </v:textbox>
              <w10:wrap anchory="page"/>
            </v:shape>
          </w:pict>
        </mc:Fallback>
      </mc:AlternateContent>
    </w:r>
    <w:r w:rsidR="00BD3F62">
      <w:rPr>
        <w:noProof/>
      </w:rPr>
      <w:pict w14:anchorId="65A47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55pt;margin-top:0;width:52.45pt;height:28.35pt;z-index:251661312;mso-position-horizontal:absolute;mso-position-horizontal-relative:margin;mso-position-vertical-relative:text">
          <v:imagedata r:id="rId1" o:title="iqtig-logo-kurz"/>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5110" w14:textId="77777777" w:rsidR="00043041" w:rsidRDefault="00BD3F62" w:rsidP="002118D9">
    <w:pPr>
      <w:pStyle w:val="Kopfzeile"/>
      <w:spacing w:after="2040"/>
    </w:pPr>
    <w:r>
      <w:rPr>
        <w:noProof/>
      </w:rPr>
      <w:pict w14:anchorId="72857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65pt;margin-top:18.7pt;width:200.7pt;height:60.15pt;z-index:251659264;mso-position-horizontal:absolute;mso-position-horizontal-relative:text;mso-position-vertical:absolute;mso-position-vertical-relative:text;mso-width-relative:page;mso-height-relative:page">
          <v:imagedata r:id="rId1" o:title="iqtig-logo-2000"/>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006064" w:themeColor="accent1"/>
      </w:rPr>
    </w:lvl>
    <w:lvl w:ilvl="2">
      <w:start w:val="1"/>
      <w:numFmt w:val="bullet"/>
      <w:lvlText w:val=""/>
      <w:lvlJc w:val="left"/>
      <w:pPr>
        <w:ind w:left="397" w:hanging="397"/>
      </w:pPr>
      <w:rPr>
        <w:rFonts w:ascii="Wingdings 2" w:hAnsi="Wingdings 2" w:hint="default"/>
        <w:color w:val="D1D8DB" w:themeColor="accent4"/>
      </w:rPr>
    </w:lvl>
    <w:lvl w:ilvl="3">
      <w:start w:val="1"/>
      <w:numFmt w:val="bullet"/>
      <w:lvlText w:val=""/>
      <w:lvlJc w:val="left"/>
      <w:pPr>
        <w:ind w:left="397" w:hanging="397"/>
      </w:pPr>
      <w:rPr>
        <w:rFonts w:ascii="Wingdings 2" w:hAnsi="Wingdings 2" w:hint="default"/>
        <w:color w:val="A2B5B9" w:themeColor="accent3"/>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006064" w:themeColor="accent1"/>
      </w:rPr>
    </w:lvl>
    <w:lvl w:ilvl="6">
      <w:start w:val="1"/>
      <w:numFmt w:val="bullet"/>
      <w:lvlText w:val=""/>
      <w:lvlJc w:val="left"/>
      <w:pPr>
        <w:ind w:left="794" w:hanging="397"/>
      </w:pPr>
      <w:rPr>
        <w:rFonts w:ascii="Wingdings 2" w:hAnsi="Wingdings 2" w:hint="default"/>
        <w:color w:val="D1D8DB" w:themeColor="accent4"/>
      </w:rPr>
    </w:lvl>
    <w:lvl w:ilvl="7">
      <w:start w:val="1"/>
      <w:numFmt w:val="bullet"/>
      <w:lvlText w:val=""/>
      <w:lvlJc w:val="left"/>
      <w:pPr>
        <w:ind w:left="794" w:hanging="397"/>
      </w:pPr>
      <w:rPr>
        <w:rFonts w:ascii="Wingdings 2" w:hAnsi="Wingdings 2" w:hint="default"/>
        <w:color w:val="A2B5B9" w:themeColor="accent3"/>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1297522"/>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17F12EC6"/>
    <w:multiLevelType w:val="hybridMultilevel"/>
    <w:tmpl w:val="423C77D0"/>
    <w:lvl w:ilvl="0" w:tplc="04070005">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685C47"/>
    <w:multiLevelType w:val="multilevel"/>
    <w:tmpl w:val="1DCC90C6"/>
    <w:styleLink w:val="ListeIQTIGPunkte"/>
    <w:lvl w:ilvl="0">
      <w:start w:val="1"/>
      <w:numFmt w:val="decimal"/>
      <w:pStyle w:val="berschrift1"/>
      <w:lvlText w:val="%1"/>
      <w:lvlJc w:val="left"/>
      <w:pPr>
        <w:ind w:left="432" w:hanging="432"/>
      </w:pPr>
      <w:rPr>
        <w:rFonts w:hint="default"/>
        <w:position w:val="-2"/>
      </w:rPr>
    </w:lvl>
    <w:lvl w:ilvl="1">
      <w:start w:val="1"/>
      <w:numFmt w:val="decimal"/>
      <w:pStyle w:val="berschrif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2C47102"/>
    <w:multiLevelType w:val="multilevel"/>
    <w:tmpl w:val="1E3A1BD6"/>
    <w:lvl w:ilvl="0">
      <w:start w:val="1"/>
      <w:numFmt w:val="decima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3"/>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6" w15:restartNumberingAfterBreak="0">
    <w:nsid w:val="248549C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25BE1C72"/>
    <w:multiLevelType w:val="multilevel"/>
    <w:tmpl w:val="A4A60E90"/>
    <w:numStyleLink w:val="berschriften"/>
  </w:abstractNum>
  <w:abstractNum w:abstractNumId="18" w15:restartNumberingAfterBreak="0">
    <w:nsid w:val="2FF75289"/>
    <w:multiLevelType w:val="multilevel"/>
    <w:tmpl w:val="A4A60E90"/>
    <w:numStyleLink w:val="berschriften"/>
  </w:abstractNum>
  <w:abstractNum w:abstractNumId="19"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0" w15:restartNumberingAfterBreak="0">
    <w:nsid w:val="3E741756"/>
    <w:multiLevelType w:val="hybridMultilevel"/>
    <w:tmpl w:val="C9AE92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1B56D25"/>
    <w:multiLevelType w:val="hybridMultilevel"/>
    <w:tmpl w:val="081A2D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CE7057"/>
    <w:multiLevelType w:val="hybridMultilevel"/>
    <w:tmpl w:val="1E5279BE"/>
    <w:lvl w:ilvl="0" w:tplc="0407000F">
      <w:start w:val="1"/>
      <w:numFmt w:val="decimal"/>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2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4" w15:restartNumberingAfterBreak="0">
    <w:nsid w:val="51E04498"/>
    <w:multiLevelType w:val="hybridMultilevel"/>
    <w:tmpl w:val="688A0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593D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56222647"/>
    <w:multiLevelType w:val="hybridMultilevel"/>
    <w:tmpl w:val="3B9404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8" w15:restartNumberingAfterBreak="0">
    <w:nsid w:val="5EE41BF4"/>
    <w:multiLevelType w:val="hybridMultilevel"/>
    <w:tmpl w:val="3404D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633800"/>
    <w:multiLevelType w:val="multilevel"/>
    <w:tmpl w:val="A4A60E90"/>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 w15:restartNumberingAfterBreak="0">
    <w:nsid w:val="716330B4"/>
    <w:multiLevelType w:val="hybridMultilevel"/>
    <w:tmpl w:val="2F5088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533814459">
    <w:abstractNumId w:val="9"/>
  </w:num>
  <w:num w:numId="2" w16cid:durableId="394162817">
    <w:abstractNumId w:val="7"/>
  </w:num>
  <w:num w:numId="3" w16cid:durableId="50276621">
    <w:abstractNumId w:val="6"/>
  </w:num>
  <w:num w:numId="4" w16cid:durableId="1173492511">
    <w:abstractNumId w:val="5"/>
  </w:num>
  <w:num w:numId="5" w16cid:durableId="1306162161">
    <w:abstractNumId w:val="4"/>
  </w:num>
  <w:num w:numId="6" w16cid:durableId="1972321934">
    <w:abstractNumId w:val="8"/>
  </w:num>
  <w:num w:numId="7" w16cid:durableId="1735276994">
    <w:abstractNumId w:val="3"/>
  </w:num>
  <w:num w:numId="8" w16cid:durableId="1588659711">
    <w:abstractNumId w:val="2"/>
  </w:num>
  <w:num w:numId="9" w16cid:durableId="2109887043">
    <w:abstractNumId w:val="1"/>
  </w:num>
  <w:num w:numId="10" w16cid:durableId="674962699">
    <w:abstractNumId w:val="0"/>
  </w:num>
  <w:num w:numId="11" w16cid:durableId="1101950406">
    <w:abstractNumId w:val="14"/>
  </w:num>
  <w:num w:numId="12" w16cid:durableId="1235236271">
    <w:abstractNumId w:val="25"/>
  </w:num>
  <w:num w:numId="13" w16cid:durableId="1557933133">
    <w:abstractNumId w:val="11"/>
  </w:num>
  <w:num w:numId="14" w16cid:durableId="581337049">
    <w:abstractNumId w:val="16"/>
  </w:num>
  <w:num w:numId="15" w16cid:durableId="1827894609">
    <w:abstractNumId w:val="29"/>
  </w:num>
  <w:num w:numId="16" w16cid:durableId="597106170">
    <w:abstractNumId w:val="14"/>
  </w:num>
  <w:num w:numId="17" w16cid:durableId="1012729913">
    <w:abstractNumId w:val="25"/>
  </w:num>
  <w:num w:numId="18" w16cid:durableId="279725048">
    <w:abstractNumId w:val="11"/>
  </w:num>
  <w:num w:numId="19" w16cid:durableId="1760442280">
    <w:abstractNumId w:val="31"/>
  </w:num>
  <w:num w:numId="20" w16cid:durableId="1420911143">
    <w:abstractNumId w:val="17"/>
  </w:num>
  <w:num w:numId="21" w16cid:durableId="1837957544">
    <w:abstractNumId w:val="17"/>
  </w:num>
  <w:num w:numId="22" w16cid:durableId="103308262">
    <w:abstractNumId w:val="17"/>
  </w:num>
  <w:num w:numId="23" w16cid:durableId="340818143">
    <w:abstractNumId w:val="17"/>
  </w:num>
  <w:num w:numId="24" w16cid:durableId="1558514592">
    <w:abstractNumId w:val="17"/>
  </w:num>
  <w:num w:numId="25" w16cid:durableId="1865360674">
    <w:abstractNumId w:val="17"/>
  </w:num>
  <w:num w:numId="26" w16cid:durableId="2011105416">
    <w:abstractNumId w:val="17"/>
  </w:num>
  <w:num w:numId="27" w16cid:durableId="628779904">
    <w:abstractNumId w:val="15"/>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01666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6771943">
    <w:abstractNumId w:val="15"/>
  </w:num>
  <w:num w:numId="30" w16cid:durableId="24210359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00688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46597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997646">
    <w:abstractNumId w:val="18"/>
  </w:num>
  <w:num w:numId="34" w16cid:durableId="843935891">
    <w:abstractNumId w:val="28"/>
  </w:num>
  <w:num w:numId="35" w16cid:durableId="359744596">
    <w:abstractNumId w:val="24"/>
  </w:num>
  <w:num w:numId="36" w16cid:durableId="895746822">
    <w:abstractNumId w:val="21"/>
  </w:num>
  <w:num w:numId="37" w16cid:durableId="1220432674">
    <w:abstractNumId w:val="20"/>
  </w:num>
  <w:num w:numId="38" w16cid:durableId="1975862514">
    <w:abstractNumId w:val="26"/>
  </w:num>
  <w:num w:numId="39" w16cid:durableId="1054038408">
    <w:abstractNumId w:val="30"/>
  </w:num>
  <w:num w:numId="40" w16cid:durableId="6680934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10455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31937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0525936">
    <w:abstractNumId w:val="10"/>
  </w:num>
  <w:num w:numId="44" w16cid:durableId="130440608">
    <w:abstractNumId w:val="22"/>
  </w:num>
  <w:num w:numId="45" w16cid:durableId="46268808">
    <w:abstractNumId w:val="13"/>
  </w:num>
  <w:num w:numId="46" w16cid:durableId="1808080882">
    <w:abstractNumId w:val="12"/>
  </w:num>
  <w:num w:numId="47" w16cid:durableId="1750544734">
    <w:abstractNumId w:val="19"/>
  </w:num>
  <w:num w:numId="48" w16cid:durableId="276108339">
    <w:abstractNumId w:val="27"/>
  </w:num>
  <w:num w:numId="49" w16cid:durableId="11005507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ocumentProtection w:edit="forms" w:enforcement="1" w:cryptProviderType="rsaAES" w:cryptAlgorithmClass="hash" w:cryptAlgorithmType="typeAny" w:cryptAlgorithmSid="14" w:cryptSpinCount="100000" w:hash="fCqNtQEdLS4IxyX+9zqk7E5eH8WnWt6KwbpU7NbtLyUVcEFAt5rCRRso0QAcLqIz3nLB/d5nhVyuZIaKoQOmLw==" w:salt="V2MpcT3DVGiCxpY3wPdkhA=="/>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41"/>
    <w:rsid w:val="00001516"/>
    <w:rsid w:val="00003362"/>
    <w:rsid w:val="00007810"/>
    <w:rsid w:val="00012961"/>
    <w:rsid w:val="0003198F"/>
    <w:rsid w:val="00043041"/>
    <w:rsid w:val="00044CA4"/>
    <w:rsid w:val="000456A7"/>
    <w:rsid w:val="00047024"/>
    <w:rsid w:val="00056B9B"/>
    <w:rsid w:val="00056F90"/>
    <w:rsid w:val="00066EA2"/>
    <w:rsid w:val="0008130B"/>
    <w:rsid w:val="00084DA6"/>
    <w:rsid w:val="000A4D0E"/>
    <w:rsid w:val="000B7B72"/>
    <w:rsid w:val="000C1ED3"/>
    <w:rsid w:val="000C583B"/>
    <w:rsid w:val="000C620E"/>
    <w:rsid w:val="000D24A4"/>
    <w:rsid w:val="000D49A2"/>
    <w:rsid w:val="000E1585"/>
    <w:rsid w:val="000E24A7"/>
    <w:rsid w:val="000E577A"/>
    <w:rsid w:val="000E7AF5"/>
    <w:rsid w:val="001103BB"/>
    <w:rsid w:val="00111D0B"/>
    <w:rsid w:val="00112EA2"/>
    <w:rsid w:val="00121270"/>
    <w:rsid w:val="00123B36"/>
    <w:rsid w:val="0012595F"/>
    <w:rsid w:val="00137FB7"/>
    <w:rsid w:val="00142FA6"/>
    <w:rsid w:val="00150C34"/>
    <w:rsid w:val="001674A5"/>
    <w:rsid w:val="00167A33"/>
    <w:rsid w:val="001718FC"/>
    <w:rsid w:val="00172E45"/>
    <w:rsid w:val="00173B38"/>
    <w:rsid w:val="0018290E"/>
    <w:rsid w:val="00183E8F"/>
    <w:rsid w:val="00185409"/>
    <w:rsid w:val="001C10CB"/>
    <w:rsid w:val="001C6DBA"/>
    <w:rsid w:val="001C7BFC"/>
    <w:rsid w:val="001F429C"/>
    <w:rsid w:val="002118D9"/>
    <w:rsid w:val="002127FC"/>
    <w:rsid w:val="002169B4"/>
    <w:rsid w:val="00223613"/>
    <w:rsid w:val="00233B45"/>
    <w:rsid w:val="0025377F"/>
    <w:rsid w:val="00272084"/>
    <w:rsid w:val="00286239"/>
    <w:rsid w:val="00286E4F"/>
    <w:rsid w:val="00292BFE"/>
    <w:rsid w:val="00296F1A"/>
    <w:rsid w:val="002C0A0B"/>
    <w:rsid w:val="002C0B4D"/>
    <w:rsid w:val="002D5BBF"/>
    <w:rsid w:val="002E48E8"/>
    <w:rsid w:val="002F278C"/>
    <w:rsid w:val="00306065"/>
    <w:rsid w:val="00312D54"/>
    <w:rsid w:val="00313107"/>
    <w:rsid w:val="00330DCC"/>
    <w:rsid w:val="0033210E"/>
    <w:rsid w:val="003351A9"/>
    <w:rsid w:val="0033617D"/>
    <w:rsid w:val="00336D34"/>
    <w:rsid w:val="00342D00"/>
    <w:rsid w:val="00345CFB"/>
    <w:rsid w:val="0036505C"/>
    <w:rsid w:val="00371EC2"/>
    <w:rsid w:val="003809FA"/>
    <w:rsid w:val="00383CD5"/>
    <w:rsid w:val="003901F6"/>
    <w:rsid w:val="00395CD3"/>
    <w:rsid w:val="003A184B"/>
    <w:rsid w:val="003B020C"/>
    <w:rsid w:val="003B051E"/>
    <w:rsid w:val="003C0713"/>
    <w:rsid w:val="003C305B"/>
    <w:rsid w:val="003D202D"/>
    <w:rsid w:val="003D73C2"/>
    <w:rsid w:val="003E31AF"/>
    <w:rsid w:val="003E63BF"/>
    <w:rsid w:val="00407BE4"/>
    <w:rsid w:val="00411CCE"/>
    <w:rsid w:val="0041528C"/>
    <w:rsid w:val="00416E41"/>
    <w:rsid w:val="00422EF2"/>
    <w:rsid w:val="0042481F"/>
    <w:rsid w:val="00425A52"/>
    <w:rsid w:val="004338CA"/>
    <w:rsid w:val="00444924"/>
    <w:rsid w:val="004570D3"/>
    <w:rsid w:val="00457A83"/>
    <w:rsid w:val="00473FC9"/>
    <w:rsid w:val="0047745E"/>
    <w:rsid w:val="004A49DC"/>
    <w:rsid w:val="004B49F8"/>
    <w:rsid w:val="004B6A5C"/>
    <w:rsid w:val="004D146D"/>
    <w:rsid w:val="004D6EF6"/>
    <w:rsid w:val="004D7CC3"/>
    <w:rsid w:val="004E0269"/>
    <w:rsid w:val="004E78D0"/>
    <w:rsid w:val="004F1645"/>
    <w:rsid w:val="004F2970"/>
    <w:rsid w:val="00503923"/>
    <w:rsid w:val="005047E6"/>
    <w:rsid w:val="005106DC"/>
    <w:rsid w:val="00513985"/>
    <w:rsid w:val="00520677"/>
    <w:rsid w:val="00520BA1"/>
    <w:rsid w:val="00526DF7"/>
    <w:rsid w:val="00530367"/>
    <w:rsid w:val="005311EF"/>
    <w:rsid w:val="00531E72"/>
    <w:rsid w:val="00534963"/>
    <w:rsid w:val="005521E5"/>
    <w:rsid w:val="00555FB1"/>
    <w:rsid w:val="00557E0C"/>
    <w:rsid w:val="00561D38"/>
    <w:rsid w:val="00573A48"/>
    <w:rsid w:val="005746F4"/>
    <w:rsid w:val="005805A4"/>
    <w:rsid w:val="0058194F"/>
    <w:rsid w:val="00585BE1"/>
    <w:rsid w:val="0058750B"/>
    <w:rsid w:val="005905ED"/>
    <w:rsid w:val="00595A74"/>
    <w:rsid w:val="005A5EE5"/>
    <w:rsid w:val="005B3BAB"/>
    <w:rsid w:val="005B46E8"/>
    <w:rsid w:val="005D7DF8"/>
    <w:rsid w:val="005E078A"/>
    <w:rsid w:val="005E3BEC"/>
    <w:rsid w:val="005F3E57"/>
    <w:rsid w:val="0061411E"/>
    <w:rsid w:val="00626987"/>
    <w:rsid w:val="006421B8"/>
    <w:rsid w:val="00642567"/>
    <w:rsid w:val="00644723"/>
    <w:rsid w:val="0064752A"/>
    <w:rsid w:val="0065016C"/>
    <w:rsid w:val="006564E3"/>
    <w:rsid w:val="00660872"/>
    <w:rsid w:val="006857A5"/>
    <w:rsid w:val="006904B1"/>
    <w:rsid w:val="006933C5"/>
    <w:rsid w:val="0069507E"/>
    <w:rsid w:val="006963C6"/>
    <w:rsid w:val="006A5E1C"/>
    <w:rsid w:val="006B0410"/>
    <w:rsid w:val="006C1886"/>
    <w:rsid w:val="006C4CA7"/>
    <w:rsid w:val="006C4FBB"/>
    <w:rsid w:val="006E2BA1"/>
    <w:rsid w:val="006F1FEB"/>
    <w:rsid w:val="006F462A"/>
    <w:rsid w:val="006F7D2B"/>
    <w:rsid w:val="00700E6E"/>
    <w:rsid w:val="00702EFC"/>
    <w:rsid w:val="00710725"/>
    <w:rsid w:val="00714C73"/>
    <w:rsid w:val="00717203"/>
    <w:rsid w:val="0072688C"/>
    <w:rsid w:val="00736F40"/>
    <w:rsid w:val="007417B7"/>
    <w:rsid w:val="00743DF3"/>
    <w:rsid w:val="00746037"/>
    <w:rsid w:val="00753E51"/>
    <w:rsid w:val="00762DCC"/>
    <w:rsid w:val="007679DA"/>
    <w:rsid w:val="00772B86"/>
    <w:rsid w:val="00777BE4"/>
    <w:rsid w:val="00782FE6"/>
    <w:rsid w:val="007911E4"/>
    <w:rsid w:val="00791AE1"/>
    <w:rsid w:val="00791C19"/>
    <w:rsid w:val="00795A6F"/>
    <w:rsid w:val="007A32A5"/>
    <w:rsid w:val="007A555C"/>
    <w:rsid w:val="007B0336"/>
    <w:rsid w:val="007B58DE"/>
    <w:rsid w:val="007C0B39"/>
    <w:rsid w:val="007D2565"/>
    <w:rsid w:val="0080724B"/>
    <w:rsid w:val="00807CF8"/>
    <w:rsid w:val="008114C4"/>
    <w:rsid w:val="008213D0"/>
    <w:rsid w:val="00821D20"/>
    <w:rsid w:val="0083290B"/>
    <w:rsid w:val="008361CD"/>
    <w:rsid w:val="00840CC6"/>
    <w:rsid w:val="008435B8"/>
    <w:rsid w:val="008474EA"/>
    <w:rsid w:val="008503D0"/>
    <w:rsid w:val="00851381"/>
    <w:rsid w:val="00855671"/>
    <w:rsid w:val="008638E3"/>
    <w:rsid w:val="00875F07"/>
    <w:rsid w:val="008777A4"/>
    <w:rsid w:val="00882BDF"/>
    <w:rsid w:val="00886C70"/>
    <w:rsid w:val="0089095A"/>
    <w:rsid w:val="008923BB"/>
    <w:rsid w:val="008934DC"/>
    <w:rsid w:val="008956FC"/>
    <w:rsid w:val="008A3425"/>
    <w:rsid w:val="008B7A10"/>
    <w:rsid w:val="008C4E7E"/>
    <w:rsid w:val="008D6231"/>
    <w:rsid w:val="008E05ED"/>
    <w:rsid w:val="008F4169"/>
    <w:rsid w:val="009025F2"/>
    <w:rsid w:val="0090419D"/>
    <w:rsid w:val="00917F35"/>
    <w:rsid w:val="00925EFF"/>
    <w:rsid w:val="009369DB"/>
    <w:rsid w:val="00950F48"/>
    <w:rsid w:val="009533B7"/>
    <w:rsid w:val="00953FD9"/>
    <w:rsid w:val="009563DF"/>
    <w:rsid w:val="009661C5"/>
    <w:rsid w:val="009720A9"/>
    <w:rsid w:val="00973850"/>
    <w:rsid w:val="00983D44"/>
    <w:rsid w:val="00987041"/>
    <w:rsid w:val="009946A0"/>
    <w:rsid w:val="00996E40"/>
    <w:rsid w:val="009A5A10"/>
    <w:rsid w:val="009B0AD3"/>
    <w:rsid w:val="009B1B6E"/>
    <w:rsid w:val="009C50A4"/>
    <w:rsid w:val="009C715F"/>
    <w:rsid w:val="009D75A4"/>
    <w:rsid w:val="009E2B0C"/>
    <w:rsid w:val="009E34AC"/>
    <w:rsid w:val="009E4AC8"/>
    <w:rsid w:val="009F256A"/>
    <w:rsid w:val="009F5525"/>
    <w:rsid w:val="009F6B41"/>
    <w:rsid w:val="009F7331"/>
    <w:rsid w:val="00A03FF5"/>
    <w:rsid w:val="00A23D7D"/>
    <w:rsid w:val="00A25E51"/>
    <w:rsid w:val="00A26375"/>
    <w:rsid w:val="00A442FF"/>
    <w:rsid w:val="00A53858"/>
    <w:rsid w:val="00A548F9"/>
    <w:rsid w:val="00A62D48"/>
    <w:rsid w:val="00A72447"/>
    <w:rsid w:val="00A74F0A"/>
    <w:rsid w:val="00A8360C"/>
    <w:rsid w:val="00AA0E33"/>
    <w:rsid w:val="00AB7A95"/>
    <w:rsid w:val="00AC0E62"/>
    <w:rsid w:val="00AC165E"/>
    <w:rsid w:val="00AC3AB0"/>
    <w:rsid w:val="00AD663F"/>
    <w:rsid w:val="00AE0A24"/>
    <w:rsid w:val="00AE4E65"/>
    <w:rsid w:val="00AE59B7"/>
    <w:rsid w:val="00B01E6B"/>
    <w:rsid w:val="00B0766C"/>
    <w:rsid w:val="00B21C64"/>
    <w:rsid w:val="00B303EB"/>
    <w:rsid w:val="00B30BC3"/>
    <w:rsid w:val="00B3460F"/>
    <w:rsid w:val="00B3536C"/>
    <w:rsid w:val="00B3594C"/>
    <w:rsid w:val="00B36E0E"/>
    <w:rsid w:val="00B41647"/>
    <w:rsid w:val="00B45837"/>
    <w:rsid w:val="00B469B4"/>
    <w:rsid w:val="00B475D9"/>
    <w:rsid w:val="00B6290D"/>
    <w:rsid w:val="00B633F2"/>
    <w:rsid w:val="00B76CF2"/>
    <w:rsid w:val="00B84069"/>
    <w:rsid w:val="00B86F89"/>
    <w:rsid w:val="00B94987"/>
    <w:rsid w:val="00BA1577"/>
    <w:rsid w:val="00BA2ACF"/>
    <w:rsid w:val="00BB25F1"/>
    <w:rsid w:val="00BB358A"/>
    <w:rsid w:val="00BC3076"/>
    <w:rsid w:val="00BC47B7"/>
    <w:rsid w:val="00BD32BE"/>
    <w:rsid w:val="00BD3F62"/>
    <w:rsid w:val="00BD598B"/>
    <w:rsid w:val="00BE6AA1"/>
    <w:rsid w:val="00C06219"/>
    <w:rsid w:val="00C10D91"/>
    <w:rsid w:val="00C13AD2"/>
    <w:rsid w:val="00C30133"/>
    <w:rsid w:val="00C41694"/>
    <w:rsid w:val="00C42D5E"/>
    <w:rsid w:val="00C818B9"/>
    <w:rsid w:val="00CB0973"/>
    <w:rsid w:val="00CC2B9D"/>
    <w:rsid w:val="00CC4577"/>
    <w:rsid w:val="00CC4E1A"/>
    <w:rsid w:val="00CC7DB0"/>
    <w:rsid w:val="00CD0AA6"/>
    <w:rsid w:val="00CE7332"/>
    <w:rsid w:val="00CE7A37"/>
    <w:rsid w:val="00CF0120"/>
    <w:rsid w:val="00CF5F41"/>
    <w:rsid w:val="00D02F4F"/>
    <w:rsid w:val="00D10252"/>
    <w:rsid w:val="00D10CD6"/>
    <w:rsid w:val="00D13C46"/>
    <w:rsid w:val="00D143A4"/>
    <w:rsid w:val="00D26704"/>
    <w:rsid w:val="00D354E0"/>
    <w:rsid w:val="00D45470"/>
    <w:rsid w:val="00D557A1"/>
    <w:rsid w:val="00D57336"/>
    <w:rsid w:val="00D576E0"/>
    <w:rsid w:val="00D632E1"/>
    <w:rsid w:val="00D67C48"/>
    <w:rsid w:val="00D747A8"/>
    <w:rsid w:val="00D74878"/>
    <w:rsid w:val="00D76C64"/>
    <w:rsid w:val="00D81846"/>
    <w:rsid w:val="00D8729E"/>
    <w:rsid w:val="00D90717"/>
    <w:rsid w:val="00D909E1"/>
    <w:rsid w:val="00D93466"/>
    <w:rsid w:val="00DA2BC3"/>
    <w:rsid w:val="00DA501C"/>
    <w:rsid w:val="00DA6BAC"/>
    <w:rsid w:val="00DC1483"/>
    <w:rsid w:val="00DE39D5"/>
    <w:rsid w:val="00DE4C17"/>
    <w:rsid w:val="00DE53C7"/>
    <w:rsid w:val="00E00D4D"/>
    <w:rsid w:val="00E15C48"/>
    <w:rsid w:val="00E21A15"/>
    <w:rsid w:val="00E357DE"/>
    <w:rsid w:val="00E41391"/>
    <w:rsid w:val="00E46803"/>
    <w:rsid w:val="00E552EC"/>
    <w:rsid w:val="00E60239"/>
    <w:rsid w:val="00E613AA"/>
    <w:rsid w:val="00E61C3F"/>
    <w:rsid w:val="00E72FA5"/>
    <w:rsid w:val="00E750A2"/>
    <w:rsid w:val="00E82B30"/>
    <w:rsid w:val="00EB23DE"/>
    <w:rsid w:val="00EC515E"/>
    <w:rsid w:val="00EC7B30"/>
    <w:rsid w:val="00ED690B"/>
    <w:rsid w:val="00ED7091"/>
    <w:rsid w:val="00ED7ED0"/>
    <w:rsid w:val="00EE2067"/>
    <w:rsid w:val="00EE79FD"/>
    <w:rsid w:val="00EF0FEA"/>
    <w:rsid w:val="00F013D1"/>
    <w:rsid w:val="00F0577C"/>
    <w:rsid w:val="00F07514"/>
    <w:rsid w:val="00F12368"/>
    <w:rsid w:val="00F13D46"/>
    <w:rsid w:val="00F20103"/>
    <w:rsid w:val="00F22287"/>
    <w:rsid w:val="00F225BB"/>
    <w:rsid w:val="00F3091F"/>
    <w:rsid w:val="00F327BD"/>
    <w:rsid w:val="00F3398B"/>
    <w:rsid w:val="00F4597F"/>
    <w:rsid w:val="00F64EC9"/>
    <w:rsid w:val="00F86313"/>
    <w:rsid w:val="00F97C48"/>
    <w:rsid w:val="00FA78FA"/>
    <w:rsid w:val="00FB2A39"/>
    <w:rsid w:val="00FD1B0B"/>
  </w:rsids>
  <m:mathPr>
    <m:mathFont m:val="Cambria Math"/>
    <m:brkBin m:val="before"/>
    <m:brkBinSub m:val="--"/>
    <m:smallFrac m:val="0"/>
    <m:dispDef/>
    <m:lMargin m:val="0"/>
    <m:rMargin m:val="0"/>
    <m:defJc m:val="centerGroup"/>
    <m:wrapIndent m:val="1440"/>
    <m:intLim m:val="subSup"/>
    <m:naryLim m:val="undOvr"/>
  </m:mathPr>
  <w:themeFontLang w:val="de-DE"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1CB1E"/>
  <w15:docId w15:val="{7B18F010-CFF8-463B-B986-79179170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25F1"/>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BB25F1"/>
    <w:pPr>
      <w:keepNext/>
      <w:keepLines/>
      <w:numPr>
        <w:numId w:val="11"/>
      </w:numPr>
      <w:spacing w:before="360" w:after="240" w:line="240" w:lineRule="auto"/>
      <w:jc w:val="left"/>
      <w:outlineLvl w:val="0"/>
    </w:pPr>
    <w:rPr>
      <w:rFonts w:eastAsiaTheme="majorEastAsia" w:cs="Segoe UI"/>
      <w:b/>
      <w:bCs/>
      <w:color w:val="37777C"/>
      <w:sz w:val="32"/>
      <w:szCs w:val="38"/>
    </w:rPr>
  </w:style>
  <w:style w:type="paragraph" w:styleId="berschrift2">
    <w:name w:val="heading 2"/>
    <w:basedOn w:val="Standard"/>
    <w:next w:val="Standard"/>
    <w:link w:val="berschrift2Zchn"/>
    <w:qFormat/>
    <w:rsid w:val="00BB25F1"/>
    <w:pPr>
      <w:keepNext/>
      <w:numPr>
        <w:ilvl w:val="1"/>
        <w:numId w:val="11"/>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BB25F1"/>
    <w:pPr>
      <w:keepNext/>
      <w:keepLines/>
      <w:spacing w:before="240" w:line="264" w:lineRule="auto"/>
      <w:ind w:left="720" w:hanging="720"/>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BB25F1"/>
    <w:pPr>
      <w:keepNext/>
      <w:keepLines/>
      <w:spacing w:before="240" w:line="264" w:lineRule="auto"/>
      <w:ind w:left="864" w:hanging="864"/>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BB25F1"/>
    <w:pPr>
      <w:keepNext/>
      <w:keepLines/>
      <w:spacing w:before="40" w:after="0"/>
      <w:ind w:left="1008" w:hanging="1008"/>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BB25F1"/>
    <w:pPr>
      <w:keepNext/>
      <w:keepLines/>
      <w:spacing w:before="40" w:after="0"/>
      <w:ind w:left="1152" w:hanging="1152"/>
      <w:outlineLvl w:val="5"/>
    </w:pPr>
    <w:rPr>
      <w:rFonts w:asciiTheme="majorHAnsi" w:eastAsiaTheme="majorEastAsia" w:hAnsiTheme="majorHAnsi" w:cstheme="majorBidi"/>
      <w:color w:val="002F31" w:themeColor="accent1" w:themeShade="7F"/>
    </w:rPr>
  </w:style>
  <w:style w:type="paragraph" w:styleId="berschrift7">
    <w:name w:val="heading 7"/>
    <w:basedOn w:val="Standard"/>
    <w:next w:val="Standard"/>
    <w:link w:val="berschrift7Zchn"/>
    <w:uiPriority w:val="9"/>
    <w:semiHidden/>
    <w:unhideWhenUsed/>
    <w:qFormat/>
    <w:rsid w:val="00BB25F1"/>
    <w:pPr>
      <w:keepNext/>
      <w:keepLines/>
      <w:spacing w:before="40" w:after="0"/>
      <w:ind w:left="1296" w:hanging="1296"/>
      <w:outlineLvl w:val="6"/>
    </w:pPr>
    <w:rPr>
      <w:rFonts w:asciiTheme="majorHAnsi" w:eastAsiaTheme="majorEastAsia" w:hAnsiTheme="majorHAnsi" w:cstheme="majorBidi"/>
      <w:i/>
      <w:iCs/>
      <w:color w:val="002F31" w:themeColor="accent1" w:themeShade="7F"/>
    </w:rPr>
  </w:style>
  <w:style w:type="paragraph" w:styleId="berschrift8">
    <w:name w:val="heading 8"/>
    <w:basedOn w:val="Standard"/>
    <w:next w:val="Standard"/>
    <w:link w:val="berschrift8Zchn"/>
    <w:uiPriority w:val="9"/>
    <w:semiHidden/>
    <w:unhideWhenUsed/>
    <w:qFormat/>
    <w:rsid w:val="00BB25F1"/>
    <w:pPr>
      <w:keepNext/>
      <w:keepLines/>
      <w:spacing w:before="40" w:after="0"/>
      <w:ind w:left="1440" w:hanging="14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BB25F1"/>
    <w:pPr>
      <w:keepNext/>
      <w:keepLines/>
      <w:spacing w:before="40" w:after="0"/>
      <w:ind w:left="1584" w:hanging="1584"/>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B25F1"/>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BB25F1"/>
    <w:rPr>
      <w:rFonts w:ascii="Barlow" w:hAnsi="Barlow"/>
      <w:i/>
      <w:sz w:val="19"/>
      <w:szCs w:val="21"/>
    </w:rPr>
  </w:style>
  <w:style w:type="paragraph" w:styleId="Fuzeile">
    <w:name w:val="footer"/>
    <w:basedOn w:val="Standard"/>
    <w:link w:val="FuzeileZchn"/>
    <w:uiPriority w:val="99"/>
    <w:unhideWhenUsed/>
    <w:rsid w:val="00BB25F1"/>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BB25F1"/>
    <w:rPr>
      <w:rFonts w:ascii="Barlow" w:hAnsi="Barlow"/>
      <w:sz w:val="19"/>
      <w:szCs w:val="21"/>
    </w:rPr>
  </w:style>
  <w:style w:type="paragraph" w:styleId="Sprechblasentext">
    <w:name w:val="Balloon Text"/>
    <w:basedOn w:val="Standard"/>
    <w:link w:val="SprechblasentextZchn"/>
    <w:uiPriority w:val="99"/>
    <w:semiHidden/>
    <w:unhideWhenUsed/>
    <w:rsid w:val="00BB25F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B25F1"/>
    <w:rPr>
      <w:rFonts w:ascii="Segoe UI" w:hAnsi="Segoe UI" w:cs="Segoe UI"/>
      <w:sz w:val="18"/>
      <w:szCs w:val="18"/>
    </w:rPr>
  </w:style>
  <w:style w:type="character" w:styleId="Platzhaltertext">
    <w:name w:val="Placeholder Text"/>
    <w:basedOn w:val="Absatz-Standardschriftart"/>
    <w:uiPriority w:val="99"/>
    <w:semiHidden/>
    <w:rsid w:val="00BB25F1"/>
    <w:rPr>
      <w:color w:val="808080"/>
    </w:rPr>
  </w:style>
  <w:style w:type="character" w:customStyle="1" w:styleId="berschrift1Zchn">
    <w:name w:val="Überschrift 1 Zchn"/>
    <w:basedOn w:val="Absatz-Standardschriftart"/>
    <w:link w:val="berschrift1"/>
    <w:rsid w:val="00BB25F1"/>
    <w:rPr>
      <w:rFonts w:ascii="Barlow" w:eastAsiaTheme="majorEastAsia" w:hAnsi="Barlow" w:cs="Segoe UI"/>
      <w:b/>
      <w:bCs/>
      <w:color w:val="37777C"/>
      <w:sz w:val="32"/>
      <w:szCs w:val="38"/>
    </w:rPr>
  </w:style>
  <w:style w:type="paragraph" w:styleId="Listenabsatz">
    <w:name w:val="List Paragraph"/>
    <w:basedOn w:val="Standard"/>
    <w:uiPriority w:val="34"/>
    <w:qFormat/>
    <w:rsid w:val="00BB25F1"/>
    <w:pPr>
      <w:ind w:left="720"/>
      <w:contextualSpacing/>
    </w:pPr>
  </w:style>
  <w:style w:type="character" w:customStyle="1" w:styleId="berschrift2Zchn">
    <w:name w:val="Überschrift 2 Zchn"/>
    <w:basedOn w:val="Absatz-Standardschriftart"/>
    <w:link w:val="berschrift2"/>
    <w:rsid w:val="00BB25F1"/>
    <w:rPr>
      <w:rFonts w:ascii="Barlow" w:hAnsi="Barlow" w:cs="Segoe UI"/>
      <w:b/>
      <w:bCs/>
      <w:color w:val="37777C"/>
      <w:sz w:val="26"/>
      <w:szCs w:val="26"/>
    </w:rPr>
  </w:style>
  <w:style w:type="character" w:customStyle="1" w:styleId="berschrift3Zchn">
    <w:name w:val="Überschrift 3 Zchn"/>
    <w:basedOn w:val="Absatz-Standardschriftart"/>
    <w:link w:val="berschrift3"/>
    <w:rsid w:val="00BB25F1"/>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BB25F1"/>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BB25F1"/>
    <w:rPr>
      <w:rFonts w:ascii="Barlow" w:hAnsi="Barlow"/>
      <w:sz w:val="18"/>
      <w:szCs w:val="20"/>
    </w:rPr>
  </w:style>
  <w:style w:type="character" w:styleId="Funotenzeichen">
    <w:name w:val="footnote reference"/>
    <w:basedOn w:val="Absatz-Standardschriftart"/>
    <w:uiPriority w:val="99"/>
    <w:rsid w:val="00BB25F1"/>
    <w:rPr>
      <w:vertAlign w:val="superscript"/>
    </w:rPr>
  </w:style>
  <w:style w:type="paragraph" w:styleId="Zitat">
    <w:name w:val="Quote"/>
    <w:basedOn w:val="Standard"/>
    <w:next w:val="Standard"/>
    <w:link w:val="ZitatZchn"/>
    <w:uiPriority w:val="2"/>
    <w:qFormat/>
    <w:rsid w:val="00BB25F1"/>
    <w:pPr>
      <w:ind w:left="851" w:right="851"/>
    </w:pPr>
    <w:rPr>
      <w:i/>
      <w:iCs/>
    </w:rPr>
  </w:style>
  <w:style w:type="character" w:customStyle="1" w:styleId="ZitatZchn">
    <w:name w:val="Zitat Zchn"/>
    <w:basedOn w:val="Absatz-Standardschriftart"/>
    <w:link w:val="Zitat"/>
    <w:uiPriority w:val="2"/>
    <w:rsid w:val="00BB25F1"/>
    <w:rPr>
      <w:rFonts w:ascii="Barlow" w:hAnsi="Barlow"/>
      <w:i/>
      <w:iCs/>
      <w:sz w:val="21"/>
      <w:szCs w:val="21"/>
    </w:rPr>
  </w:style>
  <w:style w:type="table" w:customStyle="1" w:styleId="IQTIGStandard">
    <w:name w:val="IQTIG_Standard"/>
    <w:basedOn w:val="NormaleTabelle"/>
    <w:uiPriority w:val="97"/>
    <w:rsid w:val="00BB25F1"/>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listeEbene1">
    <w:name w:val="Tabellenliste Ebene 1"/>
    <w:basedOn w:val="Listenabsatz"/>
    <w:uiPriority w:val="1"/>
    <w:qFormat/>
    <w:rsid w:val="00BB25F1"/>
    <w:pPr>
      <w:numPr>
        <w:numId w:val="49"/>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BB25F1"/>
    <w:pPr>
      <w:spacing w:before="240" w:line="240" w:lineRule="auto"/>
      <w:jc w:val="left"/>
    </w:pPr>
    <w:rPr>
      <w:i/>
      <w:iCs/>
      <w:sz w:val="20"/>
      <w:szCs w:val="20"/>
    </w:rPr>
  </w:style>
  <w:style w:type="table" w:styleId="Tabellenraster">
    <w:name w:val="Table Grid"/>
    <w:basedOn w:val="NormaleTabelle"/>
    <w:uiPriority w:val="39"/>
    <w:rsid w:val="00BB2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zwischen">
    <w:name w:val="Überschrift (zwischen)"/>
    <w:basedOn w:val="Standard"/>
    <w:next w:val="Standard"/>
    <w:qFormat/>
    <w:rsid w:val="00BB25F1"/>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BB25F1"/>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BB25F1"/>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BB25F1"/>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BB25F1"/>
    <w:rPr>
      <w:rFonts w:ascii="Barlow" w:hAnsi="Barlow"/>
      <w:color w:val="auto"/>
      <w:u w:val="single"/>
    </w:rPr>
  </w:style>
  <w:style w:type="paragraph" w:customStyle="1" w:styleId="Titel-berschrift">
    <w:name w:val="Titel-Überschrift"/>
    <w:basedOn w:val="Standard"/>
    <w:next w:val="Titel-Subberschrift"/>
    <w:uiPriority w:val="2"/>
    <w:semiHidden/>
    <w:qFormat/>
    <w:rsid w:val="00BB25F1"/>
    <w:pPr>
      <w:framePr w:w="8505" w:h="1701" w:hSpace="142" w:wrap="notBeside" w:hAnchor="margin" w:x="1" w:yAlign="bottom" w:anchorLock="1"/>
      <w:spacing w:after="240" w:line="240" w:lineRule="auto"/>
      <w:jc w:val="right"/>
    </w:pPr>
    <w:rPr>
      <w:rFonts w:cs="Utsaah"/>
      <w:b/>
      <w:bCs/>
      <w:color w:val="005051"/>
      <w:sz w:val="48"/>
      <w:szCs w:val="48"/>
    </w:rPr>
  </w:style>
  <w:style w:type="paragraph" w:customStyle="1" w:styleId="Titel-Subberschrift">
    <w:name w:val="Titel-Subüberschrift"/>
    <w:basedOn w:val="Standard"/>
    <w:next w:val="TitelseiteAuftrag"/>
    <w:uiPriority w:val="2"/>
    <w:semiHidden/>
    <w:qFormat/>
    <w:rsid w:val="00BB25F1"/>
    <w:pPr>
      <w:framePr w:w="8505" w:h="1701" w:hSpace="142" w:wrap="notBeside" w:hAnchor="margin" w:x="1" w:yAlign="bottom" w:anchorLock="1"/>
      <w:spacing w:after="600" w:line="240" w:lineRule="auto"/>
      <w:jc w:val="right"/>
    </w:pPr>
    <w:rPr>
      <w:rFonts w:cs="Segoe UI Semibold"/>
      <w:sz w:val="30"/>
      <w:szCs w:val="30"/>
    </w:rPr>
  </w:style>
  <w:style w:type="paragraph" w:customStyle="1" w:styleId="berschrift1ohneGliederung">
    <w:name w:val="Überschrift 1 (ohne Gliederung)"/>
    <w:basedOn w:val="berschrift1"/>
    <w:next w:val="Standard"/>
    <w:uiPriority w:val="2"/>
    <w:qFormat/>
    <w:rsid w:val="00BB25F1"/>
    <w:pPr>
      <w:numPr>
        <w:numId w:val="0"/>
      </w:numPr>
    </w:pPr>
  </w:style>
  <w:style w:type="paragraph" w:styleId="Abbildungsverzeichnis">
    <w:name w:val="table of figures"/>
    <w:basedOn w:val="Standard"/>
    <w:next w:val="Standard"/>
    <w:uiPriority w:val="99"/>
    <w:unhideWhenUsed/>
    <w:rsid w:val="00BB25F1"/>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BB25F1"/>
  </w:style>
  <w:style w:type="character" w:customStyle="1" w:styleId="AnredeZchn">
    <w:name w:val="Anrede Zchn"/>
    <w:basedOn w:val="Absatz-Standardschriftart"/>
    <w:link w:val="Anrede"/>
    <w:uiPriority w:val="99"/>
    <w:semiHidden/>
    <w:rsid w:val="00BB25F1"/>
    <w:rPr>
      <w:rFonts w:ascii="Barlow" w:hAnsi="Barlow"/>
      <w:sz w:val="21"/>
      <w:szCs w:val="21"/>
    </w:rPr>
  </w:style>
  <w:style w:type="paragraph" w:styleId="Aufzhlungszeichen">
    <w:name w:val="List Bullet"/>
    <w:basedOn w:val="Standard"/>
    <w:link w:val="AufzhlungszeichenZchn"/>
    <w:uiPriority w:val="99"/>
    <w:unhideWhenUsed/>
    <w:rsid w:val="00BB25F1"/>
    <w:pPr>
      <w:numPr>
        <w:numId w:val="1"/>
      </w:numPr>
      <w:contextualSpacing/>
    </w:pPr>
  </w:style>
  <w:style w:type="paragraph" w:styleId="Aufzhlungszeichen2">
    <w:name w:val="List Bullet 2"/>
    <w:basedOn w:val="Standard"/>
    <w:uiPriority w:val="99"/>
    <w:semiHidden/>
    <w:unhideWhenUsed/>
    <w:rsid w:val="00BB25F1"/>
    <w:pPr>
      <w:numPr>
        <w:numId w:val="2"/>
      </w:numPr>
      <w:contextualSpacing/>
    </w:pPr>
  </w:style>
  <w:style w:type="paragraph" w:styleId="Aufzhlungszeichen3">
    <w:name w:val="List Bullet 3"/>
    <w:basedOn w:val="Standard"/>
    <w:uiPriority w:val="99"/>
    <w:semiHidden/>
    <w:unhideWhenUsed/>
    <w:rsid w:val="00BB25F1"/>
    <w:pPr>
      <w:numPr>
        <w:numId w:val="3"/>
      </w:numPr>
      <w:contextualSpacing/>
    </w:pPr>
  </w:style>
  <w:style w:type="paragraph" w:styleId="Aufzhlungszeichen4">
    <w:name w:val="List Bullet 4"/>
    <w:basedOn w:val="Standard"/>
    <w:uiPriority w:val="99"/>
    <w:semiHidden/>
    <w:unhideWhenUsed/>
    <w:rsid w:val="00BB25F1"/>
    <w:pPr>
      <w:numPr>
        <w:numId w:val="4"/>
      </w:numPr>
      <w:contextualSpacing/>
    </w:pPr>
  </w:style>
  <w:style w:type="paragraph" w:styleId="Aufzhlungszeichen5">
    <w:name w:val="List Bullet 5"/>
    <w:basedOn w:val="Standard"/>
    <w:uiPriority w:val="99"/>
    <w:semiHidden/>
    <w:unhideWhenUsed/>
    <w:rsid w:val="00BB25F1"/>
    <w:pPr>
      <w:numPr>
        <w:numId w:val="5"/>
      </w:numPr>
      <w:contextualSpacing/>
    </w:pPr>
  </w:style>
  <w:style w:type="paragraph" w:styleId="Blocktext">
    <w:name w:val="Block Text"/>
    <w:basedOn w:val="Standard"/>
    <w:uiPriority w:val="99"/>
    <w:semiHidden/>
    <w:unhideWhenUsed/>
    <w:rsid w:val="00BB25F1"/>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BB25F1"/>
  </w:style>
  <w:style w:type="character" w:customStyle="1" w:styleId="DatumZchn">
    <w:name w:val="Datum Zchn"/>
    <w:basedOn w:val="Absatz-Standardschriftart"/>
    <w:link w:val="Datum"/>
    <w:uiPriority w:val="99"/>
    <w:semiHidden/>
    <w:rsid w:val="00BB25F1"/>
    <w:rPr>
      <w:rFonts w:ascii="Barlow" w:hAnsi="Barlow"/>
      <w:sz w:val="21"/>
      <w:szCs w:val="21"/>
    </w:rPr>
  </w:style>
  <w:style w:type="paragraph" w:styleId="Dokumentstruktur">
    <w:name w:val="Document Map"/>
    <w:basedOn w:val="Standard"/>
    <w:link w:val="DokumentstrukturZchn"/>
    <w:uiPriority w:val="99"/>
    <w:semiHidden/>
    <w:unhideWhenUsed/>
    <w:rsid w:val="00BB25F1"/>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BB25F1"/>
    <w:rPr>
      <w:rFonts w:ascii="Segoe UI" w:hAnsi="Segoe UI" w:cs="Segoe UI"/>
      <w:sz w:val="16"/>
      <w:szCs w:val="16"/>
    </w:rPr>
  </w:style>
  <w:style w:type="paragraph" w:styleId="E-Mail-Signatur">
    <w:name w:val="E-mail Signature"/>
    <w:basedOn w:val="Standard"/>
    <w:link w:val="E-Mail-SignaturZchn"/>
    <w:uiPriority w:val="99"/>
    <w:semiHidden/>
    <w:unhideWhenUsed/>
    <w:rsid w:val="00BB25F1"/>
    <w:pPr>
      <w:spacing w:after="0" w:line="240" w:lineRule="auto"/>
    </w:pPr>
  </w:style>
  <w:style w:type="character" w:customStyle="1" w:styleId="E-Mail-SignaturZchn">
    <w:name w:val="E-Mail-Signatur Zchn"/>
    <w:basedOn w:val="Absatz-Standardschriftart"/>
    <w:link w:val="E-Mail-Signatur"/>
    <w:uiPriority w:val="99"/>
    <w:semiHidden/>
    <w:rsid w:val="00BB25F1"/>
    <w:rPr>
      <w:rFonts w:ascii="Barlow" w:hAnsi="Barlow"/>
      <w:sz w:val="21"/>
      <w:szCs w:val="21"/>
    </w:rPr>
  </w:style>
  <w:style w:type="paragraph" w:styleId="Endnotentext">
    <w:name w:val="endnote text"/>
    <w:basedOn w:val="Standard"/>
    <w:link w:val="EndnotentextZchn"/>
    <w:uiPriority w:val="99"/>
    <w:semiHidden/>
    <w:unhideWhenUsed/>
    <w:rsid w:val="00BB25F1"/>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B25F1"/>
    <w:rPr>
      <w:rFonts w:ascii="Barlow" w:hAnsi="Barlow"/>
      <w:sz w:val="20"/>
      <w:szCs w:val="20"/>
    </w:rPr>
  </w:style>
  <w:style w:type="paragraph" w:styleId="Fu-Endnotenberschrift">
    <w:name w:val="Note Heading"/>
    <w:basedOn w:val="Standard"/>
    <w:next w:val="Standard"/>
    <w:link w:val="Fu-EndnotenberschriftZchn"/>
    <w:uiPriority w:val="99"/>
    <w:semiHidden/>
    <w:unhideWhenUsed/>
    <w:rsid w:val="00BB25F1"/>
    <w:pPr>
      <w:spacing w:after="0" w:line="240" w:lineRule="auto"/>
    </w:pPr>
  </w:style>
  <w:style w:type="character" w:customStyle="1" w:styleId="Fu-EndnotenberschriftZchn">
    <w:name w:val="Fuß/-Endnotenüberschrift Zchn"/>
    <w:basedOn w:val="Absatz-Standardschriftart"/>
    <w:link w:val="Fu-Endnotenberschrift"/>
    <w:uiPriority w:val="99"/>
    <w:semiHidden/>
    <w:rsid w:val="00BB25F1"/>
    <w:rPr>
      <w:rFonts w:ascii="Barlow" w:hAnsi="Barlow"/>
      <w:sz w:val="21"/>
      <w:szCs w:val="21"/>
    </w:rPr>
  </w:style>
  <w:style w:type="paragraph" w:styleId="Gruformel">
    <w:name w:val="Closing"/>
    <w:basedOn w:val="Standard"/>
    <w:link w:val="GruformelZchn"/>
    <w:uiPriority w:val="99"/>
    <w:semiHidden/>
    <w:unhideWhenUsed/>
    <w:rsid w:val="00BB25F1"/>
    <w:pPr>
      <w:spacing w:after="0" w:line="240" w:lineRule="auto"/>
      <w:ind w:left="4252"/>
    </w:pPr>
  </w:style>
  <w:style w:type="character" w:customStyle="1" w:styleId="GruformelZchn">
    <w:name w:val="Grußformel Zchn"/>
    <w:basedOn w:val="Absatz-Standardschriftart"/>
    <w:link w:val="Gruformel"/>
    <w:uiPriority w:val="99"/>
    <w:semiHidden/>
    <w:rsid w:val="00BB25F1"/>
    <w:rPr>
      <w:rFonts w:ascii="Barlow" w:hAnsi="Barlow"/>
      <w:sz w:val="21"/>
      <w:szCs w:val="21"/>
    </w:rPr>
  </w:style>
  <w:style w:type="paragraph" w:styleId="HTMLAdresse">
    <w:name w:val="HTML Address"/>
    <w:basedOn w:val="Standard"/>
    <w:link w:val="HTMLAdresseZchn"/>
    <w:uiPriority w:val="99"/>
    <w:semiHidden/>
    <w:unhideWhenUsed/>
    <w:rsid w:val="00BB25F1"/>
    <w:pPr>
      <w:spacing w:after="0" w:line="240" w:lineRule="auto"/>
    </w:pPr>
    <w:rPr>
      <w:i/>
      <w:iCs/>
    </w:rPr>
  </w:style>
  <w:style w:type="character" w:customStyle="1" w:styleId="HTMLAdresseZchn">
    <w:name w:val="HTML Adresse Zchn"/>
    <w:basedOn w:val="Absatz-Standardschriftart"/>
    <w:link w:val="HTMLAdresse"/>
    <w:uiPriority w:val="99"/>
    <w:semiHidden/>
    <w:rsid w:val="00BB25F1"/>
    <w:rPr>
      <w:rFonts w:ascii="Barlow" w:hAnsi="Barlow"/>
      <w:i/>
      <w:iCs/>
      <w:sz w:val="21"/>
      <w:szCs w:val="21"/>
    </w:rPr>
  </w:style>
  <w:style w:type="paragraph" w:styleId="HTMLVorformatiert">
    <w:name w:val="HTML Preformatted"/>
    <w:basedOn w:val="Standard"/>
    <w:link w:val="HTMLVorformatiertZchn"/>
    <w:uiPriority w:val="99"/>
    <w:semiHidden/>
    <w:unhideWhenUsed/>
    <w:rsid w:val="00BB25F1"/>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BB25F1"/>
    <w:rPr>
      <w:rFonts w:ascii="Consolas" w:hAnsi="Consolas" w:cs="Consolas"/>
      <w:sz w:val="20"/>
      <w:szCs w:val="20"/>
    </w:rPr>
  </w:style>
  <w:style w:type="paragraph" w:styleId="Index1">
    <w:name w:val="index 1"/>
    <w:basedOn w:val="Standard"/>
    <w:next w:val="Standard"/>
    <w:autoRedefine/>
    <w:uiPriority w:val="99"/>
    <w:semiHidden/>
    <w:unhideWhenUsed/>
    <w:rsid w:val="00BB25F1"/>
    <w:pPr>
      <w:spacing w:after="0" w:line="240" w:lineRule="auto"/>
      <w:ind w:left="220" w:hanging="220"/>
    </w:pPr>
  </w:style>
  <w:style w:type="paragraph" w:styleId="Index2">
    <w:name w:val="index 2"/>
    <w:basedOn w:val="Standard"/>
    <w:next w:val="Standard"/>
    <w:autoRedefine/>
    <w:uiPriority w:val="99"/>
    <w:semiHidden/>
    <w:unhideWhenUsed/>
    <w:rsid w:val="00BB25F1"/>
    <w:pPr>
      <w:spacing w:after="0" w:line="240" w:lineRule="auto"/>
      <w:ind w:left="440" w:hanging="220"/>
    </w:pPr>
  </w:style>
  <w:style w:type="paragraph" w:styleId="Index3">
    <w:name w:val="index 3"/>
    <w:basedOn w:val="Standard"/>
    <w:next w:val="Standard"/>
    <w:autoRedefine/>
    <w:uiPriority w:val="99"/>
    <w:semiHidden/>
    <w:unhideWhenUsed/>
    <w:rsid w:val="00BB25F1"/>
    <w:pPr>
      <w:spacing w:after="0" w:line="240" w:lineRule="auto"/>
      <w:ind w:left="660" w:hanging="220"/>
    </w:pPr>
  </w:style>
  <w:style w:type="paragraph" w:styleId="Index4">
    <w:name w:val="index 4"/>
    <w:basedOn w:val="Standard"/>
    <w:next w:val="Standard"/>
    <w:autoRedefine/>
    <w:uiPriority w:val="99"/>
    <w:semiHidden/>
    <w:unhideWhenUsed/>
    <w:rsid w:val="00BB25F1"/>
    <w:pPr>
      <w:spacing w:after="0" w:line="240" w:lineRule="auto"/>
      <w:ind w:left="880" w:hanging="220"/>
    </w:pPr>
  </w:style>
  <w:style w:type="paragraph" w:styleId="Index5">
    <w:name w:val="index 5"/>
    <w:basedOn w:val="Standard"/>
    <w:next w:val="Standard"/>
    <w:autoRedefine/>
    <w:uiPriority w:val="99"/>
    <w:semiHidden/>
    <w:unhideWhenUsed/>
    <w:rsid w:val="00BB25F1"/>
    <w:pPr>
      <w:spacing w:after="0" w:line="240" w:lineRule="auto"/>
      <w:ind w:left="1100" w:hanging="220"/>
    </w:pPr>
  </w:style>
  <w:style w:type="paragraph" w:styleId="Index6">
    <w:name w:val="index 6"/>
    <w:basedOn w:val="Standard"/>
    <w:next w:val="Standard"/>
    <w:autoRedefine/>
    <w:uiPriority w:val="99"/>
    <w:semiHidden/>
    <w:unhideWhenUsed/>
    <w:rsid w:val="00BB25F1"/>
    <w:pPr>
      <w:spacing w:after="0" w:line="240" w:lineRule="auto"/>
      <w:ind w:left="1320" w:hanging="220"/>
    </w:pPr>
  </w:style>
  <w:style w:type="paragraph" w:styleId="Index7">
    <w:name w:val="index 7"/>
    <w:basedOn w:val="Standard"/>
    <w:next w:val="Standard"/>
    <w:autoRedefine/>
    <w:uiPriority w:val="99"/>
    <w:semiHidden/>
    <w:unhideWhenUsed/>
    <w:rsid w:val="00BB25F1"/>
    <w:pPr>
      <w:spacing w:after="0" w:line="240" w:lineRule="auto"/>
      <w:ind w:left="1540" w:hanging="220"/>
    </w:pPr>
  </w:style>
  <w:style w:type="paragraph" w:styleId="Index8">
    <w:name w:val="index 8"/>
    <w:basedOn w:val="Standard"/>
    <w:next w:val="Standard"/>
    <w:autoRedefine/>
    <w:uiPriority w:val="99"/>
    <w:semiHidden/>
    <w:unhideWhenUsed/>
    <w:rsid w:val="00BB25F1"/>
    <w:pPr>
      <w:spacing w:after="0" w:line="240" w:lineRule="auto"/>
      <w:ind w:left="1760" w:hanging="220"/>
    </w:pPr>
  </w:style>
  <w:style w:type="paragraph" w:styleId="Index9">
    <w:name w:val="index 9"/>
    <w:basedOn w:val="Standard"/>
    <w:next w:val="Standard"/>
    <w:autoRedefine/>
    <w:uiPriority w:val="99"/>
    <w:semiHidden/>
    <w:unhideWhenUsed/>
    <w:rsid w:val="00BB25F1"/>
    <w:pPr>
      <w:spacing w:after="0" w:line="240" w:lineRule="auto"/>
      <w:ind w:left="1980" w:hanging="220"/>
    </w:pPr>
  </w:style>
  <w:style w:type="paragraph" w:styleId="Indexberschrift">
    <w:name w:val="index heading"/>
    <w:basedOn w:val="Standard"/>
    <w:next w:val="Index1"/>
    <w:uiPriority w:val="99"/>
    <w:semiHidden/>
    <w:unhideWhenUsed/>
    <w:rsid w:val="00BB25F1"/>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BB25F1"/>
    <w:pPr>
      <w:numPr>
        <w:numId w:val="20"/>
      </w:numPr>
      <w:spacing w:after="0" w:line="288" w:lineRule="auto"/>
      <w:outlineLvl w:val="9"/>
    </w:pPr>
    <w:rPr>
      <w:rFonts w:asciiTheme="majorHAnsi" w:hAnsiTheme="majorHAnsi" w:cstheme="majorBidi"/>
      <w:b w:val="0"/>
      <w:color w:val="00474A" w:themeColor="accent1" w:themeShade="BF"/>
      <w:szCs w:val="32"/>
    </w:rPr>
  </w:style>
  <w:style w:type="paragraph" w:styleId="IntensivesZitat">
    <w:name w:val="Intense Quote"/>
    <w:basedOn w:val="Standard"/>
    <w:next w:val="Standard"/>
    <w:link w:val="IntensivesZitatZchn"/>
    <w:uiPriority w:val="30"/>
    <w:semiHidden/>
    <w:qFormat/>
    <w:rsid w:val="00BB25F1"/>
    <w:pPr>
      <w:pBdr>
        <w:top w:val="single" w:sz="4" w:space="10" w:color="006064" w:themeColor="accent1"/>
        <w:bottom w:val="single" w:sz="4" w:space="10" w:color="006064" w:themeColor="accent1"/>
      </w:pBdr>
      <w:spacing w:before="360" w:after="360"/>
      <w:ind w:left="864" w:right="864"/>
      <w:jc w:val="center"/>
    </w:pPr>
    <w:rPr>
      <w:i/>
      <w:iCs/>
      <w:color w:val="006064" w:themeColor="accent1"/>
    </w:rPr>
  </w:style>
  <w:style w:type="character" w:customStyle="1" w:styleId="IntensivesZitatZchn">
    <w:name w:val="Intensives Zitat Zchn"/>
    <w:basedOn w:val="Absatz-Standardschriftart"/>
    <w:link w:val="IntensivesZitat"/>
    <w:uiPriority w:val="30"/>
    <w:semiHidden/>
    <w:rsid w:val="00BB25F1"/>
    <w:rPr>
      <w:rFonts w:ascii="Barlow" w:hAnsi="Barlow"/>
      <w:i/>
      <w:iCs/>
      <w:color w:val="006064" w:themeColor="accent1"/>
      <w:sz w:val="21"/>
      <w:szCs w:val="21"/>
    </w:rPr>
  </w:style>
  <w:style w:type="paragraph" w:styleId="KeinLeerraum">
    <w:name w:val="No Spacing"/>
    <w:uiPriority w:val="1"/>
    <w:semiHidden/>
    <w:qFormat/>
    <w:rsid w:val="00BB25F1"/>
    <w:pPr>
      <w:spacing w:after="0" w:line="240" w:lineRule="auto"/>
    </w:pPr>
    <w:rPr>
      <w:szCs w:val="21"/>
    </w:rPr>
  </w:style>
  <w:style w:type="paragraph" w:styleId="Kommentartext">
    <w:name w:val="annotation text"/>
    <w:basedOn w:val="Standard"/>
    <w:link w:val="KommentartextZchn"/>
    <w:uiPriority w:val="99"/>
    <w:unhideWhenUsed/>
    <w:rsid w:val="00BB25F1"/>
    <w:pPr>
      <w:spacing w:line="240" w:lineRule="auto"/>
    </w:pPr>
    <w:rPr>
      <w:sz w:val="20"/>
      <w:szCs w:val="20"/>
    </w:rPr>
  </w:style>
  <w:style w:type="character" w:customStyle="1" w:styleId="KommentartextZchn">
    <w:name w:val="Kommentartext Zchn"/>
    <w:basedOn w:val="Absatz-Standardschriftart"/>
    <w:link w:val="Kommentartext"/>
    <w:uiPriority w:val="99"/>
    <w:rsid w:val="00BB25F1"/>
    <w:rPr>
      <w:rFonts w:ascii="Barlow" w:hAnsi="Barlow"/>
      <w:sz w:val="20"/>
      <w:szCs w:val="20"/>
    </w:rPr>
  </w:style>
  <w:style w:type="paragraph" w:styleId="Kommentarthema">
    <w:name w:val="annotation subject"/>
    <w:basedOn w:val="Kommentartext"/>
    <w:next w:val="Kommentartext"/>
    <w:link w:val="KommentarthemaZchn"/>
    <w:uiPriority w:val="99"/>
    <w:semiHidden/>
    <w:unhideWhenUsed/>
    <w:rsid w:val="00BB25F1"/>
    <w:rPr>
      <w:b/>
      <w:bCs/>
    </w:rPr>
  </w:style>
  <w:style w:type="character" w:customStyle="1" w:styleId="KommentarthemaZchn">
    <w:name w:val="Kommentarthema Zchn"/>
    <w:basedOn w:val="KommentartextZchn"/>
    <w:link w:val="Kommentarthema"/>
    <w:uiPriority w:val="99"/>
    <w:semiHidden/>
    <w:rsid w:val="00BB25F1"/>
    <w:rPr>
      <w:rFonts w:ascii="Barlow" w:hAnsi="Barlow"/>
      <w:b/>
      <w:bCs/>
      <w:sz w:val="20"/>
      <w:szCs w:val="20"/>
    </w:rPr>
  </w:style>
  <w:style w:type="paragraph" w:styleId="Liste">
    <w:name w:val="List"/>
    <w:basedOn w:val="Standard"/>
    <w:uiPriority w:val="99"/>
    <w:semiHidden/>
    <w:unhideWhenUsed/>
    <w:rsid w:val="00BB25F1"/>
    <w:pPr>
      <w:ind w:left="283" w:hanging="283"/>
      <w:contextualSpacing/>
    </w:pPr>
  </w:style>
  <w:style w:type="paragraph" w:styleId="Liste2">
    <w:name w:val="List 2"/>
    <w:basedOn w:val="Standard"/>
    <w:uiPriority w:val="99"/>
    <w:semiHidden/>
    <w:unhideWhenUsed/>
    <w:rsid w:val="00BB25F1"/>
    <w:pPr>
      <w:ind w:left="566" w:hanging="283"/>
      <w:contextualSpacing/>
    </w:pPr>
  </w:style>
  <w:style w:type="paragraph" w:styleId="Liste3">
    <w:name w:val="List 3"/>
    <w:basedOn w:val="Standard"/>
    <w:uiPriority w:val="99"/>
    <w:semiHidden/>
    <w:unhideWhenUsed/>
    <w:rsid w:val="00BB25F1"/>
    <w:pPr>
      <w:ind w:left="849" w:hanging="283"/>
      <w:contextualSpacing/>
    </w:pPr>
  </w:style>
  <w:style w:type="paragraph" w:styleId="Liste4">
    <w:name w:val="List 4"/>
    <w:basedOn w:val="Standard"/>
    <w:uiPriority w:val="99"/>
    <w:semiHidden/>
    <w:unhideWhenUsed/>
    <w:rsid w:val="00BB25F1"/>
    <w:pPr>
      <w:ind w:left="1132" w:hanging="283"/>
      <w:contextualSpacing/>
    </w:pPr>
  </w:style>
  <w:style w:type="paragraph" w:styleId="Liste5">
    <w:name w:val="List 5"/>
    <w:basedOn w:val="Standard"/>
    <w:uiPriority w:val="99"/>
    <w:semiHidden/>
    <w:unhideWhenUsed/>
    <w:rsid w:val="00BB25F1"/>
    <w:pPr>
      <w:ind w:left="1415" w:hanging="283"/>
      <w:contextualSpacing/>
    </w:pPr>
  </w:style>
  <w:style w:type="paragraph" w:styleId="Listenfortsetzung">
    <w:name w:val="List Continue"/>
    <w:basedOn w:val="Standard"/>
    <w:uiPriority w:val="99"/>
    <w:semiHidden/>
    <w:unhideWhenUsed/>
    <w:rsid w:val="00BB25F1"/>
    <w:pPr>
      <w:ind w:left="283"/>
      <w:contextualSpacing/>
    </w:pPr>
  </w:style>
  <w:style w:type="paragraph" w:styleId="Listenfortsetzung2">
    <w:name w:val="List Continue 2"/>
    <w:basedOn w:val="Standard"/>
    <w:uiPriority w:val="99"/>
    <w:semiHidden/>
    <w:unhideWhenUsed/>
    <w:rsid w:val="00BB25F1"/>
    <w:pPr>
      <w:ind w:left="566"/>
      <w:contextualSpacing/>
    </w:pPr>
  </w:style>
  <w:style w:type="paragraph" w:styleId="Listenfortsetzung3">
    <w:name w:val="List Continue 3"/>
    <w:basedOn w:val="Standard"/>
    <w:uiPriority w:val="99"/>
    <w:semiHidden/>
    <w:unhideWhenUsed/>
    <w:rsid w:val="00BB25F1"/>
    <w:pPr>
      <w:ind w:left="849"/>
      <w:contextualSpacing/>
    </w:pPr>
  </w:style>
  <w:style w:type="paragraph" w:styleId="Listenfortsetzung4">
    <w:name w:val="List Continue 4"/>
    <w:basedOn w:val="Standard"/>
    <w:uiPriority w:val="99"/>
    <w:semiHidden/>
    <w:unhideWhenUsed/>
    <w:rsid w:val="00BB25F1"/>
    <w:pPr>
      <w:ind w:left="1132"/>
      <w:contextualSpacing/>
    </w:pPr>
  </w:style>
  <w:style w:type="paragraph" w:styleId="Listenfortsetzung5">
    <w:name w:val="List Continue 5"/>
    <w:basedOn w:val="Standard"/>
    <w:uiPriority w:val="99"/>
    <w:semiHidden/>
    <w:unhideWhenUsed/>
    <w:rsid w:val="00BB25F1"/>
    <w:pPr>
      <w:ind w:left="1415"/>
      <w:contextualSpacing/>
    </w:pPr>
  </w:style>
  <w:style w:type="paragraph" w:styleId="Listennummer">
    <w:name w:val="List Number"/>
    <w:basedOn w:val="Standard"/>
    <w:uiPriority w:val="99"/>
    <w:semiHidden/>
    <w:unhideWhenUsed/>
    <w:rsid w:val="00BB25F1"/>
    <w:pPr>
      <w:numPr>
        <w:numId w:val="6"/>
      </w:numPr>
      <w:contextualSpacing/>
    </w:pPr>
  </w:style>
  <w:style w:type="paragraph" w:styleId="Listennummer2">
    <w:name w:val="List Number 2"/>
    <w:basedOn w:val="Standard"/>
    <w:uiPriority w:val="99"/>
    <w:semiHidden/>
    <w:unhideWhenUsed/>
    <w:rsid w:val="00BB25F1"/>
    <w:pPr>
      <w:numPr>
        <w:numId w:val="7"/>
      </w:numPr>
      <w:contextualSpacing/>
    </w:pPr>
  </w:style>
  <w:style w:type="paragraph" w:styleId="Listennummer3">
    <w:name w:val="List Number 3"/>
    <w:basedOn w:val="Standard"/>
    <w:uiPriority w:val="99"/>
    <w:semiHidden/>
    <w:unhideWhenUsed/>
    <w:rsid w:val="00BB25F1"/>
    <w:pPr>
      <w:numPr>
        <w:numId w:val="8"/>
      </w:numPr>
      <w:contextualSpacing/>
    </w:pPr>
  </w:style>
  <w:style w:type="paragraph" w:styleId="Listennummer4">
    <w:name w:val="List Number 4"/>
    <w:basedOn w:val="Standard"/>
    <w:uiPriority w:val="99"/>
    <w:semiHidden/>
    <w:unhideWhenUsed/>
    <w:rsid w:val="00BB25F1"/>
    <w:pPr>
      <w:numPr>
        <w:numId w:val="9"/>
      </w:numPr>
      <w:contextualSpacing/>
    </w:pPr>
  </w:style>
  <w:style w:type="paragraph" w:styleId="Listennummer5">
    <w:name w:val="List Number 5"/>
    <w:basedOn w:val="Standard"/>
    <w:uiPriority w:val="99"/>
    <w:semiHidden/>
    <w:unhideWhenUsed/>
    <w:rsid w:val="00BB25F1"/>
    <w:pPr>
      <w:numPr>
        <w:numId w:val="10"/>
      </w:numPr>
      <w:contextualSpacing/>
    </w:pPr>
  </w:style>
  <w:style w:type="paragraph" w:styleId="Literaturverzeichnis">
    <w:name w:val="Bibliography"/>
    <w:basedOn w:val="Standard"/>
    <w:next w:val="Standard"/>
    <w:uiPriority w:val="37"/>
    <w:semiHidden/>
    <w:unhideWhenUsed/>
    <w:rsid w:val="00BB25F1"/>
  </w:style>
  <w:style w:type="paragraph" w:styleId="Makrotext">
    <w:name w:val="macro"/>
    <w:link w:val="MakrotextZchn"/>
    <w:uiPriority w:val="99"/>
    <w:semiHidden/>
    <w:unhideWhenUsed/>
    <w:rsid w:val="00BB25F1"/>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BB25F1"/>
    <w:rPr>
      <w:rFonts w:ascii="Consolas" w:hAnsi="Consolas" w:cs="Consolas"/>
      <w:sz w:val="20"/>
      <w:szCs w:val="20"/>
    </w:rPr>
  </w:style>
  <w:style w:type="paragraph" w:styleId="Nachrichtenkopf">
    <w:name w:val="Message Header"/>
    <w:basedOn w:val="Standard"/>
    <w:link w:val="NachrichtenkopfZchn"/>
    <w:uiPriority w:val="99"/>
    <w:semiHidden/>
    <w:unhideWhenUsed/>
    <w:rsid w:val="00BB25F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BB25F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BB25F1"/>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BB25F1"/>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BB25F1"/>
    <w:pPr>
      <w:spacing w:after="0"/>
      <w:ind w:left="220" w:hanging="220"/>
    </w:pPr>
  </w:style>
  <w:style w:type="paragraph" w:styleId="RGV-berschrift">
    <w:name w:val="toa heading"/>
    <w:basedOn w:val="Standard"/>
    <w:next w:val="Standard"/>
    <w:uiPriority w:val="99"/>
    <w:semiHidden/>
    <w:unhideWhenUsed/>
    <w:rsid w:val="00BB25F1"/>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BB25F1"/>
    <w:rPr>
      <w:rFonts w:ascii="Times New Roman" w:hAnsi="Times New Roman" w:cs="Times New Roman"/>
      <w:sz w:val="24"/>
      <w:szCs w:val="24"/>
    </w:rPr>
  </w:style>
  <w:style w:type="paragraph" w:styleId="Standardeinzug">
    <w:name w:val="Normal Indent"/>
    <w:basedOn w:val="Standard"/>
    <w:uiPriority w:val="99"/>
    <w:semiHidden/>
    <w:unhideWhenUsed/>
    <w:rsid w:val="00BB25F1"/>
    <w:pPr>
      <w:ind w:left="708"/>
    </w:pPr>
  </w:style>
  <w:style w:type="paragraph" w:styleId="Textkrper">
    <w:name w:val="Body Text"/>
    <w:basedOn w:val="Standard"/>
    <w:link w:val="TextkrperZchn"/>
    <w:uiPriority w:val="99"/>
    <w:semiHidden/>
    <w:unhideWhenUsed/>
    <w:rsid w:val="00BB25F1"/>
  </w:style>
  <w:style w:type="character" w:customStyle="1" w:styleId="TextkrperZchn">
    <w:name w:val="Textkörper Zchn"/>
    <w:basedOn w:val="Absatz-Standardschriftart"/>
    <w:link w:val="Textkrper"/>
    <w:uiPriority w:val="99"/>
    <w:semiHidden/>
    <w:rsid w:val="00BB25F1"/>
    <w:rPr>
      <w:rFonts w:ascii="Barlow" w:hAnsi="Barlow"/>
      <w:sz w:val="21"/>
      <w:szCs w:val="21"/>
    </w:rPr>
  </w:style>
  <w:style w:type="paragraph" w:styleId="Textkrper2">
    <w:name w:val="Body Text 2"/>
    <w:basedOn w:val="Standard"/>
    <w:link w:val="Textkrper2Zchn"/>
    <w:uiPriority w:val="99"/>
    <w:semiHidden/>
    <w:unhideWhenUsed/>
    <w:rsid w:val="00BB25F1"/>
    <w:pPr>
      <w:spacing w:line="480" w:lineRule="auto"/>
    </w:pPr>
  </w:style>
  <w:style w:type="character" w:customStyle="1" w:styleId="Textkrper2Zchn">
    <w:name w:val="Textkörper 2 Zchn"/>
    <w:basedOn w:val="Absatz-Standardschriftart"/>
    <w:link w:val="Textkrper2"/>
    <w:uiPriority w:val="99"/>
    <w:semiHidden/>
    <w:rsid w:val="00BB25F1"/>
    <w:rPr>
      <w:rFonts w:ascii="Barlow" w:hAnsi="Barlow"/>
      <w:sz w:val="21"/>
      <w:szCs w:val="21"/>
    </w:rPr>
  </w:style>
  <w:style w:type="paragraph" w:styleId="Textkrper3">
    <w:name w:val="Body Text 3"/>
    <w:basedOn w:val="Standard"/>
    <w:link w:val="Textkrper3Zchn"/>
    <w:uiPriority w:val="99"/>
    <w:semiHidden/>
    <w:unhideWhenUsed/>
    <w:rsid w:val="00BB25F1"/>
    <w:rPr>
      <w:sz w:val="16"/>
      <w:szCs w:val="16"/>
    </w:rPr>
  </w:style>
  <w:style w:type="character" w:customStyle="1" w:styleId="Textkrper3Zchn">
    <w:name w:val="Textkörper 3 Zchn"/>
    <w:basedOn w:val="Absatz-Standardschriftart"/>
    <w:link w:val="Textkrper3"/>
    <w:uiPriority w:val="99"/>
    <w:semiHidden/>
    <w:rsid w:val="00BB25F1"/>
    <w:rPr>
      <w:rFonts w:ascii="Barlow" w:hAnsi="Barlow"/>
      <w:sz w:val="16"/>
      <w:szCs w:val="16"/>
    </w:rPr>
  </w:style>
  <w:style w:type="paragraph" w:styleId="Textkrper-Einzug2">
    <w:name w:val="Body Text Indent 2"/>
    <w:basedOn w:val="Standard"/>
    <w:link w:val="Textkrper-Einzug2Zchn"/>
    <w:uiPriority w:val="99"/>
    <w:semiHidden/>
    <w:unhideWhenUsed/>
    <w:rsid w:val="00BB25F1"/>
    <w:pPr>
      <w:spacing w:line="480" w:lineRule="auto"/>
      <w:ind w:left="283"/>
    </w:pPr>
  </w:style>
  <w:style w:type="character" w:customStyle="1" w:styleId="Textkrper-Einzug2Zchn">
    <w:name w:val="Textkörper-Einzug 2 Zchn"/>
    <w:basedOn w:val="Absatz-Standardschriftart"/>
    <w:link w:val="Textkrper-Einzug2"/>
    <w:uiPriority w:val="99"/>
    <w:semiHidden/>
    <w:rsid w:val="00BB25F1"/>
    <w:rPr>
      <w:rFonts w:ascii="Barlow" w:hAnsi="Barlow"/>
      <w:sz w:val="21"/>
      <w:szCs w:val="21"/>
    </w:rPr>
  </w:style>
  <w:style w:type="paragraph" w:styleId="Textkrper-Einzug3">
    <w:name w:val="Body Text Indent 3"/>
    <w:basedOn w:val="Standard"/>
    <w:link w:val="Textkrper-Einzug3Zchn"/>
    <w:uiPriority w:val="99"/>
    <w:semiHidden/>
    <w:unhideWhenUsed/>
    <w:rsid w:val="00BB25F1"/>
    <w:pPr>
      <w:ind w:left="283"/>
    </w:pPr>
    <w:rPr>
      <w:sz w:val="16"/>
      <w:szCs w:val="16"/>
    </w:rPr>
  </w:style>
  <w:style w:type="character" w:customStyle="1" w:styleId="Textkrper-Einzug3Zchn">
    <w:name w:val="Textkörper-Einzug 3 Zchn"/>
    <w:basedOn w:val="Absatz-Standardschriftart"/>
    <w:link w:val="Textkrper-Einzug3"/>
    <w:uiPriority w:val="99"/>
    <w:semiHidden/>
    <w:rsid w:val="00BB25F1"/>
    <w:rPr>
      <w:rFonts w:ascii="Barlow" w:hAnsi="Barlow"/>
      <w:sz w:val="16"/>
      <w:szCs w:val="16"/>
    </w:rPr>
  </w:style>
  <w:style w:type="paragraph" w:styleId="Textkrper-Erstzeileneinzug">
    <w:name w:val="Body Text First Indent"/>
    <w:basedOn w:val="Textkrper"/>
    <w:link w:val="Textkrper-ErstzeileneinzugZchn"/>
    <w:uiPriority w:val="99"/>
    <w:semiHidden/>
    <w:unhideWhenUsed/>
    <w:rsid w:val="00BB25F1"/>
    <w:pPr>
      <w:ind w:firstLine="360"/>
    </w:pPr>
  </w:style>
  <w:style w:type="character" w:customStyle="1" w:styleId="Textkrper-ErstzeileneinzugZchn">
    <w:name w:val="Textkörper-Erstzeileneinzug Zchn"/>
    <w:basedOn w:val="TextkrperZchn"/>
    <w:link w:val="Textkrper-Erstzeileneinzug"/>
    <w:uiPriority w:val="99"/>
    <w:semiHidden/>
    <w:rsid w:val="00BB25F1"/>
    <w:rPr>
      <w:rFonts w:ascii="Barlow" w:hAnsi="Barlow"/>
      <w:sz w:val="21"/>
      <w:szCs w:val="21"/>
    </w:rPr>
  </w:style>
  <w:style w:type="paragraph" w:styleId="Textkrper-Zeileneinzug">
    <w:name w:val="Body Text Indent"/>
    <w:basedOn w:val="Standard"/>
    <w:link w:val="Textkrper-ZeileneinzugZchn"/>
    <w:uiPriority w:val="99"/>
    <w:semiHidden/>
    <w:unhideWhenUsed/>
    <w:rsid w:val="00BB25F1"/>
    <w:pPr>
      <w:ind w:left="283"/>
    </w:pPr>
  </w:style>
  <w:style w:type="character" w:customStyle="1" w:styleId="Textkrper-ZeileneinzugZchn">
    <w:name w:val="Textkörper-Zeileneinzug Zchn"/>
    <w:basedOn w:val="Absatz-Standardschriftart"/>
    <w:link w:val="Textkrper-Zeileneinzug"/>
    <w:uiPriority w:val="99"/>
    <w:semiHidden/>
    <w:rsid w:val="00BB25F1"/>
    <w:rPr>
      <w:rFonts w:ascii="Barlow" w:hAnsi="Barlow"/>
      <w:sz w:val="21"/>
      <w:szCs w:val="21"/>
    </w:rPr>
  </w:style>
  <w:style w:type="paragraph" w:styleId="Textkrper-Erstzeileneinzug2">
    <w:name w:val="Body Text First Indent 2"/>
    <w:basedOn w:val="Textkrper-Zeileneinzug"/>
    <w:link w:val="Textkrper-Erstzeileneinzug2Zchn"/>
    <w:uiPriority w:val="99"/>
    <w:semiHidden/>
    <w:unhideWhenUsed/>
    <w:rsid w:val="00BB25F1"/>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BB25F1"/>
    <w:rPr>
      <w:rFonts w:ascii="Barlow" w:hAnsi="Barlow"/>
      <w:sz w:val="21"/>
      <w:szCs w:val="21"/>
    </w:rPr>
  </w:style>
  <w:style w:type="paragraph" w:styleId="Titel">
    <w:name w:val="Title"/>
    <w:basedOn w:val="Standard"/>
    <w:next w:val="Standard"/>
    <w:link w:val="TitelZchn"/>
    <w:uiPriority w:val="10"/>
    <w:qFormat/>
    <w:rsid w:val="00BB25F1"/>
    <w:pPr>
      <w:spacing w:after="360" w:line="216" w:lineRule="auto"/>
      <w:jc w:val="left"/>
    </w:pPr>
    <w:rPr>
      <w:rFonts w:eastAsiaTheme="majorEastAsia" w:cstheme="majorBidi"/>
      <w:b/>
      <w:noProof/>
      <w:color w:val="006064"/>
      <w:kern w:val="28"/>
      <w:sz w:val="48"/>
      <w:szCs w:val="48"/>
      <w:lang w:eastAsia="de-DE"/>
    </w:rPr>
  </w:style>
  <w:style w:type="character" w:customStyle="1" w:styleId="TitelZchn">
    <w:name w:val="Titel Zchn"/>
    <w:basedOn w:val="Absatz-Standardschriftart"/>
    <w:link w:val="Titel"/>
    <w:uiPriority w:val="10"/>
    <w:rsid w:val="00BB25F1"/>
    <w:rPr>
      <w:rFonts w:ascii="Barlow" w:eastAsiaTheme="majorEastAsia" w:hAnsi="Barlow" w:cstheme="majorBidi"/>
      <w:b/>
      <w:noProof/>
      <w:color w:val="006064"/>
      <w:kern w:val="28"/>
      <w:sz w:val="48"/>
      <w:szCs w:val="48"/>
      <w:lang w:eastAsia="de-DE"/>
    </w:rPr>
  </w:style>
  <w:style w:type="character" w:customStyle="1" w:styleId="berschrift4Zchn">
    <w:name w:val="Überschrift 4 Zchn"/>
    <w:basedOn w:val="Absatz-Standardschriftart"/>
    <w:link w:val="berschrift4"/>
    <w:uiPriority w:val="9"/>
    <w:rsid w:val="00BB25F1"/>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BB25F1"/>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BB25F1"/>
    <w:rPr>
      <w:rFonts w:asciiTheme="majorHAnsi" w:eastAsiaTheme="majorEastAsia" w:hAnsiTheme="majorHAnsi" w:cstheme="majorBidi"/>
      <w:color w:val="002F31" w:themeColor="accent1" w:themeShade="7F"/>
      <w:sz w:val="21"/>
      <w:szCs w:val="21"/>
    </w:rPr>
  </w:style>
  <w:style w:type="character" w:customStyle="1" w:styleId="berschrift7Zchn">
    <w:name w:val="Überschrift 7 Zchn"/>
    <w:basedOn w:val="Absatz-Standardschriftart"/>
    <w:link w:val="berschrift7"/>
    <w:uiPriority w:val="9"/>
    <w:semiHidden/>
    <w:rsid w:val="00BB25F1"/>
    <w:rPr>
      <w:rFonts w:asciiTheme="majorHAnsi" w:eastAsiaTheme="majorEastAsia" w:hAnsiTheme="majorHAnsi" w:cstheme="majorBidi"/>
      <w:i/>
      <w:iCs/>
      <w:color w:val="002F31" w:themeColor="accent1" w:themeShade="7F"/>
      <w:sz w:val="21"/>
      <w:szCs w:val="21"/>
    </w:rPr>
  </w:style>
  <w:style w:type="character" w:customStyle="1" w:styleId="berschrift8Zchn">
    <w:name w:val="Überschrift 8 Zchn"/>
    <w:basedOn w:val="Absatz-Standardschriftart"/>
    <w:link w:val="berschrift8"/>
    <w:uiPriority w:val="9"/>
    <w:semiHidden/>
    <w:rsid w:val="00BB25F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BB25F1"/>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BB25F1"/>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BB25F1"/>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BB25F1"/>
    <w:pPr>
      <w:spacing w:after="0" w:line="240" w:lineRule="auto"/>
      <w:ind w:left="4252"/>
    </w:pPr>
  </w:style>
  <w:style w:type="character" w:customStyle="1" w:styleId="UnterschriftZchn">
    <w:name w:val="Unterschrift Zchn"/>
    <w:basedOn w:val="Absatz-Standardschriftart"/>
    <w:link w:val="Unterschrift"/>
    <w:uiPriority w:val="99"/>
    <w:semiHidden/>
    <w:rsid w:val="00BB25F1"/>
    <w:rPr>
      <w:rFonts w:ascii="Barlow" w:hAnsi="Barlow"/>
      <w:sz w:val="21"/>
      <w:szCs w:val="21"/>
    </w:rPr>
  </w:style>
  <w:style w:type="paragraph" w:styleId="Untertitel">
    <w:name w:val="Subtitle"/>
    <w:basedOn w:val="Standard"/>
    <w:next w:val="Standard"/>
    <w:link w:val="UntertitelZchn"/>
    <w:uiPriority w:val="11"/>
    <w:semiHidden/>
    <w:qFormat/>
    <w:rsid w:val="00BB25F1"/>
    <w:pPr>
      <w:numPr>
        <w:ilvl w:val="1"/>
      </w:numPr>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11"/>
    <w:semiHidden/>
    <w:rsid w:val="00BB25F1"/>
    <w:rPr>
      <w:rFonts w:ascii="Barlow" w:eastAsiaTheme="minorEastAsia" w:hAnsi="Barlow"/>
      <w:color w:val="5A5A5A" w:themeColor="text1" w:themeTint="A5"/>
      <w:spacing w:val="15"/>
      <w:sz w:val="21"/>
    </w:rPr>
  </w:style>
  <w:style w:type="paragraph" w:styleId="Verzeichnis4">
    <w:name w:val="toc 4"/>
    <w:basedOn w:val="Standard"/>
    <w:next w:val="Standard"/>
    <w:autoRedefine/>
    <w:uiPriority w:val="39"/>
    <w:unhideWhenUsed/>
    <w:rsid w:val="00BB25F1"/>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BB25F1"/>
    <w:pPr>
      <w:spacing w:after="100"/>
      <w:ind w:left="880"/>
    </w:pPr>
  </w:style>
  <w:style w:type="paragraph" w:styleId="Verzeichnis6">
    <w:name w:val="toc 6"/>
    <w:basedOn w:val="Standard"/>
    <w:next w:val="Standard"/>
    <w:autoRedefine/>
    <w:uiPriority w:val="39"/>
    <w:semiHidden/>
    <w:unhideWhenUsed/>
    <w:rsid w:val="00BB25F1"/>
    <w:pPr>
      <w:spacing w:after="100"/>
      <w:ind w:left="1100"/>
    </w:pPr>
  </w:style>
  <w:style w:type="paragraph" w:styleId="Verzeichnis7">
    <w:name w:val="toc 7"/>
    <w:basedOn w:val="Standard"/>
    <w:next w:val="Standard"/>
    <w:autoRedefine/>
    <w:uiPriority w:val="39"/>
    <w:semiHidden/>
    <w:unhideWhenUsed/>
    <w:rsid w:val="00BB25F1"/>
    <w:pPr>
      <w:spacing w:after="100"/>
      <w:ind w:left="1320"/>
    </w:pPr>
  </w:style>
  <w:style w:type="paragraph" w:styleId="Verzeichnis8">
    <w:name w:val="toc 8"/>
    <w:basedOn w:val="Standard"/>
    <w:next w:val="Standard"/>
    <w:autoRedefine/>
    <w:uiPriority w:val="39"/>
    <w:semiHidden/>
    <w:unhideWhenUsed/>
    <w:rsid w:val="00BB25F1"/>
    <w:pPr>
      <w:spacing w:after="100"/>
      <w:ind w:left="1540"/>
    </w:pPr>
  </w:style>
  <w:style w:type="paragraph" w:styleId="Verzeichnis9">
    <w:name w:val="toc 9"/>
    <w:basedOn w:val="Standard"/>
    <w:next w:val="Standard"/>
    <w:autoRedefine/>
    <w:uiPriority w:val="39"/>
    <w:semiHidden/>
    <w:unhideWhenUsed/>
    <w:rsid w:val="00BB25F1"/>
    <w:pPr>
      <w:spacing w:after="100"/>
      <w:ind w:left="1760"/>
    </w:pPr>
  </w:style>
  <w:style w:type="paragraph" w:customStyle="1" w:styleId="TitelseiteStand">
    <w:name w:val="Titelseite: Stand"/>
    <w:basedOn w:val="Standard"/>
    <w:uiPriority w:val="2"/>
    <w:semiHidden/>
    <w:qFormat/>
    <w:rsid w:val="00BB25F1"/>
    <w:pPr>
      <w:framePr w:w="8505" w:h="1701" w:hSpace="142" w:wrap="notBeside" w:hAnchor="margin" w:x="1" w:yAlign="bottom" w:anchorLock="1"/>
      <w:spacing w:after="1200"/>
      <w:jc w:val="right"/>
    </w:pPr>
  </w:style>
  <w:style w:type="paragraph" w:customStyle="1" w:styleId="berschrift2ohneGliederung">
    <w:name w:val="Überschrift 2 (ohne Gliederung)"/>
    <w:basedOn w:val="berschrift2"/>
    <w:next w:val="Standard"/>
    <w:uiPriority w:val="2"/>
    <w:qFormat/>
    <w:rsid w:val="00BB25F1"/>
    <w:pPr>
      <w:numPr>
        <w:ilvl w:val="0"/>
        <w:numId w:val="0"/>
      </w:numPr>
    </w:pPr>
  </w:style>
  <w:style w:type="paragraph" w:customStyle="1" w:styleId="berschrift3ohneGliederung">
    <w:name w:val="Überschrift 3 (ohne Gliederung)"/>
    <w:basedOn w:val="berschrift3"/>
    <w:next w:val="Standard"/>
    <w:uiPriority w:val="2"/>
    <w:qFormat/>
    <w:rsid w:val="00BB25F1"/>
    <w:pPr>
      <w:ind w:left="0" w:firstLine="0"/>
    </w:pPr>
  </w:style>
  <w:style w:type="paragraph" w:customStyle="1" w:styleId="ListeEbene1">
    <w:name w:val="Liste (Ebene 1)"/>
    <w:basedOn w:val="Listenabsatz"/>
    <w:link w:val="ListeEbene1Zchn"/>
    <w:uiPriority w:val="1"/>
    <w:qFormat/>
    <w:rsid w:val="00BB25F1"/>
    <w:pPr>
      <w:numPr>
        <w:numId w:val="47"/>
      </w:numPr>
    </w:pPr>
  </w:style>
  <w:style w:type="paragraph" w:customStyle="1" w:styleId="ListeEbene2">
    <w:name w:val="Liste (Ebene 2)"/>
    <w:basedOn w:val="ListeEbene1"/>
    <w:uiPriority w:val="1"/>
    <w:qFormat/>
    <w:rsid w:val="00BB25F1"/>
    <w:pPr>
      <w:numPr>
        <w:ilvl w:val="1"/>
      </w:numPr>
    </w:pPr>
  </w:style>
  <w:style w:type="paragraph" w:customStyle="1" w:styleId="ListeNummerEbene1">
    <w:name w:val="Liste (Nummer Ebene 1)"/>
    <w:basedOn w:val="Listenabsatz"/>
    <w:uiPriority w:val="1"/>
    <w:qFormat/>
    <w:rsid w:val="00BB25F1"/>
    <w:pPr>
      <w:numPr>
        <w:numId w:val="48"/>
      </w:numPr>
    </w:pPr>
  </w:style>
  <w:style w:type="character" w:customStyle="1" w:styleId="Code">
    <w:name w:val="Code"/>
    <w:basedOn w:val="Absatz-Standardschriftart"/>
    <w:uiPriority w:val="3"/>
    <w:qFormat/>
    <w:rsid w:val="00BB25F1"/>
    <w:rPr>
      <w:rFonts w:ascii="Courier New" w:hAnsi="Courier New" w:cs="Courier New"/>
      <w:sz w:val="21"/>
      <w:szCs w:val="22"/>
    </w:rPr>
  </w:style>
  <w:style w:type="paragraph" w:customStyle="1" w:styleId="Literatur">
    <w:name w:val="Literatur"/>
    <w:basedOn w:val="Standard"/>
    <w:uiPriority w:val="2"/>
    <w:qFormat/>
    <w:rsid w:val="00BB25F1"/>
    <w:pPr>
      <w:ind w:left="284" w:hanging="284"/>
      <w:jc w:val="left"/>
    </w:pPr>
  </w:style>
  <w:style w:type="paragraph" w:customStyle="1" w:styleId="StandardohneAbstand">
    <w:name w:val="Standard (ohne Abstand)"/>
    <w:basedOn w:val="Standard"/>
    <w:uiPriority w:val="2"/>
    <w:qFormat/>
    <w:rsid w:val="00BB25F1"/>
    <w:pPr>
      <w:spacing w:after="0"/>
    </w:pPr>
  </w:style>
  <w:style w:type="paragraph" w:customStyle="1" w:styleId="berschriftAbsatz">
    <w:name w:val="Überschrift (Absatz)"/>
    <w:basedOn w:val="Standard"/>
    <w:next w:val="Standard"/>
    <w:qFormat/>
    <w:rsid w:val="00BB25F1"/>
    <w:pPr>
      <w:keepNext/>
      <w:spacing w:after="0" w:line="264" w:lineRule="auto"/>
      <w:jc w:val="left"/>
      <w:outlineLvl w:val="4"/>
    </w:pPr>
    <w:rPr>
      <w:i/>
    </w:rPr>
  </w:style>
  <w:style w:type="paragraph" w:customStyle="1" w:styleId="Tabellenkopf">
    <w:name w:val="Tabellenkopf"/>
    <w:basedOn w:val="Standard"/>
    <w:qFormat/>
    <w:rsid w:val="00BB25F1"/>
    <w:pPr>
      <w:spacing w:before="80" w:after="80" w:line="240" w:lineRule="auto"/>
      <w:ind w:left="113" w:right="113"/>
      <w:jc w:val="left"/>
    </w:pPr>
    <w:rPr>
      <w:b/>
      <w:sz w:val="19"/>
    </w:rPr>
  </w:style>
  <w:style w:type="paragraph" w:customStyle="1" w:styleId="Tabellentext">
    <w:name w:val="Tabellentext"/>
    <w:basedOn w:val="Standard"/>
    <w:qFormat/>
    <w:rsid w:val="00BB25F1"/>
    <w:pPr>
      <w:spacing w:before="80" w:after="80" w:line="240" w:lineRule="auto"/>
      <w:ind w:left="113" w:right="113"/>
      <w:jc w:val="left"/>
    </w:pPr>
    <w:rPr>
      <w:sz w:val="19"/>
    </w:rPr>
  </w:style>
  <w:style w:type="paragraph" w:customStyle="1" w:styleId="Logo">
    <w:name w:val="Logo"/>
    <w:basedOn w:val="Standard"/>
    <w:next w:val="Standard"/>
    <w:semiHidden/>
    <w:qFormat/>
    <w:rsid w:val="00BB25F1"/>
    <w:pPr>
      <w:pBdr>
        <w:top w:val="single" w:sz="4" w:space="30" w:color="auto"/>
      </w:pBdr>
    </w:pPr>
    <w:rPr>
      <w:noProof/>
      <w:lang w:eastAsia="de-DE"/>
    </w:rPr>
  </w:style>
  <w:style w:type="paragraph" w:customStyle="1" w:styleId="TabellenlisteEbene2">
    <w:name w:val="Tabellenliste Ebene 2"/>
    <w:basedOn w:val="TabellenlisteEbene1"/>
    <w:uiPriority w:val="1"/>
    <w:qFormat/>
    <w:rsid w:val="00BB25F1"/>
    <w:pPr>
      <w:numPr>
        <w:ilvl w:val="1"/>
      </w:numPr>
    </w:pPr>
  </w:style>
  <w:style w:type="paragraph" w:customStyle="1" w:styleId="TabellenlisteNummerEbene1">
    <w:name w:val="Tabellenliste Nummer Ebene 1"/>
    <w:basedOn w:val="Listenabsatz"/>
    <w:uiPriority w:val="1"/>
    <w:qFormat/>
    <w:rsid w:val="00BB25F1"/>
    <w:pPr>
      <w:numPr>
        <w:numId w:val="19"/>
      </w:numPr>
      <w:spacing w:before="80" w:after="80" w:line="240" w:lineRule="auto"/>
      <w:ind w:right="113"/>
      <w:contextualSpacing w:val="0"/>
      <w:jc w:val="left"/>
    </w:pPr>
    <w:rPr>
      <w:sz w:val="19"/>
    </w:rPr>
  </w:style>
  <w:style w:type="table" w:styleId="EinfacheTabelle2">
    <w:name w:val="Plain Table 2"/>
    <w:basedOn w:val="NormaleTabelle"/>
    <w:uiPriority w:val="42"/>
    <w:rsid w:val="00BB25F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itelseiteAuftrag">
    <w:name w:val="Titelseite: Auftrag"/>
    <w:basedOn w:val="Titel-Subberschrift"/>
    <w:next w:val="TitelseiteStand"/>
    <w:uiPriority w:val="2"/>
    <w:semiHidden/>
    <w:qFormat/>
    <w:rsid w:val="00BB25F1"/>
    <w:pPr>
      <w:framePr w:wrap="notBeside"/>
    </w:pPr>
    <w:rPr>
      <w:sz w:val="22"/>
      <w:szCs w:val="22"/>
    </w:rPr>
  </w:style>
  <w:style w:type="character" w:styleId="Kommentarzeichen">
    <w:name w:val="annotation reference"/>
    <w:basedOn w:val="Absatz-Standardschriftart"/>
    <w:uiPriority w:val="99"/>
    <w:semiHidden/>
    <w:unhideWhenUsed/>
    <w:rsid w:val="00BB25F1"/>
    <w:rPr>
      <w:sz w:val="16"/>
      <w:szCs w:val="16"/>
    </w:rPr>
  </w:style>
  <w:style w:type="numbering" w:customStyle="1" w:styleId="ListeIQTIGPunkte">
    <w:name w:val="Liste_IQTIG_Punkte"/>
    <w:uiPriority w:val="99"/>
    <w:rsid w:val="00BB25F1"/>
    <w:pPr>
      <w:numPr>
        <w:numId w:val="11"/>
      </w:numPr>
    </w:pPr>
  </w:style>
  <w:style w:type="paragraph" w:customStyle="1" w:styleId="ListeNummerEbene2">
    <w:name w:val="Liste (Nummer Ebene 2)"/>
    <w:basedOn w:val="ListeNummerEbene1"/>
    <w:uiPriority w:val="1"/>
    <w:qFormat/>
    <w:rsid w:val="00BB25F1"/>
    <w:pPr>
      <w:numPr>
        <w:ilvl w:val="1"/>
      </w:numPr>
    </w:pPr>
  </w:style>
  <w:style w:type="numbering" w:customStyle="1" w:styleId="ListeIQTIGNummer">
    <w:name w:val="Liste_IQTIG_Nummer"/>
    <w:uiPriority w:val="99"/>
    <w:rsid w:val="00BB25F1"/>
    <w:pPr>
      <w:numPr>
        <w:numId w:val="12"/>
      </w:numPr>
    </w:pPr>
  </w:style>
  <w:style w:type="numbering" w:customStyle="1" w:styleId="TabellenlisteIQTIGPunkte">
    <w:name w:val="Tabellenliste_IQTIG_Punkte"/>
    <w:uiPriority w:val="99"/>
    <w:rsid w:val="00BB25F1"/>
    <w:pPr>
      <w:numPr>
        <w:numId w:val="13"/>
      </w:numPr>
    </w:pPr>
  </w:style>
  <w:style w:type="paragraph" w:customStyle="1" w:styleId="TabellenlisteNummerEbene2">
    <w:name w:val="Tabellenliste Nummer Ebene 2"/>
    <w:basedOn w:val="TabellenlisteNummerEbene1"/>
    <w:uiPriority w:val="1"/>
    <w:qFormat/>
    <w:rsid w:val="00BB25F1"/>
    <w:pPr>
      <w:numPr>
        <w:ilvl w:val="1"/>
      </w:numPr>
    </w:pPr>
  </w:style>
  <w:style w:type="numbering" w:customStyle="1" w:styleId="TabellenlisteIQTIGNummer">
    <w:name w:val="Tabellenliste_IQTIG_Nummer"/>
    <w:uiPriority w:val="99"/>
    <w:rsid w:val="00BB25F1"/>
    <w:pPr>
      <w:numPr>
        <w:numId w:val="14"/>
      </w:numPr>
    </w:pPr>
  </w:style>
  <w:style w:type="table" w:customStyle="1" w:styleId="IQTIGStandarderste-Spalte">
    <w:name w:val="IQTIG_Standard_erste-Spalte"/>
    <w:basedOn w:val="NormaleTabelle"/>
    <w:uiPriority w:val="98"/>
    <w:rsid w:val="00BB25F1"/>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BB25F1"/>
    <w:pPr>
      <w:jc w:val="left"/>
    </w:pPr>
  </w:style>
  <w:style w:type="numbering" w:customStyle="1" w:styleId="berschriften">
    <w:name w:val="Überschriften"/>
    <w:uiPriority w:val="99"/>
    <w:rsid w:val="00BB25F1"/>
    <w:pPr>
      <w:numPr>
        <w:numId w:val="15"/>
      </w:numPr>
    </w:pPr>
  </w:style>
  <w:style w:type="paragraph" w:customStyle="1" w:styleId="Tabellentextrechtsbndig">
    <w:name w:val="Tabellentext_rechtsbündig"/>
    <w:basedOn w:val="Tabellentext"/>
    <w:uiPriority w:val="1"/>
    <w:qFormat/>
    <w:rsid w:val="00BB25F1"/>
    <w:pPr>
      <w:jc w:val="right"/>
    </w:pPr>
    <w:rPr>
      <w14:numSpacing w14:val="tabular"/>
    </w:rPr>
  </w:style>
  <w:style w:type="paragraph" w:customStyle="1" w:styleId="Tabellenkopfrechtsbndig">
    <w:name w:val="Tabellenkopf_rechtsbündig"/>
    <w:basedOn w:val="Tabellenkopf"/>
    <w:uiPriority w:val="1"/>
    <w:qFormat/>
    <w:rsid w:val="00BB25F1"/>
    <w:pPr>
      <w:jc w:val="right"/>
    </w:pPr>
  </w:style>
  <w:style w:type="paragraph" w:customStyle="1" w:styleId="berschriftTeil">
    <w:name w:val="Überschrift (Teil)"/>
    <w:basedOn w:val="Standard"/>
    <w:next w:val="Standard"/>
    <w:uiPriority w:val="2"/>
    <w:qFormat/>
    <w:rsid w:val="00BB25F1"/>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BB25F1"/>
    <w:rPr>
      <w:color w:val="auto"/>
      <w:u w:val="single"/>
    </w:rPr>
  </w:style>
  <w:style w:type="paragraph" w:customStyle="1" w:styleId="StandAnsprechperson">
    <w:name w:val="Stand+Ansprechperson"/>
    <w:basedOn w:val="Standard"/>
    <w:next w:val="Standard"/>
    <w:qFormat/>
    <w:rsid w:val="00BB25F1"/>
    <w:pPr>
      <w:spacing w:after="480"/>
    </w:pPr>
  </w:style>
  <w:style w:type="paragraph" w:customStyle="1" w:styleId="AbbildungGrafik">
    <w:name w:val="Abbildung/Grafik"/>
    <w:basedOn w:val="Standard"/>
    <w:qFormat/>
    <w:rsid w:val="00BB25F1"/>
    <w:pPr>
      <w:keepNext/>
      <w:spacing w:before="280"/>
    </w:pPr>
    <w:rPr>
      <w:rFonts w:eastAsiaTheme="minorEastAsia"/>
      <w:szCs w:val="24"/>
    </w:rPr>
  </w:style>
  <w:style w:type="paragraph" w:customStyle="1" w:styleId="Legende">
    <w:name w:val="Legende"/>
    <w:basedOn w:val="Standard"/>
    <w:uiPriority w:val="1"/>
    <w:qFormat/>
    <w:rsid w:val="00BB25F1"/>
    <w:pPr>
      <w:spacing w:before="120"/>
    </w:pPr>
    <w:rPr>
      <w:sz w:val="19"/>
      <w:szCs w:val="18"/>
    </w:rPr>
  </w:style>
  <w:style w:type="character" w:customStyle="1" w:styleId="ListeEbene1Zchn">
    <w:name w:val="Liste (Ebene 1) Zchn"/>
    <w:basedOn w:val="Absatz-Standardschriftart"/>
    <w:link w:val="ListeEbene1"/>
    <w:uiPriority w:val="1"/>
    <w:rsid w:val="00BB25F1"/>
    <w:rPr>
      <w:rFonts w:ascii="Barlow" w:hAnsi="Barlow"/>
      <w:sz w:val="21"/>
      <w:szCs w:val="21"/>
    </w:rPr>
  </w:style>
  <w:style w:type="paragraph" w:customStyle="1" w:styleId="StandardmitAbstanddavor">
    <w:name w:val="Standard (mit Abstand davor)"/>
    <w:basedOn w:val="Standard"/>
    <w:next w:val="Standard"/>
    <w:link w:val="StandardmitAbstanddavorZchn"/>
    <w:qFormat/>
    <w:rsid w:val="00BB25F1"/>
    <w:pPr>
      <w:spacing w:before="240"/>
    </w:pPr>
  </w:style>
  <w:style w:type="character" w:customStyle="1" w:styleId="StandardmitAbstanddavorZchn">
    <w:name w:val="Standard (mit Abstand davor) Zchn"/>
    <w:basedOn w:val="Absatz-Standardschriftart"/>
    <w:link w:val="StandardmitAbstanddavor"/>
    <w:rsid w:val="00BB25F1"/>
    <w:rPr>
      <w:rFonts w:ascii="Barlow" w:hAnsi="Barlow"/>
      <w:sz w:val="21"/>
      <w:szCs w:val="21"/>
    </w:rPr>
  </w:style>
  <w:style w:type="paragraph" w:customStyle="1" w:styleId="berschriftTitelei">
    <w:name w:val="Überschrift (Titelei)"/>
    <w:next w:val="Standard"/>
    <w:uiPriority w:val="2"/>
    <w:qFormat/>
    <w:rsid w:val="00043041"/>
    <w:pPr>
      <w:keepNext/>
      <w:keepLines/>
      <w:spacing w:before="240" w:after="240" w:line="480" w:lineRule="atLeast"/>
      <w:outlineLvl w:val="0"/>
    </w:pPr>
    <w:rPr>
      <w:rFonts w:eastAsiaTheme="majorEastAsia" w:cs="Segoe UI"/>
      <w:b/>
      <w:sz w:val="32"/>
      <w:szCs w:val="38"/>
    </w:rPr>
  </w:style>
  <w:style w:type="paragraph" w:customStyle="1" w:styleId="Standardkleiner">
    <w:name w:val="Standard (kleiner)"/>
    <w:basedOn w:val="Standard"/>
    <w:uiPriority w:val="2"/>
    <w:qFormat/>
    <w:rsid w:val="00043041"/>
    <w:pPr>
      <w:spacing w:before="120"/>
    </w:pPr>
    <w:rPr>
      <w:rFonts w:asciiTheme="minorHAnsi" w:hAnsiTheme="minorHAnsi"/>
      <w:sz w:val="19"/>
      <w:szCs w:val="18"/>
    </w:rPr>
  </w:style>
  <w:style w:type="table" w:customStyle="1" w:styleId="EinfacheTabelle21">
    <w:name w:val="Einfache Tabelle 21"/>
    <w:basedOn w:val="NormaleTabelle"/>
    <w:uiPriority w:val="42"/>
    <w:rsid w:val="0004304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Impressum">
    <w:name w:val="Standard_Impressum"/>
    <w:basedOn w:val="Standard"/>
    <w:uiPriority w:val="2"/>
    <w:qFormat/>
    <w:rsid w:val="00043041"/>
    <w:pPr>
      <w:tabs>
        <w:tab w:val="left" w:pos="794"/>
      </w:tabs>
      <w:spacing w:after="240" w:line="240" w:lineRule="auto"/>
      <w:jc w:val="left"/>
    </w:pPr>
    <w:rPr>
      <w:rFonts w:asciiTheme="minorHAnsi" w:hAnsiTheme="minorHAnsi"/>
      <w:sz w:val="22"/>
    </w:rPr>
  </w:style>
  <w:style w:type="table" w:customStyle="1" w:styleId="IQTIGgrn">
    <w:name w:val="IQTIG_grün"/>
    <w:basedOn w:val="NormaleTabelle"/>
    <w:uiPriority w:val="99"/>
    <w:rsid w:val="00043041"/>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rPr>
        <w:tblHeader/>
      </w:trPr>
      <w:tcPr>
        <w:tcBorders>
          <w:top w:val="nil"/>
          <w:left w:val="single" w:sz="4" w:space="0" w:color="005051"/>
          <w:bottom w:val="single" w:sz="4" w:space="0" w:color="005051"/>
          <w:right w:val="single" w:sz="4" w:space="0" w:color="005051"/>
          <w:insideH w:val="nil"/>
          <w:insideV w:val="single" w:sz="4" w:space="0" w:color="FFFFFF" w:themeColor="background1"/>
          <w:tl2br w:val="nil"/>
          <w:tr2bl w:val="nil"/>
        </w:tcBorders>
        <w:shd w:val="clear" w:color="auto" w:fill="006064" w:themeFill="accent1"/>
        <w:noWrap/>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berschriftAbschnitt">
    <w:name w:val="Überschrift (Abschnitt)"/>
    <w:basedOn w:val="Titel-berschrift"/>
    <w:next w:val="Standard"/>
    <w:uiPriority w:val="2"/>
    <w:semiHidden/>
    <w:qFormat/>
    <w:rsid w:val="00043041"/>
    <w:pPr>
      <w:pageBreakBefore/>
      <w:framePr w:w="0" w:hRule="auto" w:hSpace="0" w:wrap="auto" w:hAnchor="text" w:xAlign="left" w:yAlign="inline" w:anchorLock="0"/>
      <w:tabs>
        <w:tab w:val="left" w:pos="851"/>
      </w:tabs>
      <w:spacing w:after="300" w:line="640" w:lineRule="atLeast"/>
      <w:ind w:left="851" w:hanging="851"/>
      <w:jc w:val="left"/>
      <w:outlineLvl w:val="0"/>
    </w:pPr>
    <w:rPr>
      <w:rFonts w:asciiTheme="majorHAnsi" w:eastAsiaTheme="majorEastAsia" w:hAnsiTheme="majorHAnsi" w:cstheme="majorBidi"/>
      <w:noProof/>
      <w:color w:val="auto"/>
      <w:kern w:val="19"/>
      <w:szCs w:val="28"/>
    </w:rPr>
  </w:style>
  <w:style w:type="character" w:customStyle="1" w:styleId="AufzhlungszeichenZchn">
    <w:name w:val="Aufzählungszeichen Zchn"/>
    <w:basedOn w:val="Absatz-Standardschriftart"/>
    <w:link w:val="Aufzhlungszeichen"/>
    <w:uiPriority w:val="99"/>
    <w:rsid w:val="00043041"/>
    <w:rPr>
      <w:rFonts w:ascii="Barlow" w:hAnsi="Barlow"/>
      <w:sz w:val="21"/>
      <w:szCs w:val="21"/>
    </w:rPr>
  </w:style>
  <w:style w:type="paragraph" w:customStyle="1" w:styleId="Aufzhlungszeichengrau">
    <w:name w:val="Aufzählungszeichen grau"/>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grauE2">
    <w:name w:val="Aufzählungszeichen grau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petrol">
    <w:name w:val="Aufzählungszeichen petrol"/>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petrolE2">
    <w:name w:val="Aufzählungszeichen petrol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rot">
    <w:name w:val="Aufzählungszeichen rot"/>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rotE2">
    <w:name w:val="Aufzählungszeichen rot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2">
    <w:name w:val="Aufzählungszeichen schwarz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3">
    <w:name w:val="Aufzählungszeichen schwarz E3"/>
    <w:basedOn w:val="Aufzhlungszeichen"/>
    <w:uiPriority w:val="1"/>
    <w:qFormat/>
    <w:rsid w:val="00043041"/>
    <w:pPr>
      <w:numPr>
        <w:numId w:val="0"/>
      </w:numPr>
      <w:spacing w:after="0" w:line="336" w:lineRule="auto"/>
      <w:ind w:left="1191" w:hanging="397"/>
      <w:contextualSpacing w:val="0"/>
      <w:jc w:val="left"/>
    </w:pPr>
    <w:rPr>
      <w:rFonts w:asciiTheme="minorHAnsi" w:hAnsiTheme="minorHAnsi"/>
      <w:w w:val="95"/>
      <w:sz w:val="20"/>
      <w:szCs w:val="20"/>
      <w:lang w:eastAsia="zh-CN"/>
    </w:rPr>
  </w:style>
  <w:style w:type="numbering" w:customStyle="1" w:styleId="GKVListe">
    <w:name w:val="GKV Liste"/>
    <w:uiPriority w:val="99"/>
    <w:rsid w:val="00043041"/>
    <w:pPr>
      <w:numPr>
        <w:numId w:val="43"/>
      </w:numPr>
    </w:pPr>
  </w:style>
  <w:style w:type="table" w:customStyle="1" w:styleId="Tabellenraster1">
    <w:name w:val="Tabellenraster1"/>
    <w:basedOn w:val="NormaleTabelle"/>
    <w:next w:val="Tabellenraster"/>
    <w:uiPriority w:val="59"/>
    <w:rsid w:val="0004304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QTIGStandard1">
    <w:name w:val="IQTIG_Standard1"/>
    <w:basedOn w:val="NormaleTabelle"/>
    <w:uiPriority w:val="97"/>
    <w:rsid w:val="00043041"/>
    <w:pPr>
      <w:spacing w:after="0" w:line="240" w:lineRule="auto"/>
    </w:pPr>
    <w:tblPr>
      <w:tblStyleRowBandSize w:val="1"/>
      <w:tblBorders>
        <w:top w:val="single" w:sz="8" w:space="0" w:color="005051"/>
        <w:bottom w:val="single" w:sz="8" w:space="0" w:color="005051"/>
        <w:insideH w:val="single" w:sz="4" w:space="0" w:color="BFBFBF" w:themeColor="background1" w:themeShade="BF"/>
        <w:insideV w:val="single" w:sz="4" w:space="0" w:color="BFBFBF" w:themeColor="background1" w:themeShade="BF"/>
      </w:tblBorders>
      <w:tblCellMar>
        <w:left w:w="0" w:type="dxa"/>
        <w:right w:w="0" w:type="dxa"/>
      </w:tblCellMa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svv-fs02\Shares\Office-Vorlagen\Positionspapier\Positionspapier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F0D781E6-B002-4E53-BEED-DA4F59C4D73E}"/>
      </w:docPartPr>
      <w:docPartBody>
        <w:p w:rsidR="00DB3D89" w:rsidRDefault="00680D72">
          <w:r w:rsidRPr="00791C24">
            <w:rPr>
              <w:rStyle w:val="Platzhaltertext"/>
            </w:rPr>
            <w:t>Klicken oder tippen Sie, um ein Datum einzugeben.</w:t>
          </w:r>
        </w:p>
      </w:docPartBody>
    </w:docPart>
    <w:docPart>
      <w:docPartPr>
        <w:name w:val="C2B863CBD6BA4172ACF390B261836995"/>
        <w:category>
          <w:name w:val="Allgemein"/>
          <w:gallery w:val="placeholder"/>
        </w:category>
        <w:types>
          <w:type w:val="bbPlcHdr"/>
        </w:types>
        <w:behaviors>
          <w:behavior w:val="content"/>
        </w:behaviors>
        <w:guid w:val="{3E1F7D5F-C73B-4655-A8B2-29785F96C905}"/>
      </w:docPartPr>
      <w:docPartBody>
        <w:p w:rsidR="00DB3D89" w:rsidRDefault="00680D72" w:rsidP="00680D72">
          <w:pPr>
            <w:pStyle w:val="C2B863CBD6BA4172ACF390B261836995"/>
          </w:pPr>
          <w:r w:rsidRPr="00791C24">
            <w:rPr>
              <w:rStyle w:val="Platzhaltertext"/>
            </w:rPr>
            <w:t>Klicken oder tippen Sie, um ein Datum einzugeben.</w:t>
          </w:r>
        </w:p>
      </w:docPartBody>
    </w:docPart>
    <w:docPart>
      <w:docPartPr>
        <w:name w:val="52F3F764A2984991B203AC21750C54FF"/>
        <w:category>
          <w:name w:val="Allgemein"/>
          <w:gallery w:val="placeholder"/>
        </w:category>
        <w:types>
          <w:type w:val="bbPlcHdr"/>
        </w:types>
        <w:behaviors>
          <w:behavior w:val="content"/>
        </w:behaviors>
        <w:guid w:val="{1C1342CB-1AF6-4F52-9538-596905E96A1C}"/>
      </w:docPartPr>
      <w:docPartBody>
        <w:p w:rsidR="00DB3D89" w:rsidRDefault="00680D72" w:rsidP="00680D72">
          <w:pPr>
            <w:pStyle w:val="52F3F764A2984991B203AC21750C54FF"/>
          </w:pPr>
          <w:r w:rsidRPr="00791C2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IQTIG-Barlow">
    <w:panose1 w:val="00000500000000000000"/>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Kalinga">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D72"/>
    <w:rsid w:val="00341214"/>
    <w:rsid w:val="004A697A"/>
    <w:rsid w:val="00680D72"/>
    <w:rsid w:val="008503D0"/>
    <w:rsid w:val="00DB3D89"/>
    <w:rsid w:val="00E82B30"/>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0D72"/>
    <w:rPr>
      <w:color w:val="808080"/>
    </w:rPr>
  </w:style>
  <w:style w:type="paragraph" w:customStyle="1" w:styleId="C2B863CBD6BA4172ACF390B261836995">
    <w:name w:val="C2B863CBD6BA4172ACF390B261836995"/>
    <w:rsid w:val="00680D72"/>
  </w:style>
  <w:style w:type="paragraph" w:customStyle="1" w:styleId="52F3F764A2984991B203AC21750C54FF">
    <w:name w:val="52F3F764A2984991B203AC21750C54FF"/>
    <w:rsid w:val="00680D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391C4-57A7-4DF3-B1D8-D0CDA828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Positionspapiervorlage</Template>
  <TotalTime>0</TotalTime>
  <Pages>2</Pages>
  <Words>714</Words>
  <Characters>4500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Erneuerung der Auswertungs- und Recheninfrastruktur</vt:lpstr>
    </vt:vector>
  </TitlesOfParts>
  <Company>IQTIG</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Auswertungs- und Recheninfrastruktur</dc:title>
  <dc:subject>02.3 Erklärung Bietergemeinschaft</dc:subject>
  <dc:creator>IQTIG</dc:creator>
  <cp:lastModifiedBy>Schröter, Stefanie</cp:lastModifiedBy>
  <cp:revision>4</cp:revision>
  <cp:lastPrinted>2016-11-29T15:13:00Z</cp:lastPrinted>
  <dcterms:created xsi:type="dcterms:W3CDTF">2026-06-17T16:46:00Z</dcterms:created>
  <dcterms:modified xsi:type="dcterms:W3CDTF">2026-06-17T16:49:00Z</dcterms:modified>
</cp:coreProperties>
</file>