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B6BAA" w14:textId="77777777" w:rsidR="007516BF" w:rsidRPr="00A41D74" w:rsidRDefault="007516BF" w:rsidP="00A41D74">
      <w:pPr>
        <w:pStyle w:val="TitelQ"/>
      </w:pPr>
      <w:r w:rsidRPr="00A41D74">
        <w:t>Bewerbungserklärung/Angebot</w:t>
      </w:r>
    </w:p>
    <w:p w14:paraId="2EFE49D3" w14:textId="77777777" w:rsidR="007516BF" w:rsidRPr="00A41D74" w:rsidRDefault="007516BF" w:rsidP="00A41D74">
      <w:pPr>
        <w:pStyle w:val="nummerierte-Aufzhlung-1Q"/>
        <w:keepLines/>
        <w:jc w:val="both"/>
      </w:pPr>
      <w:bookmarkStart w:id="0" w:name="_Hlk170982813"/>
      <w:r w:rsidRPr="00A41D74">
        <w:t xml:space="preserve">Ich, </w:t>
      </w:r>
      <w:sdt>
        <w:sdtPr>
          <w:alias w:val="Name"/>
          <w:tag w:val="Name"/>
          <w:id w:val="159667293"/>
          <w:placeholder>
            <w:docPart w:val="874BD43D5A9A4DCE97B62B1E610A472E"/>
          </w:placeholder>
        </w:sdtPr>
        <w:sdtEndPr/>
        <w:sdtContent>
          <w:permStart w:id="21561433" w:edGrp="everyone"/>
          <w:r w:rsidRPr="00A41D74">
            <w:t>Titel Vorname Name</w:t>
          </w:r>
          <w:permEnd w:id="21561433"/>
        </w:sdtContent>
      </w:sdt>
      <w:r w:rsidRPr="00A41D74">
        <w:t>, bewerbe mich hiermit für den Auftrag und biete dem IQWiG meine Leistungen zu den in den übersandten Unterlagen enthaltenen Bedingungen</w:t>
      </w:r>
      <w:bookmarkEnd w:id="0"/>
      <w:r w:rsidRPr="00A41D74">
        <w:t xml:space="preserve"> an. </w:t>
      </w:r>
      <w:bookmarkStart w:id="1" w:name="_Hlk170982941"/>
      <w:r w:rsidRPr="00A41D74">
        <w:t>Bestandteil meines Angebotes sind die vertraglichen Regelungen inkl. Anlagen.</w:t>
      </w:r>
    </w:p>
    <w:bookmarkEnd w:id="1"/>
    <w:p w14:paraId="6C630129" w14:textId="59975D1D" w:rsidR="007516BF" w:rsidRPr="00A41D74" w:rsidRDefault="007516BF" w:rsidP="00A41D74">
      <w:pPr>
        <w:pStyle w:val="nummerierte-Aufzhlung-1Q"/>
        <w:keepLines/>
        <w:jc w:val="both"/>
      </w:pPr>
      <w:r w:rsidRPr="00A41D74">
        <w:t>Ich verpflichte mich insbesondere zur Vertraulichkeit gemäß § </w:t>
      </w:r>
      <w:r w:rsidR="00BE2B5C">
        <w:t>9</w:t>
      </w:r>
      <w:r w:rsidRPr="00A41D74">
        <w:t xml:space="preserve"> des Vertrags – auch bereits während dieses Bewerbungsverfahrens.</w:t>
      </w:r>
    </w:p>
    <w:p w14:paraId="345AD47A" w14:textId="3C594CDF" w:rsidR="0085069A" w:rsidRPr="005242AA" w:rsidRDefault="007516BF" w:rsidP="00A41D74">
      <w:pPr>
        <w:pStyle w:val="nummerierte-Aufzhlung-1Q"/>
        <w:keepLines/>
        <w:jc w:val="both"/>
        <w:rPr>
          <w:shd w:val="clear" w:color="auto" w:fill="FFFF00"/>
        </w:rPr>
      </w:pPr>
      <w:r w:rsidRPr="00A41D74">
        <w:t xml:space="preserve">Ich </w:t>
      </w:r>
      <w:r w:rsidRPr="005242AA">
        <w:t xml:space="preserve">bin </w:t>
      </w:r>
      <w:r w:rsidRPr="004372EC">
        <w:t>Fachärztin/Facharzt für</w:t>
      </w:r>
    </w:p>
    <w:p w14:paraId="48E6E606" w14:textId="33C5BB96" w:rsidR="0085069A" w:rsidRPr="005242AA" w:rsidRDefault="0085069A" w:rsidP="00A41D74">
      <w:pPr>
        <w:pStyle w:val="Aufzhlung-1Q"/>
      </w:pPr>
      <w:r w:rsidRPr="005242AA">
        <w:t>Allgemeinmedizin</w:t>
      </w:r>
    </w:p>
    <w:p w14:paraId="62FF594A" w14:textId="77777777" w:rsidR="0085069A" w:rsidRPr="005242AA" w:rsidRDefault="00DD0111" w:rsidP="00A41D74">
      <w:pPr>
        <w:pStyle w:val="Aufzhlung-1Q"/>
      </w:pPr>
      <w:r w:rsidRPr="005242AA">
        <w:t>Allgemeinmedizin</w:t>
      </w:r>
      <w:r w:rsidR="007516BF" w:rsidRPr="005242AA">
        <w:t xml:space="preserve"> </w:t>
      </w:r>
      <w:r w:rsidR="003132D2" w:rsidRPr="005242AA">
        <w:t>mit Zusatz-Weiterbildung Ernährungsmedizin</w:t>
      </w:r>
    </w:p>
    <w:p w14:paraId="2916AB8A" w14:textId="3E46A20A" w:rsidR="0085069A" w:rsidRPr="005242AA" w:rsidRDefault="0085069A" w:rsidP="00A41D74">
      <w:pPr>
        <w:pStyle w:val="Aufzhlung-1Q"/>
      </w:pPr>
      <w:r w:rsidRPr="005242AA">
        <w:t>Innere Medizin</w:t>
      </w:r>
    </w:p>
    <w:p w14:paraId="2D30761C" w14:textId="65BF9AFB" w:rsidR="007516BF" w:rsidRPr="00A41D74" w:rsidRDefault="007516BF" w:rsidP="00A41D74">
      <w:pPr>
        <w:pStyle w:val="nummerierte-Aufzhlung-1Q"/>
        <w:keepLines/>
        <w:numPr>
          <w:ilvl w:val="0"/>
          <w:numId w:val="0"/>
        </w:numPr>
        <w:ind w:left="397"/>
        <w:jc w:val="both"/>
      </w:pPr>
      <w:r w:rsidRPr="004372EC">
        <w:t>nach der Musterweiterbildungsordnung der Bundesärztekammer – die Urkunde der Ärztekammer habe ich als Anlage beigefügt.</w:t>
      </w:r>
    </w:p>
    <w:p w14:paraId="372FDF86" w14:textId="61F08283" w:rsidR="007516BF" w:rsidRPr="00A41D74" w:rsidRDefault="007516BF" w:rsidP="00A41D74">
      <w:pPr>
        <w:pStyle w:val="nummerierte-Aufzhlung-1Q"/>
        <w:keepLines/>
        <w:jc w:val="both"/>
      </w:pPr>
      <w:r w:rsidRPr="00A41D74">
        <w:t>Angabe zur Dauer meiner bisherigen Berufserfahrung seit Anerkennung als Fachärztin/Facharzt für</w:t>
      </w:r>
      <w:r w:rsidR="00A41D74" w:rsidRPr="00A41D74">
        <w:t xml:space="preserve"> </w:t>
      </w:r>
      <w:sdt>
        <w:sdtPr>
          <w:id w:val="678078321"/>
          <w:placeholder>
            <w:docPart w:val="F7922EC194B04C12A0D28E518C5502DF"/>
          </w:placeholder>
          <w:showingPlcHdr/>
        </w:sdtPr>
        <w:sdtEndPr/>
        <w:sdtContent>
          <w:r w:rsidR="00A41D74" w:rsidRPr="00A41D74">
            <w:rPr>
              <w:rStyle w:val="Platzhaltertext"/>
            </w:rPr>
            <w:t>Klicken oder tippen Sie hier, um Text einzugeben.</w:t>
          </w:r>
        </w:sdtContent>
      </w:sdt>
      <w:r w:rsidRPr="00A41D74">
        <w:t xml:space="preserve">: </w:t>
      </w:r>
      <w:permStart w:id="857897155" w:edGrp="everyone"/>
      <w:sdt>
        <w:sdtPr>
          <w:alias w:val="Anzahl"/>
          <w:tag w:val="Anzahl"/>
          <w:id w:val="349228719"/>
          <w:placeholder>
            <w:docPart w:val="B87114FFFF934E81800CB8F60C925369"/>
          </w:placeholder>
          <w:text/>
        </w:sdtPr>
        <w:sdtEndPr/>
        <w:sdtContent>
          <w:r w:rsidRPr="00A41D74">
            <w:t>Anzahl</w:t>
          </w:r>
        </w:sdtContent>
      </w:sdt>
      <w:r w:rsidRPr="00A41D74">
        <w:t> </w:t>
      </w:r>
      <w:permEnd w:id="857897155"/>
      <w:r w:rsidRPr="00A41D74">
        <w:t>Jahre.</w:t>
      </w:r>
    </w:p>
    <w:p w14:paraId="429ED8DE" w14:textId="061D1F4F" w:rsidR="007516BF" w:rsidRPr="00A41D74" w:rsidRDefault="007516BF" w:rsidP="00A41D74">
      <w:pPr>
        <w:pStyle w:val="nummerierte-Aufzhlung-1Q"/>
        <w:keepLines/>
        <w:jc w:val="both"/>
      </w:pPr>
      <w:r w:rsidRPr="00A41D74">
        <w:t xml:space="preserve">Beschreibung meiner Erfahrungen in der praktischen Arbeit mit Leitlinien und den Herausforderungen der evidenzbasierten Versorgung von Patientinnen und Patienten mit </w:t>
      </w:r>
      <w:r w:rsidR="00DD0111" w:rsidRPr="00A41D74">
        <w:t>Adipositas</w:t>
      </w:r>
      <w:r w:rsidRPr="00A41D74">
        <w:t xml:space="preserve"> (dies können z. B. sein: Angaben zu meinen Erfahrungen im Hinblick auf die Anwendung und / oder methodische Bewertung von Leitlinien, Erfahrungen mit der Bewertung von Studienergebnissen aus der Versorgungsforschung oder in der Erstellung von systematischen Evidenzsynthesen / HTA und Nachweis des Besuchs oder Durchführung von Fortbildungen zum auftragsrelevanten Thema) auf max. 1 DIN A 4 Seite:</w:t>
      </w:r>
    </w:p>
    <w:permStart w:id="1202613690" w:edGrp="everyone" w:displacedByCustomXml="next"/>
    <w:sdt>
      <w:sdtPr>
        <w:rPr>
          <w:rStyle w:val="Platzhaltertext"/>
        </w:rPr>
        <w:alias w:val="Erfahrung"/>
        <w:tag w:val="Erfahrung"/>
        <w:id w:val="-573041529"/>
        <w:placeholder>
          <w:docPart w:val="D2384A7558B94D8E9DBEB04B16FF3783"/>
        </w:placeholder>
        <w:text w:multiLine="1"/>
      </w:sdtPr>
      <w:sdtEndPr>
        <w:rPr>
          <w:rStyle w:val="Platzhaltertext"/>
        </w:rPr>
      </w:sdtEndPr>
      <w:sdtContent>
        <w:p w14:paraId="62F29789" w14:textId="259BC4AF" w:rsidR="007516BF" w:rsidRPr="00A41D74" w:rsidRDefault="007516BF" w:rsidP="00A41D74">
          <w:pPr>
            <w:pStyle w:val="Aufzhlung-Fortsetzung-1Q"/>
            <w:rPr>
              <w:rStyle w:val="Platzhaltertext"/>
            </w:rPr>
          </w:pPr>
          <w:r w:rsidRPr="00A41D74">
            <w:rPr>
              <w:rStyle w:val="Platzhaltertext"/>
            </w:rPr>
            <w:t>Bitte hier eintragen oder als Anlage beifügen.</w:t>
          </w:r>
        </w:p>
      </w:sdtContent>
    </w:sdt>
    <w:permEnd w:id="1202613690" w:displacedByCustomXml="prev"/>
    <w:p w14:paraId="0FAC4946" w14:textId="7DB7DA09" w:rsidR="007516BF" w:rsidRPr="00A41D74" w:rsidRDefault="007516BF" w:rsidP="00A41D74">
      <w:pPr>
        <w:pStyle w:val="nummerierte-Aufzhlung-1Q"/>
        <w:keepLines/>
        <w:jc w:val="both"/>
      </w:pPr>
      <w:r w:rsidRPr="00A41D74">
        <w:t xml:space="preserve">Ich bin damit einverstanden, dass im Falle meiner Beauftragung im Bericht neben meinem Vor- und Nachnamen auch </w:t>
      </w:r>
      <w:r w:rsidRPr="00A41D74">
        <w:rPr>
          <w:rStyle w:val="Fett"/>
          <w:b w:val="0"/>
          <w:bCs w:val="0"/>
        </w:rPr>
        <w:t xml:space="preserve">folgende berufliche Affiliation (Institution) </w:t>
      </w:r>
      <w:r w:rsidRPr="00A41D74">
        <w:t>genannt wird:</w:t>
      </w:r>
    </w:p>
    <w:permStart w:id="869738002" w:edGrp="everyone" w:displacedByCustomXml="next"/>
    <w:bookmarkStart w:id="2" w:name="_Hlk201932014" w:displacedByCustomXml="next"/>
    <w:bookmarkStart w:id="3" w:name="_Hlk201932275" w:displacedByCustomXml="next"/>
    <w:sdt>
      <w:sdtPr>
        <w:rPr>
          <w:rStyle w:val="Platzhaltertext"/>
          <w:color w:val="auto"/>
        </w:rPr>
        <w:alias w:val="Bitte hier die Zugehörigkeiten / Institutionen eintragen"/>
        <w:tag w:val="Zugehoerigkeit"/>
        <w:id w:val="893160658"/>
        <w:placeholder>
          <w:docPart w:val="4B7994BF7562404AB040C8754C884F5B"/>
        </w:placeholder>
        <w:text w:multiLine="1"/>
      </w:sdtPr>
      <w:sdtEndPr>
        <w:rPr>
          <w:rStyle w:val="Platzhaltertext"/>
        </w:rPr>
      </w:sdtEndPr>
      <w:sdtContent>
        <w:p w14:paraId="5F83C87C" w14:textId="77777777" w:rsidR="007516BF" w:rsidRPr="00A41D74" w:rsidRDefault="007516BF" w:rsidP="00A41D74">
          <w:pPr>
            <w:pStyle w:val="Aufzhlung-Fortsetzung-1Q"/>
            <w:rPr>
              <w:rStyle w:val="Platzhaltertext"/>
              <w:color w:val="auto"/>
            </w:rPr>
          </w:pPr>
          <w:r w:rsidRPr="00A41D74">
            <w:rPr>
              <w:rStyle w:val="Platzhaltertext"/>
              <w:color w:val="auto"/>
            </w:rPr>
            <w:t>Bitte hier die Zugehörigkeiten / Institutionen eintragen</w:t>
          </w:r>
        </w:p>
      </w:sdtContent>
    </w:sdt>
    <w:permEnd w:id="869738002" w:displacedByCustomXml="prev"/>
    <w:bookmarkEnd w:id="2" w:displacedByCustomXml="prev"/>
    <w:bookmarkEnd w:id="3"/>
    <w:p w14:paraId="5DAF36E1" w14:textId="11349178" w:rsidR="007516BF" w:rsidRPr="00A41D74" w:rsidRDefault="007516BF" w:rsidP="00A41D74">
      <w:pPr>
        <w:pStyle w:val="nummerierte-Aufzhlung-1Q"/>
        <w:keepLines/>
        <w:jc w:val="both"/>
      </w:pPr>
      <w:r w:rsidRPr="00A41D74">
        <w:t>Das Formblatt zur Offenlegung von Beziehungen habe ich ausgefüllt und beigefügt.</w:t>
      </w:r>
    </w:p>
    <w:p w14:paraId="25D93CEB" w14:textId="77777777" w:rsidR="007516BF" w:rsidRPr="00A41D74" w:rsidRDefault="007516BF" w:rsidP="00A41D74">
      <w:pPr>
        <w:pStyle w:val="TextkrperQ"/>
      </w:pPr>
    </w:p>
    <w:bookmarkStart w:id="4" w:name="_Hlk201932077"/>
    <w:bookmarkStart w:id="5" w:name="_Hlk201932774"/>
    <w:p w14:paraId="1A02BB6C" w14:textId="23E5B1CC" w:rsidR="007516BF" w:rsidRPr="00A41D74" w:rsidRDefault="00120F21" w:rsidP="00A41D74">
      <w:pPr>
        <w:pStyle w:val="TextkrperQ"/>
        <w:tabs>
          <w:tab w:val="left" w:pos="3960"/>
        </w:tabs>
        <w:contextualSpacing/>
        <w:jc w:val="left"/>
      </w:pPr>
      <w:sdt>
        <w:sdtPr>
          <w:alias w:val="Ort"/>
          <w:tag w:val="Ort"/>
          <w:id w:val="-1394497933"/>
          <w:placeholder>
            <w:docPart w:val="9F6AFA494595472FB19B00839EF340A2"/>
          </w:placeholder>
          <w:text w:multiLine="1"/>
        </w:sdtPr>
        <w:sdtEndPr/>
        <w:sdtContent>
          <w:permStart w:id="2043282811" w:edGrp="everyone"/>
          <w:r w:rsidR="007516BF" w:rsidRPr="00A41D74">
            <w:t>Ort</w:t>
          </w:r>
          <w:permEnd w:id="2043282811"/>
        </w:sdtContent>
      </w:sdt>
      <w:r w:rsidR="007516BF" w:rsidRPr="00A41D74">
        <w:t xml:space="preserve">, </w:t>
      </w:r>
      <w:permStart w:id="953945373" w:edGrp="everyone"/>
      <w:sdt>
        <w:sdtPr>
          <w:alias w:val="Datum"/>
          <w:tag w:val="Datum"/>
          <w:id w:val="1532225772"/>
          <w:placeholder>
            <w:docPart w:val="20242D6D2F7946EEAAD79571D9D38946"/>
          </w:placeholder>
          <w:text w:multiLine="1"/>
        </w:sdtPr>
        <w:sdtEndPr/>
        <w:sdtContent>
          <w:r w:rsidR="007516BF" w:rsidRPr="00A41D74">
            <w:t>Datum</w:t>
          </w:r>
        </w:sdtContent>
      </w:sdt>
      <w:permEnd w:id="953945373"/>
      <w:r w:rsidR="007516BF" w:rsidRPr="00A41D74">
        <w:tab/>
      </w:r>
      <w:sdt>
        <w:sdtPr>
          <w:alias w:val="Titel Vorname Name"/>
          <w:tag w:val="unterschrift"/>
          <w:id w:val="1212993309"/>
          <w:placeholder>
            <w:docPart w:val="9F6AFA494595472FB19B00839EF340A2"/>
          </w:placeholder>
          <w:text w:multiLine="1"/>
        </w:sdtPr>
        <w:sdtEndPr/>
        <w:sdtContent>
          <w:permStart w:id="1831339707" w:edGrp="everyone"/>
          <w:r w:rsidR="007516BF" w:rsidRPr="00A41D74">
            <w:t>Titel Vorname Name</w:t>
          </w:r>
          <w:permEnd w:id="1831339707"/>
        </w:sdtContent>
      </w:sdt>
    </w:p>
    <w:p w14:paraId="75DCCC9D" w14:textId="77777777" w:rsidR="007516BF" w:rsidRPr="00A41D74" w:rsidRDefault="007516BF" w:rsidP="00A41D74">
      <w:pPr>
        <w:pStyle w:val="TextkrperQ"/>
        <w:pBdr>
          <w:top w:val="single" w:sz="4" w:space="1" w:color="auto"/>
        </w:pBdr>
        <w:tabs>
          <w:tab w:val="left" w:pos="4500"/>
        </w:tabs>
      </w:pPr>
    </w:p>
    <w:bookmarkEnd w:id="4"/>
    <w:bookmarkEnd w:id="5"/>
    <w:p w14:paraId="32A28D96" w14:textId="77777777" w:rsidR="007516BF" w:rsidRPr="00A41D74" w:rsidRDefault="007516BF" w:rsidP="00A41D74">
      <w:pPr>
        <w:pStyle w:val="Textstruktur-1Q"/>
        <w:rPr>
          <w:color w:val="auto"/>
        </w:rPr>
      </w:pPr>
      <w:r w:rsidRPr="00A41D74">
        <w:rPr>
          <w:color w:val="auto"/>
        </w:rPr>
        <w:lastRenderedPageBreak/>
        <w:t>Anlagen</w:t>
      </w:r>
    </w:p>
    <w:tbl>
      <w:tblPr>
        <w:tblStyle w:val="Tabellenraster"/>
        <w:tblW w:w="9072" w:type="dxa"/>
        <w:tblLayout w:type="fixed"/>
        <w:tblLook w:val="04A0" w:firstRow="1" w:lastRow="0" w:firstColumn="1" w:lastColumn="0" w:noHBand="0" w:noVBand="1"/>
      </w:tblPr>
      <w:tblGrid>
        <w:gridCol w:w="8228"/>
        <w:gridCol w:w="844"/>
      </w:tblGrid>
      <w:tr w:rsidR="007516BF" w:rsidRPr="00A41D74" w14:paraId="6D8F5CF9" w14:textId="77777777" w:rsidTr="00A17BB1">
        <w:tc>
          <w:tcPr>
            <w:tcW w:w="8228" w:type="dxa"/>
          </w:tcPr>
          <w:p w14:paraId="211E725C" w14:textId="77777777" w:rsidR="007516BF" w:rsidRPr="00A41D74" w:rsidRDefault="007516BF" w:rsidP="00A41D74">
            <w:pPr>
              <w:pStyle w:val="TabInhaltAufzhlung-1Q"/>
              <w:numPr>
                <w:ilvl w:val="0"/>
                <w:numId w:val="43"/>
              </w:numPr>
              <w:rPr>
                <w:color w:val="auto"/>
              </w:rPr>
            </w:pPr>
            <w:r w:rsidRPr="00A41D74">
              <w:rPr>
                <w:color w:val="auto"/>
              </w:rPr>
              <w:t>Urkunde der Facharztprüfung und ggf. Urkunde für Schwerpunktbezeichnung/Zusatzweiterbildung gemäß der Musterweiterbildungsordnung der Bundesärztekammer</w:t>
            </w:r>
          </w:p>
        </w:tc>
        <w:permStart w:id="469068413" w:edGrp="everyone"/>
        <w:tc>
          <w:tcPr>
            <w:tcW w:w="844" w:type="dxa"/>
          </w:tcPr>
          <w:p w14:paraId="2815F61C" w14:textId="77777777" w:rsidR="007516BF" w:rsidRPr="00A41D74" w:rsidRDefault="00120F21" w:rsidP="00A41D74">
            <w:pPr>
              <w:pStyle w:val="TabInhaltzentriertQ"/>
              <w:rPr>
                <w:color w:val="auto"/>
              </w:rPr>
            </w:pPr>
            <w:sdt>
              <w:sdtPr>
                <w:rPr>
                  <w:color w:val="auto"/>
                </w:rPr>
                <w:alias w:val="Urkunde"/>
                <w:tag w:val="Urkunde"/>
                <w:id w:val="-1309699443"/>
                <w14:checkbox>
                  <w14:checked w14:val="0"/>
                  <w14:checkedState w14:val="2612" w14:font="MS Gothic"/>
                  <w14:uncheckedState w14:val="2610" w14:font="MS Gothic"/>
                </w14:checkbox>
              </w:sdtPr>
              <w:sdtEndPr/>
              <w:sdtContent>
                <w:r w:rsidR="007516BF" w:rsidRPr="00A41D74">
                  <w:rPr>
                    <w:rFonts w:ascii="MS Gothic" w:eastAsia="MS Gothic" w:hAnsi="MS Gothic" w:hint="eastAsia"/>
                    <w:color w:val="auto"/>
                  </w:rPr>
                  <w:t>☐</w:t>
                </w:r>
              </w:sdtContent>
            </w:sdt>
            <w:permEnd w:id="469068413"/>
          </w:p>
        </w:tc>
      </w:tr>
      <w:tr w:rsidR="007516BF" w:rsidRPr="00A41D74" w14:paraId="4B672261" w14:textId="77777777" w:rsidTr="00A17BB1">
        <w:tc>
          <w:tcPr>
            <w:tcW w:w="8228" w:type="dxa"/>
          </w:tcPr>
          <w:p w14:paraId="2FEE9D44" w14:textId="77777777" w:rsidR="007516BF" w:rsidRPr="00A41D74" w:rsidRDefault="007516BF" w:rsidP="00A41D74">
            <w:pPr>
              <w:pStyle w:val="TabInhaltAufzhlung-1Q"/>
              <w:numPr>
                <w:ilvl w:val="0"/>
                <w:numId w:val="43"/>
              </w:numPr>
              <w:rPr>
                <w:color w:val="auto"/>
              </w:rPr>
            </w:pPr>
            <w:r w:rsidRPr="00A41D74">
              <w:rPr>
                <w:color w:val="auto"/>
              </w:rPr>
              <w:t>Ggf. Beantwortung der Frage nach fachlicher Erfahrung (max. 1 DIN A4- Seite), wenn nicht auf S. 1 direkt in diesem Dokument „Bewerbungserklärung/Angebot“ eingetragen</w:t>
            </w:r>
          </w:p>
        </w:tc>
        <w:permStart w:id="1439975333" w:edGrp="everyone"/>
        <w:tc>
          <w:tcPr>
            <w:tcW w:w="844" w:type="dxa"/>
          </w:tcPr>
          <w:p w14:paraId="70140740" w14:textId="77777777" w:rsidR="007516BF" w:rsidRPr="00A41D74" w:rsidRDefault="00120F21" w:rsidP="00A41D74">
            <w:pPr>
              <w:pStyle w:val="TabInhaltzentriertQ"/>
              <w:rPr>
                <w:color w:val="auto"/>
              </w:rPr>
            </w:pPr>
            <w:sdt>
              <w:sdtPr>
                <w:rPr>
                  <w:color w:val="auto"/>
                </w:rPr>
                <w:alias w:val="Bewerbungserklärung"/>
                <w:tag w:val="Bewerbungserklärung"/>
                <w:id w:val="-2112416247"/>
                <w14:checkbox>
                  <w14:checked w14:val="0"/>
                  <w14:checkedState w14:val="2612" w14:font="MS Gothic"/>
                  <w14:uncheckedState w14:val="2610" w14:font="MS Gothic"/>
                </w14:checkbox>
              </w:sdtPr>
              <w:sdtEndPr/>
              <w:sdtContent>
                <w:r w:rsidR="007516BF" w:rsidRPr="00A41D74">
                  <w:rPr>
                    <w:rFonts w:ascii="MS Gothic" w:eastAsia="MS Gothic" w:hAnsi="MS Gothic" w:hint="eastAsia"/>
                    <w:color w:val="auto"/>
                  </w:rPr>
                  <w:t>☐</w:t>
                </w:r>
              </w:sdtContent>
            </w:sdt>
            <w:permEnd w:id="1439975333"/>
          </w:p>
        </w:tc>
      </w:tr>
      <w:tr w:rsidR="007516BF" w:rsidRPr="00A41D74" w14:paraId="10F80B73" w14:textId="77777777" w:rsidTr="00A17BB1">
        <w:tc>
          <w:tcPr>
            <w:tcW w:w="8228" w:type="dxa"/>
          </w:tcPr>
          <w:p w14:paraId="4E9EAE17" w14:textId="77777777" w:rsidR="007516BF" w:rsidRPr="00A41D74" w:rsidRDefault="007516BF" w:rsidP="00A41D74">
            <w:pPr>
              <w:pStyle w:val="TabInhaltAufzhlung-1Q"/>
              <w:numPr>
                <w:ilvl w:val="0"/>
                <w:numId w:val="43"/>
              </w:numPr>
              <w:rPr>
                <w:color w:val="auto"/>
              </w:rPr>
            </w:pPr>
            <w:r w:rsidRPr="00A41D74">
              <w:rPr>
                <w:color w:val="auto"/>
              </w:rPr>
              <w:t>Formblatt zur Offenlegung von Beziehungen</w:t>
            </w:r>
          </w:p>
        </w:tc>
        <w:permStart w:id="602692664" w:edGrp="everyone"/>
        <w:tc>
          <w:tcPr>
            <w:tcW w:w="844" w:type="dxa"/>
          </w:tcPr>
          <w:p w14:paraId="388993CE" w14:textId="77777777" w:rsidR="007516BF" w:rsidRPr="00A41D74" w:rsidRDefault="00120F21" w:rsidP="00A41D74">
            <w:pPr>
              <w:pStyle w:val="TabInhaltzentriertQ"/>
              <w:rPr>
                <w:color w:val="auto"/>
              </w:rPr>
            </w:pPr>
            <w:sdt>
              <w:sdtPr>
                <w:rPr>
                  <w:color w:val="auto"/>
                </w:rPr>
                <w:alias w:val="FOB"/>
                <w:tag w:val="FOB"/>
                <w:id w:val="1251316581"/>
                <w14:checkbox>
                  <w14:checked w14:val="0"/>
                  <w14:checkedState w14:val="2612" w14:font="MS Gothic"/>
                  <w14:uncheckedState w14:val="2610" w14:font="MS Gothic"/>
                </w14:checkbox>
              </w:sdtPr>
              <w:sdtEndPr/>
              <w:sdtContent>
                <w:r w:rsidR="007516BF" w:rsidRPr="00A41D74">
                  <w:rPr>
                    <w:rFonts w:ascii="MS Gothic" w:eastAsia="MS Gothic" w:hAnsi="MS Gothic" w:hint="eastAsia"/>
                    <w:color w:val="auto"/>
                  </w:rPr>
                  <w:t>☐</w:t>
                </w:r>
              </w:sdtContent>
            </w:sdt>
            <w:permEnd w:id="602692664"/>
          </w:p>
        </w:tc>
      </w:tr>
    </w:tbl>
    <w:p w14:paraId="16DBE471" w14:textId="77777777" w:rsidR="007516BF" w:rsidRPr="00A41D74" w:rsidRDefault="007516BF" w:rsidP="00A41D74">
      <w:pPr>
        <w:pStyle w:val="TextkrperQ"/>
        <w:rPr>
          <w:color w:val="auto"/>
        </w:rPr>
      </w:pPr>
    </w:p>
    <w:p w14:paraId="44CB075E" w14:textId="48F8AC54" w:rsidR="00EF598F" w:rsidRPr="00A41D74" w:rsidRDefault="00EF598F" w:rsidP="00A41D74">
      <w:pPr>
        <w:pStyle w:val="TextkrperQ"/>
      </w:pPr>
      <w:r w:rsidRPr="00A41D74">
        <w:br w:type="page"/>
      </w:r>
    </w:p>
    <w:p w14:paraId="3BE66F60" w14:textId="77777777" w:rsidR="00EF598F" w:rsidRPr="00A41D74" w:rsidRDefault="00EF598F" w:rsidP="00A41D74">
      <w:pPr>
        <w:pStyle w:val="TextkrperQ"/>
      </w:pPr>
      <w:r w:rsidRPr="00A41D74">
        <w:lastRenderedPageBreak/>
        <w:t>Sehr geehrte Bewerberin, sehr geehrter Bewerber,</w:t>
      </w:r>
    </w:p>
    <w:p w14:paraId="124B81A1" w14:textId="28BD685C" w:rsidR="00EF598F" w:rsidRPr="00A41D74" w:rsidRDefault="00EF598F" w:rsidP="00A41D74">
      <w:pPr>
        <w:pStyle w:val="TextkrperQ"/>
        <w:rPr>
          <w:b/>
          <w:color w:val="auto"/>
        </w:rPr>
      </w:pPr>
      <w:r w:rsidRPr="00A41D74">
        <w:t xml:space="preserve">bitte teilen Sie uns in diesem Dokument „Bewerbungserklärung/Angebot“ mit, </w:t>
      </w:r>
      <w:r w:rsidRPr="00A41D74">
        <w:rPr>
          <w:bCs/>
        </w:rPr>
        <w:t>welche Adresse in den Vertrag eingetragen werden soll,</w:t>
      </w:r>
      <w:r w:rsidRPr="00A41D74">
        <w:t xml:space="preserve"> wenn wir uns für Sie als </w:t>
      </w:r>
      <w:r w:rsidRPr="00A41D74">
        <w:rPr>
          <w:color w:val="auto"/>
        </w:rPr>
        <w:t>medizinisch-fachlichen Berater bzw. medizinisch-fachliche Beraterin entscheiden sollten.</w:t>
      </w:r>
    </w:p>
    <w:p w14:paraId="75B8C976" w14:textId="05595B01" w:rsidR="00EF598F" w:rsidRPr="00A41D74" w:rsidRDefault="00EF598F" w:rsidP="00A41D74">
      <w:pPr>
        <w:pStyle w:val="Aufzhlung-1Q"/>
      </w:pPr>
      <w:bookmarkStart w:id="6" w:name="_Hlk192776346"/>
      <w:bookmarkStart w:id="7" w:name="_Hlk192777274"/>
      <w:r w:rsidRPr="00A41D74">
        <w:t>Wenn Sie die Leistungen für das Projekt auf eigene Rechnung erbringen werden, wäre Ihre Privatadresse in den Vertrag einzutragen</w:t>
      </w:r>
      <w:bookmarkEnd w:id="6"/>
      <w:r w:rsidRPr="00A41D74">
        <w:t>.</w:t>
      </w:r>
      <w:bookmarkEnd w:id="7"/>
    </w:p>
    <w:p w14:paraId="4D15BB1D" w14:textId="77777777" w:rsidR="00EF598F" w:rsidRPr="00A41D74" w:rsidRDefault="00EF598F" w:rsidP="00A41D74">
      <w:pPr>
        <w:pStyle w:val="Aufzhlung-1Q"/>
        <w:rPr>
          <w:bCs/>
        </w:rPr>
      </w:pPr>
      <w:r w:rsidRPr="00A41D74">
        <w:t xml:space="preserve">Sollte der Vertrag mit Ihrem/Ihrer Arbeitgeber/in (einer Klinik / Universität) geschlossen werden, benötigen wir die Angabe der vertretungsberechtigten Person sowie die korrekte Anschrift. Dann wäre später </w:t>
      </w:r>
      <w:r w:rsidRPr="00A41D74">
        <w:rPr>
          <w:bCs/>
        </w:rPr>
        <w:t>auch die Rechnung durch Ihren/Ihre Arbeitgeber/in zu erstellen.</w:t>
      </w:r>
    </w:p>
    <w:p w14:paraId="55B81C21" w14:textId="77777777" w:rsidR="00EF598F" w:rsidRPr="00A41D74" w:rsidRDefault="00EF598F" w:rsidP="00A41D74">
      <w:pPr>
        <w:pStyle w:val="Aufzhlung-1-EndeQ"/>
      </w:pPr>
      <w:r w:rsidRPr="00A41D74">
        <w:t>Sollten Sie die Leistungen für das Projekt im Rahmen Ihrer selbständigen Tätigkeit erbringen, geben Sie ebenfalls bitte die Adresse an, unter der Sie Ihre selbständige Tätigkeit betreiben. Unter dieser wäre dann auch später Ihre Rechnung zu stellen.</w:t>
      </w:r>
    </w:p>
    <w:p w14:paraId="131BFA9A" w14:textId="77777777" w:rsidR="00EF598F" w:rsidRPr="00A41D74" w:rsidRDefault="00EF598F" w:rsidP="00A41D74">
      <w:pPr>
        <w:pStyle w:val="TextkrperQ"/>
      </w:pPr>
    </w:p>
    <w:p w14:paraId="3369ACE7" w14:textId="5004F713" w:rsidR="00EF598F" w:rsidRPr="00A41D74" w:rsidRDefault="00EF598F" w:rsidP="00A41D74">
      <w:pPr>
        <w:pStyle w:val="TextkrperQ"/>
      </w:pPr>
      <w:r w:rsidRPr="00A41D74">
        <w:t>Der Vertrag soll folgende Angaben enthalten:</w:t>
      </w:r>
    </w:p>
    <w:tbl>
      <w:tblPr>
        <w:tblStyle w:val="Tabellenraster"/>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6840"/>
      </w:tblGrid>
      <w:tr w:rsidR="00EF598F" w:rsidRPr="00A41D74" w14:paraId="349F0F81" w14:textId="77777777" w:rsidTr="00A17BB1">
        <w:tc>
          <w:tcPr>
            <w:tcW w:w="2520" w:type="dxa"/>
            <w:vAlign w:val="bottom"/>
          </w:tcPr>
          <w:p w14:paraId="781AF447" w14:textId="77777777" w:rsidR="00EF598F" w:rsidRPr="00A41D74" w:rsidRDefault="00EF598F" w:rsidP="00A41D74">
            <w:pPr>
              <w:pStyle w:val="Tab-SpaltenQ"/>
            </w:pPr>
            <w:bookmarkStart w:id="8" w:name="_Hlk201932104"/>
            <w:r w:rsidRPr="00A41D74">
              <w:t>Arbeitgeber/in</w:t>
            </w:r>
          </w:p>
        </w:tc>
        <w:permStart w:id="1025734204" w:edGrp="everyone" w:displacedByCustomXml="next"/>
        <w:sdt>
          <w:sdtPr>
            <w:rPr>
              <w:color w:val="FF0000"/>
              <w:sz w:val="22"/>
            </w:rPr>
            <w:alias w:val="Arbeitgeber/in"/>
            <w:tag w:val="Arbeitgeber"/>
            <w:id w:val="-786883138"/>
            <w:placeholder>
              <w:docPart w:val="09243E2CF9EC4F6A858BA65A41C8A8AD"/>
            </w:placeholder>
            <w:text w:multiLine="1"/>
          </w:sdtPr>
          <w:sdtEndPr/>
          <w:sdtContent>
            <w:tc>
              <w:tcPr>
                <w:tcW w:w="6840" w:type="dxa"/>
                <w:tcBorders>
                  <w:bottom w:val="single" w:sz="4" w:space="0" w:color="auto"/>
                </w:tcBorders>
              </w:tcPr>
              <w:p w14:paraId="3D1A4A3E" w14:textId="77777777" w:rsidR="00EF598F" w:rsidRPr="00A41D74" w:rsidRDefault="00EF598F" w:rsidP="00A41D74">
                <w:pPr>
                  <w:pStyle w:val="TabInhaltQ"/>
                  <w:rPr>
                    <w:color w:val="FF0000"/>
                    <w:sz w:val="22"/>
                  </w:rPr>
                </w:pPr>
                <w:r w:rsidRPr="00A41D74">
                  <w:rPr>
                    <w:color w:val="FF0000"/>
                    <w:sz w:val="22"/>
                  </w:rPr>
                  <w:t>NUR ausfüllen, wenn Ihr/e Arbeitgeber/in Vertragspartner/in werden soll.</w:t>
                </w:r>
              </w:p>
            </w:tc>
          </w:sdtContent>
        </w:sdt>
        <w:permEnd w:id="1025734204" w:displacedByCustomXml="prev"/>
      </w:tr>
      <w:tr w:rsidR="00EF598F" w:rsidRPr="00A41D74" w14:paraId="47463C27" w14:textId="77777777" w:rsidTr="00A17BB1">
        <w:tc>
          <w:tcPr>
            <w:tcW w:w="2520" w:type="dxa"/>
            <w:vAlign w:val="bottom"/>
          </w:tcPr>
          <w:p w14:paraId="55229FAE" w14:textId="77777777" w:rsidR="00EF598F" w:rsidRPr="00A41D74" w:rsidRDefault="00EF598F" w:rsidP="00A41D74">
            <w:pPr>
              <w:pStyle w:val="Tab-SpaltenQ"/>
            </w:pPr>
            <w:r w:rsidRPr="00A41D74">
              <w:t>Zeichnungsberechtigte Personen</w:t>
            </w:r>
          </w:p>
        </w:tc>
        <w:permStart w:id="497429600" w:edGrp="everyone" w:displacedByCustomXml="next"/>
        <w:sdt>
          <w:sdtPr>
            <w:rPr>
              <w:color w:val="FF0000"/>
              <w:sz w:val="22"/>
            </w:rPr>
            <w:alias w:val="Zeichnungsberechtigte Person"/>
            <w:tag w:val="Zeichnungsberechtigt"/>
            <w:id w:val="-250583036"/>
            <w:placeholder>
              <w:docPart w:val="09243E2CF9EC4F6A858BA65A41C8A8AD"/>
            </w:placeholder>
            <w:text w:multiLine="1"/>
          </w:sdtPr>
          <w:sdtEndPr/>
          <w:sdtContent>
            <w:tc>
              <w:tcPr>
                <w:tcW w:w="6840" w:type="dxa"/>
                <w:tcBorders>
                  <w:bottom w:val="single" w:sz="4" w:space="0" w:color="auto"/>
                </w:tcBorders>
              </w:tcPr>
              <w:p w14:paraId="2C54AB8E" w14:textId="77777777" w:rsidR="00EF598F" w:rsidRPr="00A41D74" w:rsidRDefault="00EF598F" w:rsidP="00A41D74">
                <w:pPr>
                  <w:pStyle w:val="TabInhaltQ"/>
                  <w:rPr>
                    <w:sz w:val="22"/>
                  </w:rPr>
                </w:pPr>
                <w:r w:rsidRPr="00A41D74">
                  <w:rPr>
                    <w:color w:val="FF0000"/>
                    <w:sz w:val="22"/>
                  </w:rPr>
                  <w:t>NUR ausfüllen, wenn Ihr/e Arbeitgeber/in Vertragspartner/in werden soll.</w:t>
                </w:r>
              </w:p>
            </w:tc>
          </w:sdtContent>
        </w:sdt>
        <w:permEnd w:id="497429600" w:displacedByCustomXml="prev"/>
      </w:tr>
      <w:tr w:rsidR="00EF598F" w:rsidRPr="00A41D74" w14:paraId="16BACA2D" w14:textId="77777777" w:rsidTr="00A17BB1">
        <w:tc>
          <w:tcPr>
            <w:tcW w:w="2520" w:type="dxa"/>
            <w:vAlign w:val="bottom"/>
          </w:tcPr>
          <w:p w14:paraId="6C7E8EA4" w14:textId="77777777" w:rsidR="00EF598F" w:rsidRPr="00A41D74" w:rsidRDefault="00EF598F" w:rsidP="00A41D74">
            <w:pPr>
              <w:pStyle w:val="Tab-SpaltenQ"/>
              <w:rPr>
                <w:color w:val="auto"/>
              </w:rPr>
            </w:pPr>
            <w:r w:rsidRPr="00A41D74">
              <w:rPr>
                <w:color w:val="auto"/>
              </w:rPr>
              <w:t>Anrede</w:t>
            </w:r>
          </w:p>
        </w:tc>
        <w:permStart w:id="1696278766" w:edGrp="everyone" w:displacedByCustomXml="next"/>
        <w:sdt>
          <w:sdtPr>
            <w:rPr>
              <w:color w:val="auto"/>
              <w:sz w:val="22"/>
            </w:rPr>
            <w:alias w:val="Anrede"/>
            <w:tag w:val="Anrede"/>
            <w:id w:val="-388802896"/>
            <w:placeholder>
              <w:docPart w:val="09243E2CF9EC4F6A858BA65A41C8A8AD"/>
            </w:placeholder>
            <w:showingPlcHdr/>
            <w:text w:multiLine="1"/>
          </w:sdtPr>
          <w:sdtEndPr/>
          <w:sdtContent>
            <w:tc>
              <w:tcPr>
                <w:tcW w:w="6840" w:type="dxa"/>
                <w:tcBorders>
                  <w:bottom w:val="single" w:sz="4" w:space="0" w:color="auto"/>
                </w:tcBorders>
              </w:tcPr>
              <w:p w14:paraId="4E3307B0" w14:textId="77777777" w:rsidR="00EF598F" w:rsidRPr="00A41D74" w:rsidRDefault="00EF598F" w:rsidP="00A41D74">
                <w:pPr>
                  <w:pStyle w:val="TabInhaltQ"/>
                  <w:rPr>
                    <w:color w:val="auto"/>
                    <w:sz w:val="22"/>
                  </w:rPr>
                </w:pPr>
                <w:r w:rsidRPr="00A41D74">
                  <w:rPr>
                    <w:rStyle w:val="Platzhaltertext"/>
                  </w:rPr>
                  <w:t>Klicken oder tippen Sie hier, um Text einzugeben.</w:t>
                </w:r>
              </w:p>
            </w:tc>
          </w:sdtContent>
        </w:sdt>
        <w:permEnd w:id="1696278766" w:displacedByCustomXml="prev"/>
      </w:tr>
      <w:tr w:rsidR="00EF598F" w:rsidRPr="00A41D74" w14:paraId="230A1A17" w14:textId="77777777" w:rsidTr="00A17BB1">
        <w:tc>
          <w:tcPr>
            <w:tcW w:w="2520" w:type="dxa"/>
            <w:vAlign w:val="bottom"/>
          </w:tcPr>
          <w:p w14:paraId="16EACEA8" w14:textId="77777777" w:rsidR="00EF598F" w:rsidRPr="00A41D74" w:rsidRDefault="00EF598F" w:rsidP="00A41D74">
            <w:pPr>
              <w:pStyle w:val="Tab-SpaltenQ"/>
            </w:pPr>
            <w:r w:rsidRPr="00A41D74">
              <w:t>Titel</w:t>
            </w:r>
          </w:p>
        </w:tc>
        <w:permStart w:id="1721368681" w:edGrp="everyone" w:displacedByCustomXml="next"/>
        <w:sdt>
          <w:sdtPr>
            <w:rPr>
              <w:sz w:val="22"/>
            </w:rPr>
            <w:alias w:val="Titel"/>
            <w:tag w:val="Titel"/>
            <w:id w:val="413217242"/>
            <w:placeholder>
              <w:docPart w:val="09243E2CF9EC4F6A858BA65A41C8A8AD"/>
            </w:placeholder>
            <w:showingPlcHdr/>
            <w:text w:multiLine="1"/>
          </w:sdtPr>
          <w:sdtEndPr/>
          <w:sdtContent>
            <w:tc>
              <w:tcPr>
                <w:tcW w:w="6840" w:type="dxa"/>
                <w:tcBorders>
                  <w:bottom w:val="single" w:sz="4" w:space="0" w:color="auto"/>
                </w:tcBorders>
              </w:tcPr>
              <w:p w14:paraId="4906C03F" w14:textId="77777777" w:rsidR="00EF598F" w:rsidRPr="00A41D74" w:rsidRDefault="00EF598F" w:rsidP="00A41D74">
                <w:pPr>
                  <w:pStyle w:val="TabInhaltQ"/>
                  <w:rPr>
                    <w:sz w:val="22"/>
                  </w:rPr>
                </w:pPr>
                <w:r w:rsidRPr="00A41D74">
                  <w:rPr>
                    <w:rStyle w:val="Platzhaltertext"/>
                  </w:rPr>
                  <w:t>Klicken oder tippen Sie hier, um Text einzugeben.</w:t>
                </w:r>
              </w:p>
            </w:tc>
          </w:sdtContent>
        </w:sdt>
        <w:permEnd w:id="1721368681" w:displacedByCustomXml="prev"/>
      </w:tr>
      <w:tr w:rsidR="00EF598F" w:rsidRPr="00A41D74" w14:paraId="112AFACE" w14:textId="77777777" w:rsidTr="00A17BB1">
        <w:tc>
          <w:tcPr>
            <w:tcW w:w="2520" w:type="dxa"/>
            <w:vAlign w:val="bottom"/>
          </w:tcPr>
          <w:p w14:paraId="559798BB" w14:textId="77777777" w:rsidR="00EF598F" w:rsidRPr="00A41D74" w:rsidRDefault="00EF598F" w:rsidP="00A41D74">
            <w:pPr>
              <w:pStyle w:val="Tab-SpaltenQ"/>
            </w:pPr>
            <w:r w:rsidRPr="00A41D74">
              <w:t>Vorname Name</w:t>
            </w:r>
          </w:p>
        </w:tc>
        <w:permStart w:id="1978623912" w:edGrp="everyone" w:displacedByCustomXml="next"/>
        <w:sdt>
          <w:sdtPr>
            <w:rPr>
              <w:sz w:val="22"/>
            </w:rPr>
            <w:alias w:val="VornameName"/>
            <w:tag w:val="Vorname/Name"/>
            <w:id w:val="1349684270"/>
            <w:placeholder>
              <w:docPart w:val="09243E2CF9EC4F6A858BA65A41C8A8AD"/>
            </w:placeholder>
            <w:showingPlcHdr/>
            <w:text w:multiLine="1"/>
          </w:sdtPr>
          <w:sdtEndPr/>
          <w:sdtContent>
            <w:tc>
              <w:tcPr>
                <w:tcW w:w="6840" w:type="dxa"/>
                <w:tcBorders>
                  <w:bottom w:val="single" w:sz="4" w:space="0" w:color="auto"/>
                </w:tcBorders>
              </w:tcPr>
              <w:p w14:paraId="33CB1680" w14:textId="77777777" w:rsidR="00EF598F" w:rsidRPr="00A41D74" w:rsidRDefault="00EF598F" w:rsidP="00A41D74">
                <w:pPr>
                  <w:pStyle w:val="TabInhaltQ"/>
                  <w:rPr>
                    <w:sz w:val="22"/>
                  </w:rPr>
                </w:pPr>
                <w:r w:rsidRPr="00A41D74">
                  <w:rPr>
                    <w:rStyle w:val="Platzhaltertext"/>
                  </w:rPr>
                  <w:t>Klicken oder tippen Sie hier, um Text einzugeben.</w:t>
                </w:r>
              </w:p>
            </w:tc>
          </w:sdtContent>
        </w:sdt>
        <w:permEnd w:id="1978623912" w:displacedByCustomXml="prev"/>
      </w:tr>
      <w:tr w:rsidR="00EF598F" w:rsidRPr="00A41D74" w14:paraId="1AC51413" w14:textId="77777777" w:rsidTr="00A17BB1">
        <w:tc>
          <w:tcPr>
            <w:tcW w:w="2520" w:type="dxa"/>
            <w:vAlign w:val="bottom"/>
          </w:tcPr>
          <w:p w14:paraId="38E45D32" w14:textId="77777777" w:rsidR="00EF598F" w:rsidRPr="00A41D74" w:rsidRDefault="00EF598F" w:rsidP="00A41D74">
            <w:pPr>
              <w:pStyle w:val="Tab-SpaltenQ"/>
            </w:pPr>
            <w:r w:rsidRPr="00A41D74">
              <w:t xml:space="preserve">Straße </w:t>
            </w:r>
          </w:p>
        </w:tc>
        <w:permStart w:id="232663286" w:edGrp="everyone" w:displacedByCustomXml="next"/>
        <w:sdt>
          <w:sdtPr>
            <w:rPr>
              <w:sz w:val="22"/>
            </w:rPr>
            <w:alias w:val="Straße"/>
            <w:tag w:val="Straße"/>
            <w:id w:val="707454194"/>
            <w:placeholder>
              <w:docPart w:val="09243E2CF9EC4F6A858BA65A41C8A8AD"/>
            </w:placeholder>
            <w:showingPlcHdr/>
            <w:text w:multiLine="1"/>
          </w:sdtPr>
          <w:sdtEndPr/>
          <w:sdtContent>
            <w:tc>
              <w:tcPr>
                <w:tcW w:w="6840" w:type="dxa"/>
                <w:tcBorders>
                  <w:bottom w:val="single" w:sz="4" w:space="0" w:color="auto"/>
                </w:tcBorders>
              </w:tcPr>
              <w:p w14:paraId="2BD80F06" w14:textId="77777777" w:rsidR="00EF598F" w:rsidRPr="00A41D74" w:rsidRDefault="00EF598F" w:rsidP="00A41D74">
                <w:pPr>
                  <w:pStyle w:val="TabInhaltQ"/>
                  <w:rPr>
                    <w:sz w:val="22"/>
                  </w:rPr>
                </w:pPr>
                <w:r w:rsidRPr="00A41D74">
                  <w:rPr>
                    <w:rStyle w:val="Platzhaltertext"/>
                  </w:rPr>
                  <w:t>Klicken oder tippen Sie hier, um Text einzugeben.</w:t>
                </w:r>
              </w:p>
            </w:tc>
          </w:sdtContent>
        </w:sdt>
        <w:permEnd w:id="232663286" w:displacedByCustomXml="prev"/>
      </w:tr>
      <w:tr w:rsidR="00EF598F" w:rsidRPr="00A41D74" w14:paraId="62E4BEF4" w14:textId="77777777" w:rsidTr="00A17BB1">
        <w:tc>
          <w:tcPr>
            <w:tcW w:w="2520" w:type="dxa"/>
            <w:vAlign w:val="bottom"/>
          </w:tcPr>
          <w:p w14:paraId="159FEDE7" w14:textId="77777777" w:rsidR="00EF598F" w:rsidRPr="00A41D74" w:rsidRDefault="00EF598F" w:rsidP="00A41D74">
            <w:pPr>
              <w:pStyle w:val="Tab-SpaltenQ"/>
            </w:pPr>
            <w:r w:rsidRPr="00A41D74">
              <w:t xml:space="preserve">PLZ Ort </w:t>
            </w:r>
          </w:p>
        </w:tc>
        <w:permStart w:id="1712471803" w:edGrp="everyone" w:displacedByCustomXml="next"/>
        <w:sdt>
          <w:sdtPr>
            <w:rPr>
              <w:sz w:val="22"/>
            </w:rPr>
            <w:alias w:val="PLZ Ort"/>
            <w:tag w:val="PLZORT"/>
            <w:id w:val="-525412561"/>
            <w:placeholder>
              <w:docPart w:val="09243E2CF9EC4F6A858BA65A41C8A8AD"/>
            </w:placeholder>
            <w:showingPlcHdr/>
            <w:text w:multiLine="1"/>
          </w:sdtPr>
          <w:sdtEndPr/>
          <w:sdtContent>
            <w:tc>
              <w:tcPr>
                <w:tcW w:w="6840" w:type="dxa"/>
                <w:tcBorders>
                  <w:top w:val="single" w:sz="4" w:space="0" w:color="auto"/>
                  <w:bottom w:val="single" w:sz="4" w:space="0" w:color="auto"/>
                </w:tcBorders>
              </w:tcPr>
              <w:p w14:paraId="337677F5" w14:textId="77777777" w:rsidR="00EF598F" w:rsidRPr="00A41D74" w:rsidRDefault="00EF598F" w:rsidP="00A41D74">
                <w:pPr>
                  <w:pStyle w:val="TabInhaltQ"/>
                  <w:rPr>
                    <w:sz w:val="22"/>
                  </w:rPr>
                </w:pPr>
                <w:r w:rsidRPr="00A41D74">
                  <w:rPr>
                    <w:rStyle w:val="Platzhaltertext"/>
                  </w:rPr>
                  <w:t>Klicken oder tippen Sie hier, um Text einzugeben.</w:t>
                </w:r>
              </w:p>
            </w:tc>
          </w:sdtContent>
        </w:sdt>
        <w:permEnd w:id="1712471803" w:displacedByCustomXml="prev"/>
      </w:tr>
      <w:tr w:rsidR="00EF598F" w:rsidRPr="00A41D74" w14:paraId="6FA81404" w14:textId="77777777" w:rsidTr="00A17BB1">
        <w:tc>
          <w:tcPr>
            <w:tcW w:w="2520" w:type="dxa"/>
            <w:vAlign w:val="bottom"/>
          </w:tcPr>
          <w:p w14:paraId="7C7E8562" w14:textId="77777777" w:rsidR="00EF598F" w:rsidRPr="00A41D74" w:rsidRDefault="00EF598F" w:rsidP="00A41D74">
            <w:pPr>
              <w:pStyle w:val="Tab-SpaltenQ"/>
            </w:pPr>
            <w:r w:rsidRPr="00A41D74">
              <w:t xml:space="preserve">Land </w:t>
            </w:r>
          </w:p>
        </w:tc>
        <w:permStart w:id="4592353" w:edGrp="everyone" w:displacedByCustomXml="next"/>
        <w:sdt>
          <w:sdtPr>
            <w:rPr>
              <w:sz w:val="22"/>
            </w:rPr>
            <w:alias w:val="Land"/>
            <w:tag w:val="Land"/>
            <w:id w:val="531076514"/>
            <w:placeholder>
              <w:docPart w:val="09243E2CF9EC4F6A858BA65A41C8A8AD"/>
            </w:placeholder>
            <w:showingPlcHdr/>
            <w:text w:multiLine="1"/>
          </w:sdtPr>
          <w:sdtEndPr/>
          <w:sdtContent>
            <w:tc>
              <w:tcPr>
                <w:tcW w:w="6840" w:type="dxa"/>
                <w:tcBorders>
                  <w:top w:val="single" w:sz="4" w:space="0" w:color="auto"/>
                  <w:bottom w:val="single" w:sz="4" w:space="0" w:color="auto"/>
                </w:tcBorders>
              </w:tcPr>
              <w:p w14:paraId="1CCFEC47" w14:textId="77777777" w:rsidR="00EF598F" w:rsidRPr="00A41D74" w:rsidRDefault="00EF598F" w:rsidP="00A41D74">
                <w:pPr>
                  <w:pStyle w:val="TabInhaltQ"/>
                  <w:rPr>
                    <w:sz w:val="22"/>
                  </w:rPr>
                </w:pPr>
                <w:r w:rsidRPr="00A41D74">
                  <w:rPr>
                    <w:rStyle w:val="Platzhaltertext"/>
                  </w:rPr>
                  <w:t>Klicken oder tippen Sie hier, um Text einzugeben.</w:t>
                </w:r>
              </w:p>
            </w:tc>
          </w:sdtContent>
        </w:sdt>
        <w:permEnd w:id="4592353" w:displacedByCustomXml="prev"/>
      </w:tr>
      <w:bookmarkEnd w:id="8"/>
    </w:tbl>
    <w:p w14:paraId="1E14CE73" w14:textId="77777777" w:rsidR="00EF598F" w:rsidRPr="00A41D74" w:rsidRDefault="00EF598F" w:rsidP="00A41D74">
      <w:pPr>
        <w:pStyle w:val="TextkrperQ"/>
      </w:pPr>
    </w:p>
    <w:p w14:paraId="370615C2" w14:textId="47098EFA" w:rsidR="00972EDD" w:rsidRDefault="00EF598F" w:rsidP="00A41D74">
      <w:pPr>
        <w:pStyle w:val="TextkrperQ"/>
      </w:pPr>
      <w:r w:rsidRPr="00A41D74">
        <w:t>Vielen Dank.</w:t>
      </w:r>
    </w:p>
    <w:sectPr w:rsidR="00972EDD" w:rsidSect="00EF598F">
      <w:headerReference w:type="even" r:id="rId11"/>
      <w:headerReference w:type="default" r:id="rId12"/>
      <w:footerReference w:type="even" r:id="rId13"/>
      <w:footerReference w:type="default" r:id="rId14"/>
      <w:headerReference w:type="first" r:id="rId15"/>
      <w:footerReference w:type="first" r:id="rId16"/>
      <w:pgSz w:w="11906" w:h="16838"/>
      <w:pgMar w:top="1985"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AF6C0" w14:textId="77777777" w:rsidR="00EF50CE" w:rsidRDefault="00EF50CE" w:rsidP="004040BB">
      <w:pPr>
        <w:spacing w:after="0" w:line="240" w:lineRule="auto"/>
      </w:pPr>
      <w:r>
        <w:separator/>
      </w:r>
    </w:p>
    <w:p w14:paraId="2A2908AE" w14:textId="77777777" w:rsidR="00EF50CE" w:rsidRDefault="00EF50CE"/>
    <w:p w14:paraId="033EC877" w14:textId="77777777" w:rsidR="00EF50CE" w:rsidRDefault="00EF50CE"/>
  </w:endnote>
  <w:endnote w:type="continuationSeparator" w:id="0">
    <w:p w14:paraId="1CF1EF74" w14:textId="77777777" w:rsidR="00EF50CE" w:rsidRDefault="00EF50CE" w:rsidP="004040BB">
      <w:pPr>
        <w:spacing w:after="0" w:line="240" w:lineRule="auto"/>
      </w:pPr>
      <w:r>
        <w:continuationSeparator/>
      </w:r>
    </w:p>
    <w:p w14:paraId="087C01CC" w14:textId="77777777" w:rsidR="00EF50CE" w:rsidRDefault="00EF50CE"/>
    <w:p w14:paraId="185D9B9F" w14:textId="77777777" w:rsidR="00EF50CE" w:rsidRDefault="00EF50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824AC" w14:textId="77777777" w:rsidR="00A9796A" w:rsidRDefault="00A9796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B2EED" w14:textId="3593C119" w:rsidR="009A367D" w:rsidRDefault="00402D83" w:rsidP="009A367D">
    <w:pPr>
      <w:pStyle w:val="Fuzeileobere-ZeileQ"/>
    </w:pPr>
    <w:r>
      <w:t>Bewerbungserklärung Festpreis DMP</w:t>
    </w:r>
    <w:r w:rsidR="00EF598F">
      <w:ptab w:relativeTo="margin" w:alignment="right" w:leader="none"/>
    </w:r>
    <w:r w:rsidR="009A367D">
      <w:t xml:space="preserve">Version </w:t>
    </w:r>
    <w:r w:rsidR="00EF598F">
      <w:t>2.</w:t>
    </w:r>
    <w:r w:rsidR="00771F6C">
      <w:t>1</w:t>
    </w:r>
    <w:r w:rsidR="00EF598F">
      <w:t xml:space="preserve"> vom </w:t>
    </w:r>
    <w:r w:rsidR="00771F6C">
      <w:t>17</w:t>
    </w:r>
    <w:r w:rsidR="00EF598F">
      <w:t>.10.2025</w:t>
    </w:r>
  </w:p>
  <w:p w14:paraId="0BF40B8C" w14:textId="27630B69" w:rsidR="0063388A" w:rsidRDefault="009130EE">
    <w:pPr>
      <w:pStyle w:val="Fuzeile"/>
    </w:pPr>
    <w:r>
      <w:t xml:space="preserve">Institut für Qualität und Wirtschaftlichkeit im Gesundheitswesen </w:t>
    </w:r>
    <w:r w:rsidR="0063388A">
      <w:ptab w:relativeTo="margin" w:alignment="right" w:leader="none"/>
    </w:r>
    <w:r w:rsidR="0063388A">
      <w:t xml:space="preserve">Seite </w:t>
    </w:r>
    <w:r w:rsidR="00B1769B">
      <w:fldChar w:fldCharType="begin"/>
    </w:r>
    <w:r w:rsidR="00B1769B">
      <w:instrText xml:space="preserve"> PAGE  </w:instrText>
    </w:r>
    <w:r w:rsidR="00B1769B">
      <w:fldChar w:fldCharType="separate"/>
    </w:r>
    <w:r w:rsidR="00617BFC">
      <w:rPr>
        <w:noProof/>
      </w:rPr>
      <w:t>2</w:t>
    </w:r>
    <w:r w:rsidR="00B1769B">
      <w:fldChar w:fldCharType="end"/>
    </w:r>
    <w:r w:rsidR="0063388A">
      <w:t xml:space="preserve"> von </w:t>
    </w:r>
    <w:fldSimple w:instr=" NUMPAGES  \* Arabic ">
      <w:r w:rsidR="00617BFC">
        <w:rPr>
          <w:noProof/>
        </w:rPr>
        <w:t>2</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D5CBA" w14:textId="77777777" w:rsidR="00A9796A" w:rsidRDefault="00A9796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E25B0" w14:textId="63689C5C" w:rsidR="00EF50CE" w:rsidRDefault="00EF50CE" w:rsidP="00273038">
      <w:pPr>
        <w:spacing w:after="0" w:line="240" w:lineRule="auto"/>
      </w:pPr>
      <w:r>
        <w:separator/>
      </w:r>
    </w:p>
  </w:footnote>
  <w:footnote w:type="continuationSeparator" w:id="0">
    <w:p w14:paraId="2466F9D2" w14:textId="1E4F6D61" w:rsidR="00EF50CE" w:rsidRDefault="00EF50CE" w:rsidP="00BE703E">
      <w:pPr>
        <w:spacing w:after="0" w:line="240" w:lineRule="auto"/>
      </w:pPr>
      <w:r>
        <w:continuationSeparator/>
      </w:r>
    </w:p>
  </w:footnote>
  <w:footnote w:type="continuationNotice" w:id="1">
    <w:p w14:paraId="1397B597" w14:textId="77777777" w:rsidR="00BE703E" w:rsidRDefault="00BE703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8C0D5" w14:textId="77777777" w:rsidR="00A9796A" w:rsidRDefault="00A9796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01012" w14:textId="30FC55CD" w:rsidR="00FC4D11" w:rsidRDefault="00FC4D11" w:rsidP="00FC4D11">
    <w:pPr>
      <w:pStyle w:val="Logo-KopfzeileQ"/>
      <w:framePr w:wrap="around"/>
      <w:rPr>
        <w:highlight w:val="yellow"/>
      </w:rPr>
    </w:pPr>
    <w:r>
      <w:rPr>
        <w:noProof/>
      </w:rPr>
      <w:drawing>
        <wp:inline distT="0" distB="0" distL="0" distR="0" wp14:anchorId="5B7460BA" wp14:editId="60642BE0">
          <wp:extent cx="1080000" cy="476954"/>
          <wp:effectExtent l="0" t="0" r="6350" b="0"/>
          <wp:docPr id="1" name="Grafi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80000" cy="476954"/>
                  </a:xfrm>
                  <a:prstGeom prst="rect">
                    <a:avLst/>
                  </a:prstGeom>
                </pic:spPr>
              </pic:pic>
            </a:graphicData>
          </a:graphic>
        </wp:inline>
      </w:drawing>
    </w:r>
  </w:p>
  <w:p w14:paraId="2D3BA869" w14:textId="0A0B47CF" w:rsidR="007D468C" w:rsidRPr="00A9796A" w:rsidRDefault="007D468C" w:rsidP="007D468C">
    <w:pPr>
      <w:pStyle w:val="Kopfzeile"/>
      <w:rPr>
        <w:sz w:val="22"/>
      </w:rPr>
    </w:pPr>
    <w:r w:rsidRPr="00A9796A">
      <w:rPr>
        <w:sz w:val="22"/>
      </w:rPr>
      <w:t>BA</w:t>
    </w:r>
    <w:r w:rsidR="00DD0111" w:rsidRPr="00A9796A">
      <w:rPr>
        <w:sz w:val="22"/>
      </w:rPr>
      <w:t>2026-</w:t>
    </w:r>
    <w:r w:rsidR="00A41D74" w:rsidRPr="00A9796A">
      <w:rPr>
        <w:sz w:val="22"/>
      </w:rPr>
      <w:t>210</w:t>
    </w:r>
    <w:r w:rsidR="00DD0111" w:rsidRPr="00A9796A">
      <w:rPr>
        <w:sz w:val="22"/>
      </w:rPr>
      <w:t>,</w:t>
    </w:r>
    <w:r w:rsidRPr="00A9796A">
      <w:rPr>
        <w:sz w:val="22"/>
      </w:rPr>
      <w:t xml:space="preserve"> </w:t>
    </w:r>
    <w:r w:rsidR="00DD0111" w:rsidRPr="00A9796A">
      <w:rPr>
        <w:sz w:val="22"/>
      </w:rPr>
      <w:t>V26-05</w:t>
    </w:r>
    <w:r w:rsidRPr="00A9796A">
      <w:rPr>
        <w:sz w:val="22"/>
      </w:rPr>
      <w:t xml:space="preserve">, </w:t>
    </w:r>
    <w:r w:rsidR="00DD0111" w:rsidRPr="00A9796A">
      <w:rPr>
        <w:sz w:val="22"/>
      </w:rPr>
      <w:t>Leitlinienrecherche zur Aktualisierung des DMP Adipositas</w:t>
    </w:r>
  </w:p>
  <w:p w14:paraId="54A15701" w14:textId="3E8D112B" w:rsidR="009A367D" w:rsidRDefault="00402D83" w:rsidP="00FC4D11">
    <w:pPr>
      <w:pStyle w:val="Kopfzeileuntere-ZeileQ"/>
    </w:pPr>
    <w:r w:rsidRPr="00DD0111">
      <w:t xml:space="preserve">Anlage </w:t>
    </w:r>
    <w:r w:rsidR="00DD0111" w:rsidRPr="00DD0111">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A4DB7" w14:textId="77777777" w:rsidR="00A9796A" w:rsidRDefault="00A9796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B70C5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A94A6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B2EB88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FE2C0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4ED2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E08D8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287F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20494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88C898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9F698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124DB4"/>
    <w:multiLevelType w:val="multilevel"/>
    <w:tmpl w:val="83640E16"/>
    <w:lvl w:ilvl="0">
      <w:start w:val="1"/>
      <w:numFmt w:val="upperRoman"/>
      <w:lvlText w:val="%1."/>
      <w:lvlJc w:val="left"/>
      <w:pPr>
        <w:tabs>
          <w:tab w:val="num" w:pos="397"/>
        </w:tabs>
        <w:ind w:left="397" w:hanging="397"/>
      </w:pPr>
      <w:rPr>
        <w:rFonts w:hint="default"/>
      </w:rPr>
    </w:lvl>
    <w:lvl w:ilvl="1">
      <w:start w:val="1"/>
      <w:numFmt w:val="decimal"/>
      <w:lvlText w:val="%2."/>
      <w:lvlJc w:val="left"/>
      <w:pPr>
        <w:tabs>
          <w:tab w:val="num" w:pos="737"/>
        </w:tabs>
        <w:ind w:left="737" w:hanging="397"/>
      </w:pPr>
      <w:rPr>
        <w:rFonts w:hint="default"/>
      </w:rPr>
    </w:lvl>
    <w:lvl w:ilvl="2">
      <w:start w:val="1"/>
      <w:numFmt w:val="lowerLetter"/>
      <w:lvlText w:val="%3)"/>
      <w:lvlJc w:val="left"/>
      <w:pPr>
        <w:tabs>
          <w:tab w:val="num" w:pos="1077"/>
        </w:tabs>
        <w:ind w:left="1077" w:hanging="397"/>
      </w:pPr>
      <w:rPr>
        <w:rFonts w:hint="default"/>
      </w:rPr>
    </w:lvl>
    <w:lvl w:ilvl="3">
      <w:start w:val="1"/>
      <w:numFmt w:val="decimal"/>
      <w:lvlText w:val="(%4)"/>
      <w:lvlJc w:val="left"/>
      <w:pPr>
        <w:tabs>
          <w:tab w:val="num" w:pos="1418"/>
        </w:tabs>
        <w:ind w:left="1417" w:hanging="397"/>
      </w:pPr>
      <w:rPr>
        <w:rFonts w:hint="default"/>
      </w:rPr>
    </w:lvl>
    <w:lvl w:ilvl="4">
      <w:start w:val="1"/>
      <w:numFmt w:val="lowerLetter"/>
      <w:lvlText w:val="(%5)"/>
      <w:lvlJc w:val="left"/>
      <w:pPr>
        <w:ind w:left="1757" w:hanging="397"/>
      </w:pPr>
      <w:rPr>
        <w:rFonts w:hint="default"/>
      </w:rPr>
    </w:lvl>
    <w:lvl w:ilvl="5">
      <w:start w:val="1"/>
      <w:numFmt w:val="lowerRoman"/>
      <w:lvlText w:val="(%6)"/>
      <w:lvlJc w:val="left"/>
      <w:pPr>
        <w:ind w:left="2097" w:hanging="397"/>
      </w:pPr>
      <w:rPr>
        <w:rFonts w:hint="default"/>
      </w:rPr>
    </w:lvl>
    <w:lvl w:ilvl="6">
      <w:start w:val="1"/>
      <w:numFmt w:val="decimal"/>
      <w:lvlText w:val="%7."/>
      <w:lvlJc w:val="left"/>
      <w:pPr>
        <w:ind w:left="2437" w:hanging="397"/>
      </w:pPr>
      <w:rPr>
        <w:rFonts w:hint="default"/>
      </w:rPr>
    </w:lvl>
    <w:lvl w:ilvl="7">
      <w:start w:val="1"/>
      <w:numFmt w:val="lowerLetter"/>
      <w:lvlText w:val="%8."/>
      <w:lvlJc w:val="left"/>
      <w:pPr>
        <w:ind w:left="2777" w:hanging="397"/>
      </w:pPr>
      <w:rPr>
        <w:rFonts w:hint="default"/>
      </w:rPr>
    </w:lvl>
    <w:lvl w:ilvl="8">
      <w:start w:val="1"/>
      <w:numFmt w:val="lowerRoman"/>
      <w:lvlText w:val="%9."/>
      <w:lvlJc w:val="left"/>
      <w:pPr>
        <w:ind w:left="3117" w:hanging="397"/>
      </w:pPr>
      <w:rPr>
        <w:rFonts w:hint="default"/>
      </w:rPr>
    </w:lvl>
  </w:abstractNum>
  <w:abstractNum w:abstractNumId="11" w15:restartNumberingAfterBreak="0">
    <w:nsid w:val="06342133"/>
    <w:multiLevelType w:val="multilevel"/>
    <w:tmpl w:val="8A9C294A"/>
    <w:numStyleLink w:val="ListeAufzhlungQ"/>
  </w:abstractNum>
  <w:abstractNum w:abstractNumId="12" w15:restartNumberingAfterBreak="0">
    <w:nsid w:val="09343EAB"/>
    <w:multiLevelType w:val="multilevel"/>
    <w:tmpl w:val="5FACA074"/>
    <w:name w:val="Liste_nummerierte-Aufzählung_Q"/>
    <w:styleLink w:val="Listenummerierte-AufzhlungQ"/>
    <w:lvl w:ilvl="0">
      <w:start w:val="1"/>
      <w:numFmt w:val="decimal"/>
      <w:pStyle w:val="nummerierte-Aufzhlung-1Q"/>
      <w:lvlText w:val="%1)"/>
      <w:lvlJc w:val="left"/>
      <w:pPr>
        <w:tabs>
          <w:tab w:val="num" w:pos="397"/>
        </w:tabs>
        <w:ind w:left="397" w:hanging="397"/>
      </w:pPr>
      <w:rPr>
        <w:rFonts w:hint="default"/>
      </w:rPr>
    </w:lvl>
    <w:lvl w:ilvl="1">
      <w:start w:val="1"/>
      <w:numFmt w:val="lowerLetter"/>
      <w:pStyle w:val="nummerierte-Aufzhlung-2Q"/>
      <w:lvlText w:val="%2)"/>
      <w:lvlJc w:val="left"/>
      <w:pPr>
        <w:tabs>
          <w:tab w:val="num" w:pos="737"/>
        </w:tabs>
        <w:ind w:left="737" w:hanging="340"/>
      </w:pPr>
      <w:rPr>
        <w:rFonts w:hint="default"/>
      </w:rPr>
    </w:lvl>
    <w:lvl w:ilvl="2">
      <w:start w:val="1"/>
      <w:numFmt w:val="lowerRoman"/>
      <w:pStyle w:val="nummerierte-Aufzhlung-3Q"/>
      <w:lvlText w:val="%3)"/>
      <w:lvlJc w:val="left"/>
      <w:pPr>
        <w:tabs>
          <w:tab w:val="num" w:pos="1077"/>
        </w:tabs>
        <w:ind w:left="1077" w:hanging="340"/>
      </w:pPr>
      <w:rPr>
        <w:rFonts w:hint="default"/>
      </w:rPr>
    </w:lvl>
    <w:lvl w:ilvl="3">
      <w:start w:val="1"/>
      <w:numFmt w:val="none"/>
      <w:lvlText w:val=""/>
      <w:lvlJc w:val="left"/>
      <w:pPr>
        <w:tabs>
          <w:tab w:val="num" w:pos="1418"/>
        </w:tabs>
        <w:ind w:left="1417" w:hanging="340"/>
      </w:pPr>
      <w:rPr>
        <w:rFonts w:hint="default"/>
      </w:rPr>
    </w:lvl>
    <w:lvl w:ilvl="4">
      <w:start w:val="1"/>
      <w:numFmt w:val="none"/>
      <w:lvlText w:val=""/>
      <w:lvlJc w:val="left"/>
      <w:pPr>
        <w:tabs>
          <w:tab w:val="num" w:pos="1758"/>
        </w:tabs>
        <w:ind w:left="1757" w:hanging="339"/>
      </w:pPr>
      <w:rPr>
        <w:rFonts w:hint="default"/>
      </w:rPr>
    </w:lvl>
    <w:lvl w:ilvl="5">
      <w:start w:val="1"/>
      <w:numFmt w:val="none"/>
      <w:lvlText w:val=""/>
      <w:lvlJc w:val="left"/>
      <w:pPr>
        <w:tabs>
          <w:tab w:val="num" w:pos="2098"/>
        </w:tabs>
        <w:ind w:left="2097" w:hanging="339"/>
      </w:pPr>
      <w:rPr>
        <w:rFonts w:hint="default"/>
      </w:rPr>
    </w:lvl>
    <w:lvl w:ilvl="6">
      <w:start w:val="1"/>
      <w:numFmt w:val="none"/>
      <w:lvlText w:val="%7"/>
      <w:lvlJc w:val="left"/>
      <w:pPr>
        <w:tabs>
          <w:tab w:val="num" w:pos="2438"/>
        </w:tabs>
        <w:ind w:left="2437" w:hanging="339"/>
      </w:pPr>
      <w:rPr>
        <w:rFonts w:hint="default"/>
      </w:rPr>
    </w:lvl>
    <w:lvl w:ilvl="7">
      <w:start w:val="1"/>
      <w:numFmt w:val="none"/>
      <w:lvlText w:val="%8"/>
      <w:lvlJc w:val="left"/>
      <w:pPr>
        <w:tabs>
          <w:tab w:val="num" w:pos="2778"/>
        </w:tabs>
        <w:ind w:left="2777" w:hanging="339"/>
      </w:pPr>
      <w:rPr>
        <w:rFonts w:hint="default"/>
      </w:rPr>
    </w:lvl>
    <w:lvl w:ilvl="8">
      <w:start w:val="1"/>
      <w:numFmt w:val="none"/>
      <w:lvlText w:val="%9"/>
      <w:lvlJc w:val="left"/>
      <w:pPr>
        <w:tabs>
          <w:tab w:val="num" w:pos="3119"/>
        </w:tabs>
        <w:ind w:left="3117" w:hanging="339"/>
      </w:pPr>
      <w:rPr>
        <w:rFonts w:hint="default"/>
      </w:rPr>
    </w:lvl>
  </w:abstractNum>
  <w:abstractNum w:abstractNumId="13" w15:restartNumberingAfterBreak="0">
    <w:nsid w:val="0A30157E"/>
    <w:multiLevelType w:val="multilevel"/>
    <w:tmpl w:val="0FFEEF52"/>
    <w:numStyleLink w:val="ListeberschriftenQ"/>
  </w:abstractNum>
  <w:abstractNum w:abstractNumId="14" w15:restartNumberingAfterBreak="0">
    <w:nsid w:val="0F8B72D0"/>
    <w:multiLevelType w:val="multilevel"/>
    <w:tmpl w:val="8A9C294A"/>
    <w:name w:val="Liste_Aufzählung_Q"/>
    <w:styleLink w:val="ListeAufzhlungQ"/>
    <w:lvl w:ilvl="0">
      <w:start w:val="1"/>
      <w:numFmt w:val="bullet"/>
      <w:pStyle w:val="Aufzhlung-1Q"/>
      <w:lvlText w:val=""/>
      <w:lvlJc w:val="left"/>
      <w:pPr>
        <w:tabs>
          <w:tab w:val="num" w:pos="794"/>
        </w:tabs>
        <w:ind w:left="794" w:hanging="397"/>
      </w:pPr>
      <w:rPr>
        <w:rFonts w:ascii="Wingdings" w:hAnsi="Wingdings" w:hint="default"/>
        <w:color w:val="000000" w:themeColor="text1"/>
      </w:rPr>
    </w:lvl>
    <w:lvl w:ilvl="1">
      <w:start w:val="1"/>
      <w:numFmt w:val="bullet"/>
      <w:pStyle w:val="Aufzhlung-2Q"/>
      <w:lvlText w:val=""/>
      <w:lvlJc w:val="left"/>
      <w:pPr>
        <w:tabs>
          <w:tab w:val="num" w:pos="1134"/>
        </w:tabs>
        <w:ind w:left="1134" w:hanging="340"/>
      </w:pPr>
      <w:rPr>
        <w:rFonts w:ascii="Wingdings" w:hAnsi="Wingdings" w:hint="default"/>
        <w:color w:val="000000" w:themeColor="text1"/>
      </w:rPr>
    </w:lvl>
    <w:lvl w:ilvl="2">
      <w:start w:val="1"/>
      <w:numFmt w:val="bullet"/>
      <w:pStyle w:val="Aufzhlung-3Q"/>
      <w:lvlText w:val="-"/>
      <w:lvlJc w:val="left"/>
      <w:pPr>
        <w:tabs>
          <w:tab w:val="num" w:pos="1474"/>
        </w:tabs>
        <w:ind w:left="1474" w:hanging="340"/>
      </w:pPr>
      <w:rPr>
        <w:rFonts w:ascii="Calibri" w:hAnsi="Calibri" w:cs="Times New Roman" w:hint="default"/>
        <w:color w:val="000000" w:themeColor="text1"/>
      </w:rPr>
    </w:lvl>
    <w:lvl w:ilvl="3">
      <w:start w:val="1"/>
      <w:numFmt w:val="none"/>
      <w:lvlText w:val=""/>
      <w:lvlJc w:val="left"/>
      <w:pPr>
        <w:tabs>
          <w:tab w:val="num" w:pos="1815"/>
        </w:tabs>
        <w:ind w:left="1814" w:hanging="340"/>
      </w:pPr>
      <w:rPr>
        <w:rFonts w:hint="default"/>
      </w:rPr>
    </w:lvl>
    <w:lvl w:ilvl="4">
      <w:start w:val="1"/>
      <w:numFmt w:val="none"/>
      <w:lvlText w:val=""/>
      <w:lvlJc w:val="left"/>
      <w:pPr>
        <w:tabs>
          <w:tab w:val="num" w:pos="2155"/>
        </w:tabs>
        <w:ind w:left="2154" w:hanging="339"/>
      </w:pPr>
      <w:rPr>
        <w:rFonts w:hint="default"/>
      </w:rPr>
    </w:lvl>
    <w:lvl w:ilvl="5">
      <w:start w:val="1"/>
      <w:numFmt w:val="none"/>
      <w:lvlText w:val=""/>
      <w:lvlJc w:val="left"/>
      <w:pPr>
        <w:tabs>
          <w:tab w:val="num" w:pos="2495"/>
        </w:tabs>
        <w:ind w:left="2494" w:hanging="339"/>
      </w:pPr>
      <w:rPr>
        <w:rFonts w:hint="default"/>
      </w:rPr>
    </w:lvl>
    <w:lvl w:ilvl="6">
      <w:start w:val="1"/>
      <w:numFmt w:val="none"/>
      <w:lvlText w:val=""/>
      <w:lvlJc w:val="left"/>
      <w:pPr>
        <w:tabs>
          <w:tab w:val="num" w:pos="2835"/>
        </w:tabs>
        <w:ind w:left="2834" w:hanging="339"/>
      </w:pPr>
      <w:rPr>
        <w:rFonts w:hint="default"/>
      </w:rPr>
    </w:lvl>
    <w:lvl w:ilvl="7">
      <w:start w:val="1"/>
      <w:numFmt w:val="none"/>
      <w:lvlText w:val=""/>
      <w:lvlJc w:val="left"/>
      <w:pPr>
        <w:tabs>
          <w:tab w:val="num" w:pos="3175"/>
        </w:tabs>
        <w:ind w:left="3174" w:hanging="339"/>
      </w:pPr>
      <w:rPr>
        <w:rFonts w:hint="default"/>
      </w:rPr>
    </w:lvl>
    <w:lvl w:ilvl="8">
      <w:start w:val="1"/>
      <w:numFmt w:val="none"/>
      <w:lvlText w:val=""/>
      <w:lvlJc w:val="left"/>
      <w:pPr>
        <w:tabs>
          <w:tab w:val="num" w:pos="3516"/>
        </w:tabs>
        <w:ind w:left="3514" w:hanging="339"/>
      </w:pPr>
      <w:rPr>
        <w:rFonts w:hint="default"/>
      </w:rPr>
    </w:lvl>
  </w:abstractNum>
  <w:abstractNum w:abstractNumId="15" w15:restartNumberingAfterBreak="0">
    <w:nsid w:val="1424525D"/>
    <w:multiLevelType w:val="multilevel"/>
    <w:tmpl w:val="C7BAB868"/>
    <w:name w:val="Liste_Aufzählung-Tabelle_Q"/>
    <w:styleLink w:val="ListeAufzhlung-TabelleQ"/>
    <w:lvl w:ilvl="0">
      <w:start w:val="1"/>
      <w:numFmt w:val="bullet"/>
      <w:pStyle w:val="TabInhaltAufzhlung-1Q"/>
      <w:lvlText w:val=""/>
      <w:lvlJc w:val="left"/>
      <w:pPr>
        <w:tabs>
          <w:tab w:val="num" w:pos="170"/>
        </w:tabs>
        <w:ind w:left="170" w:hanging="170"/>
      </w:pPr>
      <w:rPr>
        <w:rFonts w:ascii="Wingdings" w:hAnsi="Wingdings" w:hint="default"/>
        <w:color w:val="000000" w:themeColor="text1"/>
      </w:rPr>
    </w:lvl>
    <w:lvl w:ilvl="1">
      <w:start w:val="1"/>
      <w:numFmt w:val="bullet"/>
      <w:pStyle w:val="TabInhaltAufzhlung-2Q"/>
      <w:lvlText w:val=""/>
      <w:lvlJc w:val="left"/>
      <w:pPr>
        <w:tabs>
          <w:tab w:val="num" w:pos="340"/>
        </w:tabs>
        <w:ind w:left="340" w:hanging="170"/>
      </w:pPr>
      <w:rPr>
        <w:rFonts w:ascii="Wingdings" w:hAnsi="Wingdings" w:hint="default"/>
        <w:color w:val="000000" w:themeColor="text1"/>
      </w:rPr>
    </w:lvl>
    <w:lvl w:ilvl="2">
      <w:start w:val="1"/>
      <w:numFmt w:val="bullet"/>
      <w:pStyle w:val="TabInhaltAufzhlung-3Q"/>
      <w:lvlText w:val="-"/>
      <w:lvlJc w:val="left"/>
      <w:pPr>
        <w:tabs>
          <w:tab w:val="num" w:pos="510"/>
        </w:tabs>
        <w:ind w:left="510" w:hanging="170"/>
      </w:pPr>
      <w:rPr>
        <w:rFonts w:ascii="Calibri" w:hAnsi="Calibri" w:cs="Times New Roman" w:hint="default"/>
        <w:color w:val="000000" w:themeColor="text1"/>
      </w:rPr>
    </w:lvl>
    <w:lvl w:ilvl="3">
      <w:start w:val="1"/>
      <w:numFmt w:val="none"/>
      <w:lvlText w:val=""/>
      <w:lvlJc w:val="left"/>
      <w:pPr>
        <w:tabs>
          <w:tab w:val="num" w:pos="680"/>
        </w:tabs>
        <w:ind w:left="680" w:hanging="170"/>
      </w:pPr>
      <w:rPr>
        <w:rFonts w:hint="default"/>
      </w:rPr>
    </w:lvl>
    <w:lvl w:ilvl="4">
      <w:start w:val="1"/>
      <w:numFmt w:val="none"/>
      <w:lvlText w:val=""/>
      <w:lvlJc w:val="left"/>
      <w:pPr>
        <w:tabs>
          <w:tab w:val="num" w:pos="851"/>
        </w:tabs>
        <w:ind w:left="850" w:hanging="170"/>
      </w:pPr>
      <w:rPr>
        <w:rFonts w:hint="default"/>
      </w:rPr>
    </w:lvl>
    <w:lvl w:ilvl="5">
      <w:start w:val="1"/>
      <w:numFmt w:val="none"/>
      <w:lvlText w:val=""/>
      <w:lvlJc w:val="left"/>
      <w:pPr>
        <w:tabs>
          <w:tab w:val="num" w:pos="1021"/>
        </w:tabs>
        <w:ind w:left="1020" w:hanging="170"/>
      </w:pPr>
      <w:rPr>
        <w:rFonts w:hint="default"/>
      </w:rPr>
    </w:lvl>
    <w:lvl w:ilvl="6">
      <w:start w:val="1"/>
      <w:numFmt w:val="none"/>
      <w:lvlText w:val=""/>
      <w:lvlJc w:val="left"/>
      <w:pPr>
        <w:tabs>
          <w:tab w:val="num" w:pos="1191"/>
        </w:tabs>
        <w:ind w:left="1190" w:hanging="170"/>
      </w:pPr>
      <w:rPr>
        <w:rFonts w:hint="default"/>
      </w:rPr>
    </w:lvl>
    <w:lvl w:ilvl="7">
      <w:start w:val="1"/>
      <w:numFmt w:val="none"/>
      <w:lvlText w:val=""/>
      <w:lvlJc w:val="left"/>
      <w:pPr>
        <w:tabs>
          <w:tab w:val="num" w:pos="1361"/>
        </w:tabs>
        <w:ind w:left="1360" w:hanging="170"/>
      </w:pPr>
      <w:rPr>
        <w:rFonts w:hint="default"/>
      </w:rPr>
    </w:lvl>
    <w:lvl w:ilvl="8">
      <w:start w:val="1"/>
      <w:numFmt w:val="none"/>
      <w:lvlText w:val=""/>
      <w:lvlJc w:val="left"/>
      <w:pPr>
        <w:tabs>
          <w:tab w:val="num" w:pos="1531"/>
        </w:tabs>
        <w:ind w:left="1530" w:hanging="170"/>
      </w:pPr>
      <w:rPr>
        <w:rFonts w:hint="default"/>
      </w:rPr>
    </w:lvl>
  </w:abstractNum>
  <w:abstractNum w:abstractNumId="16" w15:restartNumberingAfterBreak="0">
    <w:nsid w:val="16393B14"/>
    <w:multiLevelType w:val="multilevel"/>
    <w:tmpl w:val="0FFEEF52"/>
    <w:numStyleLink w:val="ListeberschriftenQ"/>
  </w:abstractNum>
  <w:abstractNum w:abstractNumId="17" w15:restartNumberingAfterBreak="0">
    <w:nsid w:val="17E97B7F"/>
    <w:multiLevelType w:val="multilevel"/>
    <w:tmpl w:val="0FFEEF52"/>
    <w:name w:val="Liste_Überschriften_Q"/>
    <w:styleLink w:val="ListeberschriftenQ"/>
    <w:lvl w:ilvl="0">
      <w:start w:val="1"/>
      <w:numFmt w:val="decimal"/>
      <w:pStyle w:val="berschrift1"/>
      <w:isLgl/>
      <w:lvlText w:val="%1"/>
      <w:lvlJc w:val="left"/>
      <w:pPr>
        <w:tabs>
          <w:tab w:val="num" w:pos="397"/>
        </w:tabs>
        <w:ind w:left="397" w:hanging="397"/>
      </w:pPr>
      <w:rPr>
        <w:rFonts w:hint="default"/>
        <w:color w:val="000000" w:themeColor="text1"/>
        <w:sz w:val="24"/>
      </w:rPr>
    </w:lvl>
    <w:lvl w:ilvl="1">
      <w:start w:val="1"/>
      <w:numFmt w:val="decimal"/>
      <w:pStyle w:val="berschrift2"/>
      <w:isLgl/>
      <w:lvlText w:val="%1.%2"/>
      <w:lvlJc w:val="left"/>
      <w:pPr>
        <w:tabs>
          <w:tab w:val="num" w:pos="567"/>
        </w:tabs>
        <w:ind w:left="567" w:hanging="567"/>
      </w:pPr>
      <w:rPr>
        <w:rFonts w:hint="default"/>
      </w:rPr>
    </w:lvl>
    <w:lvl w:ilvl="2">
      <w:start w:val="1"/>
      <w:numFmt w:val="decimal"/>
      <w:pStyle w:val="berschrift3"/>
      <w:isLgl/>
      <w:lvlText w:val="%1.%2.%3"/>
      <w:lvlJc w:val="left"/>
      <w:pPr>
        <w:tabs>
          <w:tab w:val="num" w:pos="737"/>
        </w:tabs>
        <w:ind w:left="737" w:hanging="737"/>
      </w:pPr>
      <w:rPr>
        <w:rFonts w:hint="default"/>
      </w:rPr>
    </w:lvl>
    <w:lvl w:ilvl="3">
      <w:start w:val="1"/>
      <w:numFmt w:val="decimal"/>
      <w:pStyle w:val="berschrift4"/>
      <w:isLgl/>
      <w:lvlText w:val="%1.%2.%3.%4"/>
      <w:lvlJc w:val="left"/>
      <w:pPr>
        <w:tabs>
          <w:tab w:val="num" w:pos="907"/>
        </w:tabs>
        <w:ind w:left="907" w:hanging="907"/>
      </w:pPr>
      <w:rPr>
        <w:rFonts w:hint="default"/>
      </w:rPr>
    </w:lvl>
    <w:lvl w:ilvl="4">
      <w:start w:val="1"/>
      <w:numFmt w:val="decimal"/>
      <w:pStyle w:val="berschrift5"/>
      <w:isLgl/>
      <w:lvlText w:val="%1.%2.%3.%4.%5"/>
      <w:lvlJc w:val="left"/>
      <w:pPr>
        <w:tabs>
          <w:tab w:val="num" w:pos="1077"/>
        </w:tabs>
        <w:ind w:left="1077" w:hanging="1077"/>
      </w:pPr>
      <w:rPr>
        <w:rFonts w:hint="default"/>
      </w:rPr>
    </w:lvl>
    <w:lvl w:ilvl="5">
      <w:start w:val="1"/>
      <w:numFmt w:val="decimal"/>
      <w:pStyle w:val="berschrift6"/>
      <w:isLgl/>
      <w:lvlText w:val="%1.%2.%3.%4.%5.%6"/>
      <w:lvlJc w:val="left"/>
      <w:pPr>
        <w:tabs>
          <w:tab w:val="num" w:pos="1247"/>
        </w:tabs>
        <w:ind w:left="1247" w:hanging="1247"/>
      </w:pPr>
      <w:rPr>
        <w:rFonts w:hint="default"/>
      </w:rPr>
    </w:lvl>
    <w:lvl w:ilvl="6">
      <w:start w:val="1"/>
      <w:numFmt w:val="decimal"/>
      <w:pStyle w:val="berschrift7"/>
      <w:isLgl/>
      <w:lvlText w:val="%1.%2.%3.%4.%5.%6.%7"/>
      <w:lvlJc w:val="left"/>
      <w:pPr>
        <w:tabs>
          <w:tab w:val="num" w:pos="1418"/>
        </w:tabs>
        <w:ind w:left="1418" w:hanging="1418"/>
      </w:pPr>
      <w:rPr>
        <w:rFonts w:hint="default"/>
      </w:rPr>
    </w:lvl>
    <w:lvl w:ilvl="7">
      <w:start w:val="1"/>
      <w:numFmt w:val="decimal"/>
      <w:pStyle w:val="berschrift8"/>
      <w:isLgl/>
      <w:lvlText w:val="%1.%2.%3.%4.%5.%6.%7.%8"/>
      <w:lvlJc w:val="left"/>
      <w:pPr>
        <w:tabs>
          <w:tab w:val="num" w:pos="1588"/>
        </w:tabs>
        <w:ind w:left="1588" w:hanging="1588"/>
      </w:pPr>
      <w:rPr>
        <w:rFonts w:hint="default"/>
      </w:rPr>
    </w:lvl>
    <w:lvl w:ilvl="8">
      <w:start w:val="1"/>
      <w:numFmt w:val="decimal"/>
      <w:pStyle w:val="berschrift9"/>
      <w:isLgl/>
      <w:lvlText w:val="%1.%2.%3.%4.%5.%6.%7.%8.%9"/>
      <w:lvlJc w:val="left"/>
      <w:pPr>
        <w:tabs>
          <w:tab w:val="num" w:pos="1758"/>
        </w:tabs>
        <w:ind w:left="1758" w:hanging="1758"/>
      </w:pPr>
      <w:rPr>
        <w:rFonts w:hint="default"/>
      </w:rPr>
    </w:lvl>
  </w:abstractNum>
  <w:abstractNum w:abstractNumId="18" w15:restartNumberingAfterBreak="0">
    <w:nsid w:val="22CB0BC0"/>
    <w:multiLevelType w:val="multilevel"/>
    <w:tmpl w:val="6CDCA4AE"/>
    <w:name w:val="Liste_Anhang_Q"/>
    <w:styleLink w:val="ListeAnhangQ"/>
    <w:lvl w:ilvl="0">
      <w:start w:val="1"/>
      <w:numFmt w:val="upperLetter"/>
      <w:pStyle w:val="Anhang-1Q"/>
      <w:lvlText w:val="Anhang %1"/>
      <w:lvlJc w:val="left"/>
      <w:pPr>
        <w:tabs>
          <w:tab w:val="num" w:pos="1247"/>
        </w:tabs>
        <w:ind w:left="1247" w:hanging="1247"/>
      </w:pPr>
      <w:rPr>
        <w:rFonts w:hint="default"/>
      </w:rPr>
    </w:lvl>
    <w:lvl w:ilvl="1">
      <w:start w:val="1"/>
      <w:numFmt w:val="decimal"/>
      <w:pStyle w:val="Anhang-2Q"/>
      <w:lvlText w:val="%1.%2"/>
      <w:lvlJc w:val="left"/>
      <w:pPr>
        <w:tabs>
          <w:tab w:val="num" w:pos="567"/>
        </w:tabs>
        <w:ind w:left="567" w:hanging="567"/>
      </w:pPr>
      <w:rPr>
        <w:rFonts w:hint="default"/>
      </w:rPr>
    </w:lvl>
    <w:lvl w:ilvl="2">
      <w:start w:val="1"/>
      <w:numFmt w:val="decimal"/>
      <w:pStyle w:val="Anhang-3Q"/>
      <w:lvlText w:val="%1.%2.%3"/>
      <w:lvlJc w:val="left"/>
      <w:pPr>
        <w:tabs>
          <w:tab w:val="num" w:pos="737"/>
        </w:tabs>
        <w:ind w:left="737" w:hanging="737"/>
      </w:pPr>
      <w:rPr>
        <w:rFonts w:hint="default"/>
      </w:rPr>
    </w:lvl>
    <w:lvl w:ilvl="3">
      <w:start w:val="1"/>
      <w:numFmt w:val="decimal"/>
      <w:pStyle w:val="Anhang-4Q"/>
      <w:lvlText w:val="%1.%2.%3.%4"/>
      <w:lvlJc w:val="left"/>
      <w:pPr>
        <w:tabs>
          <w:tab w:val="num" w:pos="907"/>
        </w:tabs>
        <w:ind w:left="907" w:hanging="907"/>
      </w:pPr>
      <w:rPr>
        <w:rFonts w:hint="default"/>
      </w:rPr>
    </w:lvl>
    <w:lvl w:ilvl="4">
      <w:start w:val="1"/>
      <w:numFmt w:val="decimal"/>
      <w:suff w:val="nothing"/>
      <w:lvlText w:val="%1.%2.%3.%4.%5"/>
      <w:lvlJc w:val="left"/>
      <w:pPr>
        <w:ind w:left="1077" w:hanging="1077"/>
      </w:pPr>
      <w:rPr>
        <w:rFonts w:hint="default"/>
      </w:rPr>
    </w:lvl>
    <w:lvl w:ilvl="5">
      <w:start w:val="1"/>
      <w:numFmt w:val="decimal"/>
      <w:suff w:val="nothing"/>
      <w:lvlText w:val="%1.%2.%3.%4.%5.%6"/>
      <w:lvlJc w:val="left"/>
      <w:pPr>
        <w:ind w:left="1247" w:hanging="1247"/>
      </w:pPr>
      <w:rPr>
        <w:rFonts w:hint="default"/>
      </w:rPr>
    </w:lvl>
    <w:lvl w:ilvl="6">
      <w:start w:val="1"/>
      <w:numFmt w:val="decimal"/>
      <w:suff w:val="nothing"/>
      <w:lvlText w:val="%1.%2.%3.%4.%5.%6.%7"/>
      <w:lvlJc w:val="left"/>
      <w:pPr>
        <w:ind w:left="1418" w:hanging="1418"/>
      </w:pPr>
      <w:rPr>
        <w:rFonts w:hint="default"/>
      </w:rPr>
    </w:lvl>
    <w:lvl w:ilvl="7">
      <w:start w:val="1"/>
      <w:numFmt w:val="decimal"/>
      <w:suff w:val="nothing"/>
      <w:lvlText w:val="%1.%2.%3.%4.%5.%6.%7.%8"/>
      <w:lvlJc w:val="left"/>
      <w:pPr>
        <w:ind w:left="1588" w:hanging="1588"/>
      </w:pPr>
      <w:rPr>
        <w:rFonts w:hint="default"/>
      </w:rPr>
    </w:lvl>
    <w:lvl w:ilvl="8">
      <w:start w:val="1"/>
      <w:numFmt w:val="lowerLetter"/>
      <w:suff w:val="nothing"/>
      <w:lvlText w:val="%9."/>
      <w:lvlJc w:val="left"/>
      <w:pPr>
        <w:ind w:left="1758" w:hanging="1758"/>
      </w:pPr>
      <w:rPr>
        <w:rFonts w:hint="default"/>
      </w:rPr>
    </w:lvl>
  </w:abstractNum>
  <w:abstractNum w:abstractNumId="19" w15:restartNumberingAfterBreak="0">
    <w:nsid w:val="36935451"/>
    <w:multiLevelType w:val="multilevel"/>
    <w:tmpl w:val="01F67C76"/>
    <w:lvl w:ilvl="0">
      <w:start w:val="1"/>
      <w:numFmt w:val="decimal"/>
      <w:isLgl/>
      <w:lvlText w:val="%1"/>
      <w:lvlJc w:val="left"/>
      <w:pPr>
        <w:tabs>
          <w:tab w:val="num" w:pos="397"/>
        </w:tabs>
        <w:ind w:left="397" w:hanging="397"/>
      </w:pPr>
      <w:rPr>
        <w:rFonts w:hint="default"/>
        <w:color w:val="000000" w:themeColor="text1"/>
        <w:sz w:val="24"/>
      </w:rPr>
    </w:lvl>
    <w:lvl w:ilvl="1">
      <w:start w:val="1"/>
      <w:numFmt w:val="decimal"/>
      <w:isLgl/>
      <w:lvlText w:val="%1.%2"/>
      <w:lvlJc w:val="left"/>
      <w:pPr>
        <w:tabs>
          <w:tab w:val="num" w:pos="567"/>
        </w:tabs>
        <w:ind w:left="567" w:hanging="567"/>
      </w:pPr>
      <w:rPr>
        <w:rFonts w:hint="default"/>
      </w:rPr>
    </w:lvl>
    <w:lvl w:ilvl="2">
      <w:start w:val="1"/>
      <w:numFmt w:val="decimal"/>
      <w:isLgl/>
      <w:lvlText w:val="%1.%2.%3"/>
      <w:lvlJc w:val="left"/>
      <w:pPr>
        <w:tabs>
          <w:tab w:val="num" w:pos="737"/>
        </w:tabs>
        <w:ind w:left="737" w:hanging="737"/>
      </w:pPr>
      <w:rPr>
        <w:rFonts w:hint="default"/>
      </w:rPr>
    </w:lvl>
    <w:lvl w:ilvl="3">
      <w:start w:val="1"/>
      <w:numFmt w:val="decimal"/>
      <w:isLgl/>
      <w:lvlText w:val="%1.%2.%3.%4"/>
      <w:lvlJc w:val="left"/>
      <w:pPr>
        <w:tabs>
          <w:tab w:val="num" w:pos="907"/>
        </w:tabs>
        <w:ind w:left="907" w:hanging="907"/>
      </w:pPr>
      <w:rPr>
        <w:rFonts w:hint="default"/>
      </w:rPr>
    </w:lvl>
    <w:lvl w:ilvl="4">
      <w:start w:val="1"/>
      <w:numFmt w:val="decimal"/>
      <w:isLgl/>
      <w:lvlText w:val="%1.%2.%3.%4.%5"/>
      <w:lvlJc w:val="left"/>
      <w:pPr>
        <w:tabs>
          <w:tab w:val="num" w:pos="1077"/>
        </w:tabs>
        <w:ind w:left="1077" w:hanging="1077"/>
      </w:pPr>
      <w:rPr>
        <w:rFonts w:hint="default"/>
      </w:rPr>
    </w:lvl>
    <w:lvl w:ilvl="5">
      <w:start w:val="1"/>
      <w:numFmt w:val="decimal"/>
      <w:isLgl/>
      <w:lvlText w:val="%1.%2.%3.%4.%5.%6"/>
      <w:lvlJc w:val="left"/>
      <w:pPr>
        <w:tabs>
          <w:tab w:val="num" w:pos="1247"/>
        </w:tabs>
        <w:ind w:left="1247" w:hanging="1247"/>
      </w:pPr>
      <w:rPr>
        <w:rFonts w:hint="default"/>
      </w:rPr>
    </w:lvl>
    <w:lvl w:ilvl="6">
      <w:start w:val="1"/>
      <w:numFmt w:val="decimal"/>
      <w:isLgl/>
      <w:lvlText w:val="%1.%2.%3.%4.%5.%6.%7"/>
      <w:lvlJc w:val="left"/>
      <w:pPr>
        <w:tabs>
          <w:tab w:val="num" w:pos="1418"/>
        </w:tabs>
        <w:ind w:left="1418" w:hanging="1418"/>
      </w:pPr>
      <w:rPr>
        <w:rFonts w:hint="default"/>
      </w:rPr>
    </w:lvl>
    <w:lvl w:ilvl="7">
      <w:start w:val="1"/>
      <w:numFmt w:val="decimal"/>
      <w:isLgl/>
      <w:lvlText w:val="%1.%2.%3.%4.%5.%6.%7.%8"/>
      <w:lvlJc w:val="left"/>
      <w:pPr>
        <w:tabs>
          <w:tab w:val="num" w:pos="1588"/>
        </w:tabs>
        <w:ind w:left="1588" w:hanging="1588"/>
      </w:pPr>
      <w:rPr>
        <w:rFonts w:hint="default"/>
      </w:rPr>
    </w:lvl>
    <w:lvl w:ilvl="8">
      <w:start w:val="1"/>
      <w:numFmt w:val="decimal"/>
      <w:isLgl/>
      <w:lvlText w:val="%1.%2.%3.%4.%5.%6.%7.%8.%9"/>
      <w:lvlJc w:val="left"/>
      <w:pPr>
        <w:tabs>
          <w:tab w:val="num" w:pos="1758"/>
        </w:tabs>
        <w:ind w:left="1758" w:hanging="1758"/>
      </w:pPr>
      <w:rPr>
        <w:rFonts w:hint="default"/>
      </w:rPr>
    </w:lvl>
  </w:abstractNum>
  <w:abstractNum w:abstractNumId="20" w15:restartNumberingAfterBreak="0">
    <w:nsid w:val="41146D79"/>
    <w:multiLevelType w:val="multilevel"/>
    <w:tmpl w:val="0FFEEF52"/>
    <w:numStyleLink w:val="ListeberschriftenQ"/>
  </w:abstractNum>
  <w:abstractNum w:abstractNumId="21" w15:restartNumberingAfterBreak="0">
    <w:nsid w:val="46F44843"/>
    <w:multiLevelType w:val="hybridMultilevel"/>
    <w:tmpl w:val="68CCB5D4"/>
    <w:lvl w:ilvl="0" w:tplc="00C842A6">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86E7967"/>
    <w:multiLevelType w:val="multilevel"/>
    <w:tmpl w:val="83640E16"/>
    <w:lvl w:ilvl="0">
      <w:start w:val="1"/>
      <w:numFmt w:val="upperRoman"/>
      <w:lvlText w:val="%1."/>
      <w:lvlJc w:val="left"/>
      <w:pPr>
        <w:tabs>
          <w:tab w:val="num" w:pos="397"/>
        </w:tabs>
        <w:ind w:left="397" w:hanging="397"/>
      </w:pPr>
      <w:rPr>
        <w:rFonts w:hint="default"/>
      </w:rPr>
    </w:lvl>
    <w:lvl w:ilvl="1">
      <w:start w:val="1"/>
      <w:numFmt w:val="decimal"/>
      <w:lvlText w:val="%2."/>
      <w:lvlJc w:val="left"/>
      <w:pPr>
        <w:tabs>
          <w:tab w:val="num" w:pos="737"/>
        </w:tabs>
        <w:ind w:left="737" w:hanging="397"/>
      </w:pPr>
      <w:rPr>
        <w:rFonts w:hint="default"/>
      </w:rPr>
    </w:lvl>
    <w:lvl w:ilvl="2">
      <w:start w:val="1"/>
      <w:numFmt w:val="lowerLetter"/>
      <w:lvlText w:val="%3)"/>
      <w:lvlJc w:val="left"/>
      <w:pPr>
        <w:tabs>
          <w:tab w:val="num" w:pos="1077"/>
        </w:tabs>
        <w:ind w:left="1077" w:hanging="397"/>
      </w:pPr>
      <w:rPr>
        <w:rFonts w:hint="default"/>
      </w:rPr>
    </w:lvl>
    <w:lvl w:ilvl="3">
      <w:start w:val="1"/>
      <w:numFmt w:val="decimal"/>
      <w:lvlText w:val="(%4)"/>
      <w:lvlJc w:val="left"/>
      <w:pPr>
        <w:tabs>
          <w:tab w:val="num" w:pos="1418"/>
        </w:tabs>
        <w:ind w:left="1417" w:hanging="397"/>
      </w:pPr>
      <w:rPr>
        <w:rFonts w:hint="default"/>
      </w:rPr>
    </w:lvl>
    <w:lvl w:ilvl="4">
      <w:start w:val="1"/>
      <w:numFmt w:val="lowerLetter"/>
      <w:lvlText w:val="(%5)"/>
      <w:lvlJc w:val="left"/>
      <w:pPr>
        <w:ind w:left="1757" w:hanging="397"/>
      </w:pPr>
      <w:rPr>
        <w:rFonts w:hint="default"/>
      </w:rPr>
    </w:lvl>
    <w:lvl w:ilvl="5">
      <w:start w:val="1"/>
      <w:numFmt w:val="lowerRoman"/>
      <w:lvlText w:val="(%6)"/>
      <w:lvlJc w:val="left"/>
      <w:pPr>
        <w:ind w:left="2097" w:hanging="397"/>
      </w:pPr>
      <w:rPr>
        <w:rFonts w:hint="default"/>
      </w:rPr>
    </w:lvl>
    <w:lvl w:ilvl="6">
      <w:start w:val="1"/>
      <w:numFmt w:val="decimal"/>
      <w:lvlText w:val="%7."/>
      <w:lvlJc w:val="left"/>
      <w:pPr>
        <w:ind w:left="2437" w:hanging="397"/>
      </w:pPr>
      <w:rPr>
        <w:rFonts w:hint="default"/>
      </w:rPr>
    </w:lvl>
    <w:lvl w:ilvl="7">
      <w:start w:val="1"/>
      <w:numFmt w:val="lowerLetter"/>
      <w:lvlText w:val="%8."/>
      <w:lvlJc w:val="left"/>
      <w:pPr>
        <w:ind w:left="2777" w:hanging="397"/>
      </w:pPr>
      <w:rPr>
        <w:rFonts w:hint="default"/>
      </w:rPr>
    </w:lvl>
    <w:lvl w:ilvl="8">
      <w:start w:val="1"/>
      <w:numFmt w:val="lowerRoman"/>
      <w:lvlText w:val="%9."/>
      <w:lvlJc w:val="left"/>
      <w:pPr>
        <w:ind w:left="3117" w:hanging="397"/>
      </w:pPr>
      <w:rPr>
        <w:rFonts w:hint="default"/>
      </w:rPr>
    </w:lvl>
  </w:abstractNum>
  <w:abstractNum w:abstractNumId="23" w15:restartNumberingAfterBreak="0">
    <w:nsid w:val="493A0415"/>
    <w:multiLevelType w:val="multilevel"/>
    <w:tmpl w:val="63204998"/>
    <w:lvl w:ilvl="0">
      <w:start w:val="1"/>
      <w:numFmt w:val="decimal"/>
      <w:lvlText w:val="%1)"/>
      <w:lvlJc w:val="left"/>
      <w:pPr>
        <w:ind w:left="360" w:hanging="360"/>
      </w:pPr>
      <w:rPr>
        <w:rFonts w:ascii="Times New Roman" w:hAnsi="Times New Roman" w:hint="default"/>
        <w:b/>
        <w:color w:val="000000" w:themeColor="text1"/>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94B0FF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DCD7A18"/>
    <w:multiLevelType w:val="hybridMultilevel"/>
    <w:tmpl w:val="6EF2DC94"/>
    <w:lvl w:ilvl="0" w:tplc="566AA0D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0DB278B"/>
    <w:multiLevelType w:val="multilevel"/>
    <w:tmpl w:val="C7BAB868"/>
    <w:numStyleLink w:val="ListeAufzhlung-TabelleQ"/>
  </w:abstractNum>
  <w:abstractNum w:abstractNumId="27" w15:restartNumberingAfterBreak="0">
    <w:nsid w:val="5177788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6F66A9A"/>
    <w:multiLevelType w:val="multilevel"/>
    <w:tmpl w:val="63204998"/>
    <w:lvl w:ilvl="0">
      <w:start w:val="1"/>
      <w:numFmt w:val="decimal"/>
      <w:lvlText w:val="%1)"/>
      <w:lvlJc w:val="left"/>
      <w:pPr>
        <w:ind w:left="360" w:hanging="360"/>
      </w:pPr>
      <w:rPr>
        <w:rFonts w:ascii="Times New Roman" w:hAnsi="Times New Roman" w:hint="default"/>
        <w:b/>
        <w:color w:val="000000" w:themeColor="text1"/>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B021E7B"/>
    <w:multiLevelType w:val="hybridMultilevel"/>
    <w:tmpl w:val="BA24905C"/>
    <w:lvl w:ilvl="0" w:tplc="04070001">
      <w:start w:val="1"/>
      <w:numFmt w:val="bullet"/>
      <w:lvlText w:val=""/>
      <w:lvlJc w:val="left"/>
      <w:pPr>
        <w:ind w:left="1117" w:hanging="360"/>
      </w:pPr>
      <w:rPr>
        <w:rFonts w:ascii="Symbol" w:hAnsi="Symbol" w:hint="default"/>
      </w:rPr>
    </w:lvl>
    <w:lvl w:ilvl="1" w:tplc="04070003" w:tentative="1">
      <w:start w:val="1"/>
      <w:numFmt w:val="bullet"/>
      <w:lvlText w:val="o"/>
      <w:lvlJc w:val="left"/>
      <w:pPr>
        <w:ind w:left="1837" w:hanging="360"/>
      </w:pPr>
      <w:rPr>
        <w:rFonts w:ascii="Courier New" w:hAnsi="Courier New" w:cs="Courier New" w:hint="default"/>
      </w:rPr>
    </w:lvl>
    <w:lvl w:ilvl="2" w:tplc="04070005" w:tentative="1">
      <w:start w:val="1"/>
      <w:numFmt w:val="bullet"/>
      <w:lvlText w:val=""/>
      <w:lvlJc w:val="left"/>
      <w:pPr>
        <w:ind w:left="2557" w:hanging="360"/>
      </w:pPr>
      <w:rPr>
        <w:rFonts w:ascii="Wingdings" w:hAnsi="Wingdings" w:hint="default"/>
      </w:rPr>
    </w:lvl>
    <w:lvl w:ilvl="3" w:tplc="04070001">
      <w:start w:val="1"/>
      <w:numFmt w:val="bullet"/>
      <w:lvlText w:val=""/>
      <w:lvlJc w:val="left"/>
      <w:pPr>
        <w:ind w:left="3277" w:hanging="360"/>
      </w:pPr>
      <w:rPr>
        <w:rFonts w:ascii="Symbol" w:hAnsi="Symbol" w:hint="default"/>
      </w:rPr>
    </w:lvl>
    <w:lvl w:ilvl="4" w:tplc="04070003" w:tentative="1">
      <w:start w:val="1"/>
      <w:numFmt w:val="bullet"/>
      <w:lvlText w:val="o"/>
      <w:lvlJc w:val="left"/>
      <w:pPr>
        <w:ind w:left="3997" w:hanging="360"/>
      </w:pPr>
      <w:rPr>
        <w:rFonts w:ascii="Courier New" w:hAnsi="Courier New" w:cs="Courier New" w:hint="default"/>
      </w:rPr>
    </w:lvl>
    <w:lvl w:ilvl="5" w:tplc="04070005" w:tentative="1">
      <w:start w:val="1"/>
      <w:numFmt w:val="bullet"/>
      <w:lvlText w:val=""/>
      <w:lvlJc w:val="left"/>
      <w:pPr>
        <w:ind w:left="4717" w:hanging="360"/>
      </w:pPr>
      <w:rPr>
        <w:rFonts w:ascii="Wingdings" w:hAnsi="Wingdings" w:hint="default"/>
      </w:rPr>
    </w:lvl>
    <w:lvl w:ilvl="6" w:tplc="04070001" w:tentative="1">
      <w:start w:val="1"/>
      <w:numFmt w:val="bullet"/>
      <w:lvlText w:val=""/>
      <w:lvlJc w:val="left"/>
      <w:pPr>
        <w:ind w:left="5437" w:hanging="360"/>
      </w:pPr>
      <w:rPr>
        <w:rFonts w:ascii="Symbol" w:hAnsi="Symbol" w:hint="default"/>
      </w:rPr>
    </w:lvl>
    <w:lvl w:ilvl="7" w:tplc="04070003" w:tentative="1">
      <w:start w:val="1"/>
      <w:numFmt w:val="bullet"/>
      <w:lvlText w:val="o"/>
      <w:lvlJc w:val="left"/>
      <w:pPr>
        <w:ind w:left="6157" w:hanging="360"/>
      </w:pPr>
      <w:rPr>
        <w:rFonts w:ascii="Courier New" w:hAnsi="Courier New" w:cs="Courier New" w:hint="default"/>
      </w:rPr>
    </w:lvl>
    <w:lvl w:ilvl="8" w:tplc="04070005" w:tentative="1">
      <w:start w:val="1"/>
      <w:numFmt w:val="bullet"/>
      <w:lvlText w:val=""/>
      <w:lvlJc w:val="left"/>
      <w:pPr>
        <w:ind w:left="6877" w:hanging="360"/>
      </w:pPr>
      <w:rPr>
        <w:rFonts w:ascii="Wingdings" w:hAnsi="Wingdings" w:hint="default"/>
      </w:rPr>
    </w:lvl>
  </w:abstractNum>
  <w:abstractNum w:abstractNumId="30" w15:restartNumberingAfterBreak="0">
    <w:nsid w:val="5B353F60"/>
    <w:multiLevelType w:val="multilevel"/>
    <w:tmpl w:val="83640E16"/>
    <w:lvl w:ilvl="0">
      <w:start w:val="1"/>
      <w:numFmt w:val="upperRoman"/>
      <w:lvlText w:val="%1."/>
      <w:lvlJc w:val="left"/>
      <w:pPr>
        <w:tabs>
          <w:tab w:val="num" w:pos="397"/>
        </w:tabs>
        <w:ind w:left="397" w:hanging="397"/>
      </w:pPr>
      <w:rPr>
        <w:rFonts w:hint="default"/>
      </w:rPr>
    </w:lvl>
    <w:lvl w:ilvl="1">
      <w:start w:val="1"/>
      <w:numFmt w:val="decimal"/>
      <w:lvlText w:val="%2."/>
      <w:lvlJc w:val="left"/>
      <w:pPr>
        <w:tabs>
          <w:tab w:val="num" w:pos="737"/>
        </w:tabs>
        <w:ind w:left="737" w:hanging="397"/>
      </w:pPr>
      <w:rPr>
        <w:rFonts w:hint="default"/>
      </w:rPr>
    </w:lvl>
    <w:lvl w:ilvl="2">
      <w:start w:val="1"/>
      <w:numFmt w:val="lowerLetter"/>
      <w:lvlText w:val="%3)"/>
      <w:lvlJc w:val="left"/>
      <w:pPr>
        <w:tabs>
          <w:tab w:val="num" w:pos="1077"/>
        </w:tabs>
        <w:ind w:left="1077" w:hanging="397"/>
      </w:pPr>
      <w:rPr>
        <w:rFonts w:hint="default"/>
      </w:rPr>
    </w:lvl>
    <w:lvl w:ilvl="3">
      <w:start w:val="1"/>
      <w:numFmt w:val="decimal"/>
      <w:lvlText w:val="(%4)"/>
      <w:lvlJc w:val="left"/>
      <w:pPr>
        <w:tabs>
          <w:tab w:val="num" w:pos="1418"/>
        </w:tabs>
        <w:ind w:left="1417" w:hanging="397"/>
      </w:pPr>
      <w:rPr>
        <w:rFonts w:hint="default"/>
      </w:rPr>
    </w:lvl>
    <w:lvl w:ilvl="4">
      <w:start w:val="1"/>
      <w:numFmt w:val="lowerLetter"/>
      <w:lvlText w:val="(%5)"/>
      <w:lvlJc w:val="left"/>
      <w:pPr>
        <w:ind w:left="1757" w:hanging="397"/>
      </w:pPr>
      <w:rPr>
        <w:rFonts w:hint="default"/>
      </w:rPr>
    </w:lvl>
    <w:lvl w:ilvl="5">
      <w:start w:val="1"/>
      <w:numFmt w:val="lowerRoman"/>
      <w:lvlText w:val="(%6)"/>
      <w:lvlJc w:val="left"/>
      <w:pPr>
        <w:ind w:left="2097" w:hanging="397"/>
      </w:pPr>
      <w:rPr>
        <w:rFonts w:hint="default"/>
      </w:rPr>
    </w:lvl>
    <w:lvl w:ilvl="6">
      <w:start w:val="1"/>
      <w:numFmt w:val="decimal"/>
      <w:lvlText w:val="%7."/>
      <w:lvlJc w:val="left"/>
      <w:pPr>
        <w:ind w:left="2437" w:hanging="397"/>
      </w:pPr>
      <w:rPr>
        <w:rFonts w:hint="default"/>
      </w:rPr>
    </w:lvl>
    <w:lvl w:ilvl="7">
      <w:start w:val="1"/>
      <w:numFmt w:val="lowerLetter"/>
      <w:lvlText w:val="%8."/>
      <w:lvlJc w:val="left"/>
      <w:pPr>
        <w:ind w:left="2777" w:hanging="397"/>
      </w:pPr>
      <w:rPr>
        <w:rFonts w:hint="default"/>
      </w:rPr>
    </w:lvl>
    <w:lvl w:ilvl="8">
      <w:start w:val="1"/>
      <w:numFmt w:val="lowerRoman"/>
      <w:lvlText w:val="%9."/>
      <w:lvlJc w:val="left"/>
      <w:pPr>
        <w:ind w:left="3117" w:hanging="397"/>
      </w:pPr>
      <w:rPr>
        <w:rFonts w:hint="default"/>
      </w:rPr>
    </w:lvl>
  </w:abstractNum>
  <w:abstractNum w:abstractNumId="31" w15:restartNumberingAfterBreak="0">
    <w:nsid w:val="5B99337A"/>
    <w:multiLevelType w:val="multilevel"/>
    <w:tmpl w:val="DE40CAA6"/>
    <w:lvl w:ilvl="0">
      <w:start w:val="1"/>
      <w:numFmt w:val="upperLetter"/>
      <w:suff w:val="nothing"/>
      <w:lvlText w:val="Anhang %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lowerLetter"/>
      <w:lvlText w:val="%9."/>
      <w:lvlJc w:val="left"/>
      <w:pPr>
        <w:ind w:left="1584" w:hanging="1584"/>
      </w:pPr>
      <w:rPr>
        <w:rFonts w:hint="default"/>
      </w:rPr>
    </w:lvl>
  </w:abstractNum>
  <w:abstractNum w:abstractNumId="32" w15:restartNumberingAfterBreak="0">
    <w:nsid w:val="5E3F5853"/>
    <w:multiLevelType w:val="hybridMultilevel"/>
    <w:tmpl w:val="1A2EC1B0"/>
    <w:lvl w:ilvl="0" w:tplc="5298F93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36A17E2"/>
    <w:multiLevelType w:val="multilevel"/>
    <w:tmpl w:val="5FACA074"/>
    <w:numStyleLink w:val="Listenummerierte-AufzhlungQ"/>
  </w:abstractNum>
  <w:abstractNum w:abstractNumId="34" w15:restartNumberingAfterBreak="0">
    <w:nsid w:val="64782ABE"/>
    <w:multiLevelType w:val="hybridMultilevel"/>
    <w:tmpl w:val="246215EC"/>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50D735A"/>
    <w:multiLevelType w:val="multilevel"/>
    <w:tmpl w:val="B044B048"/>
    <w:lvl w:ilvl="0">
      <w:start w:val="1"/>
      <w:numFmt w:val="upperLetter"/>
      <w:lvlText w:val="Anhang %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lowerLetter"/>
      <w:lvlText w:val="%9"/>
      <w:lvlJc w:val="left"/>
      <w:pPr>
        <w:ind w:left="0" w:firstLine="0"/>
      </w:pPr>
      <w:rPr>
        <w:rFonts w:hint="default"/>
      </w:rPr>
    </w:lvl>
  </w:abstractNum>
  <w:abstractNum w:abstractNumId="36" w15:restartNumberingAfterBreak="0">
    <w:nsid w:val="6E312585"/>
    <w:multiLevelType w:val="hybridMultilevel"/>
    <w:tmpl w:val="70BE8A26"/>
    <w:lvl w:ilvl="0" w:tplc="9AEE2944">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6641CB1"/>
    <w:multiLevelType w:val="hybridMultilevel"/>
    <w:tmpl w:val="D3AE7992"/>
    <w:lvl w:ilvl="0" w:tplc="04070001">
      <w:start w:val="1"/>
      <w:numFmt w:val="bullet"/>
      <w:lvlText w:val=""/>
      <w:lvlJc w:val="left"/>
      <w:pPr>
        <w:ind w:left="1117" w:hanging="360"/>
      </w:pPr>
      <w:rPr>
        <w:rFonts w:ascii="Symbol" w:hAnsi="Symbol" w:hint="default"/>
      </w:rPr>
    </w:lvl>
    <w:lvl w:ilvl="1" w:tplc="04070003" w:tentative="1">
      <w:start w:val="1"/>
      <w:numFmt w:val="bullet"/>
      <w:lvlText w:val="o"/>
      <w:lvlJc w:val="left"/>
      <w:pPr>
        <w:ind w:left="1837" w:hanging="360"/>
      </w:pPr>
      <w:rPr>
        <w:rFonts w:ascii="Courier New" w:hAnsi="Courier New" w:cs="Courier New" w:hint="default"/>
      </w:rPr>
    </w:lvl>
    <w:lvl w:ilvl="2" w:tplc="04070005" w:tentative="1">
      <w:start w:val="1"/>
      <w:numFmt w:val="bullet"/>
      <w:lvlText w:val=""/>
      <w:lvlJc w:val="left"/>
      <w:pPr>
        <w:ind w:left="2557" w:hanging="360"/>
      </w:pPr>
      <w:rPr>
        <w:rFonts w:ascii="Wingdings" w:hAnsi="Wingdings" w:hint="default"/>
      </w:rPr>
    </w:lvl>
    <w:lvl w:ilvl="3" w:tplc="04070001" w:tentative="1">
      <w:start w:val="1"/>
      <w:numFmt w:val="bullet"/>
      <w:lvlText w:val=""/>
      <w:lvlJc w:val="left"/>
      <w:pPr>
        <w:ind w:left="3277" w:hanging="360"/>
      </w:pPr>
      <w:rPr>
        <w:rFonts w:ascii="Symbol" w:hAnsi="Symbol" w:hint="default"/>
      </w:rPr>
    </w:lvl>
    <w:lvl w:ilvl="4" w:tplc="04070003" w:tentative="1">
      <w:start w:val="1"/>
      <w:numFmt w:val="bullet"/>
      <w:lvlText w:val="o"/>
      <w:lvlJc w:val="left"/>
      <w:pPr>
        <w:ind w:left="3997" w:hanging="360"/>
      </w:pPr>
      <w:rPr>
        <w:rFonts w:ascii="Courier New" w:hAnsi="Courier New" w:cs="Courier New" w:hint="default"/>
      </w:rPr>
    </w:lvl>
    <w:lvl w:ilvl="5" w:tplc="04070005" w:tentative="1">
      <w:start w:val="1"/>
      <w:numFmt w:val="bullet"/>
      <w:lvlText w:val=""/>
      <w:lvlJc w:val="left"/>
      <w:pPr>
        <w:ind w:left="4717" w:hanging="360"/>
      </w:pPr>
      <w:rPr>
        <w:rFonts w:ascii="Wingdings" w:hAnsi="Wingdings" w:hint="default"/>
      </w:rPr>
    </w:lvl>
    <w:lvl w:ilvl="6" w:tplc="04070001" w:tentative="1">
      <w:start w:val="1"/>
      <w:numFmt w:val="bullet"/>
      <w:lvlText w:val=""/>
      <w:lvlJc w:val="left"/>
      <w:pPr>
        <w:ind w:left="5437" w:hanging="360"/>
      </w:pPr>
      <w:rPr>
        <w:rFonts w:ascii="Symbol" w:hAnsi="Symbol" w:hint="default"/>
      </w:rPr>
    </w:lvl>
    <w:lvl w:ilvl="7" w:tplc="04070003" w:tentative="1">
      <w:start w:val="1"/>
      <w:numFmt w:val="bullet"/>
      <w:lvlText w:val="o"/>
      <w:lvlJc w:val="left"/>
      <w:pPr>
        <w:ind w:left="6157" w:hanging="360"/>
      </w:pPr>
      <w:rPr>
        <w:rFonts w:ascii="Courier New" w:hAnsi="Courier New" w:cs="Courier New" w:hint="default"/>
      </w:rPr>
    </w:lvl>
    <w:lvl w:ilvl="8" w:tplc="04070005" w:tentative="1">
      <w:start w:val="1"/>
      <w:numFmt w:val="bullet"/>
      <w:lvlText w:val=""/>
      <w:lvlJc w:val="left"/>
      <w:pPr>
        <w:ind w:left="6877" w:hanging="360"/>
      </w:pPr>
      <w:rPr>
        <w:rFonts w:ascii="Wingdings" w:hAnsi="Wingdings" w:hint="default"/>
      </w:rPr>
    </w:lvl>
  </w:abstractNum>
  <w:abstractNum w:abstractNumId="38" w15:restartNumberingAfterBreak="0">
    <w:nsid w:val="7A3359D2"/>
    <w:multiLevelType w:val="multilevel"/>
    <w:tmpl w:val="E5B2A0A6"/>
    <w:lvl w:ilvl="0">
      <w:start w:val="1"/>
      <w:numFmt w:val="decimal"/>
      <w:isLgl/>
      <w:lvlText w:val="%1"/>
      <w:lvlJc w:val="left"/>
      <w:pPr>
        <w:tabs>
          <w:tab w:val="num" w:pos="397"/>
        </w:tabs>
        <w:ind w:left="397" w:hanging="397"/>
      </w:pPr>
    </w:lvl>
    <w:lvl w:ilvl="1">
      <w:start w:val="1"/>
      <w:numFmt w:val="decimal"/>
      <w:isLgl/>
      <w:lvlText w:val="%1.%2"/>
      <w:lvlJc w:val="left"/>
      <w:pPr>
        <w:tabs>
          <w:tab w:val="num" w:pos="567"/>
        </w:tabs>
        <w:ind w:left="567" w:hanging="567"/>
      </w:pPr>
      <w:rPr>
        <w:rFonts w:hint="default"/>
      </w:rPr>
    </w:lvl>
    <w:lvl w:ilvl="2">
      <w:start w:val="1"/>
      <w:numFmt w:val="decimal"/>
      <w:isLgl/>
      <w:lvlText w:val="%1.%2.%3"/>
      <w:lvlJc w:val="left"/>
      <w:pPr>
        <w:tabs>
          <w:tab w:val="num" w:pos="737"/>
        </w:tabs>
        <w:ind w:left="737" w:hanging="737"/>
      </w:pPr>
      <w:rPr>
        <w:rFonts w:hint="default"/>
      </w:rPr>
    </w:lvl>
    <w:lvl w:ilvl="3">
      <w:start w:val="1"/>
      <w:numFmt w:val="decimal"/>
      <w:isLgl/>
      <w:lvlText w:val="%1.%2.%3.%4"/>
      <w:lvlJc w:val="left"/>
      <w:pPr>
        <w:tabs>
          <w:tab w:val="num" w:pos="907"/>
        </w:tabs>
        <w:ind w:left="907" w:hanging="907"/>
      </w:pPr>
      <w:rPr>
        <w:rFonts w:hint="default"/>
      </w:rPr>
    </w:lvl>
    <w:lvl w:ilvl="4">
      <w:start w:val="1"/>
      <w:numFmt w:val="decimal"/>
      <w:isLgl/>
      <w:lvlText w:val="%1.%2.%3.%4.%5"/>
      <w:lvlJc w:val="left"/>
      <w:pPr>
        <w:tabs>
          <w:tab w:val="num" w:pos="1077"/>
        </w:tabs>
        <w:ind w:left="1077" w:hanging="1077"/>
      </w:pPr>
      <w:rPr>
        <w:rFonts w:hint="default"/>
      </w:rPr>
    </w:lvl>
    <w:lvl w:ilvl="5">
      <w:start w:val="1"/>
      <w:numFmt w:val="decimal"/>
      <w:isLgl/>
      <w:lvlText w:val="%1.%2.%3.%4.%5.%6"/>
      <w:lvlJc w:val="left"/>
      <w:pPr>
        <w:tabs>
          <w:tab w:val="num" w:pos="1247"/>
        </w:tabs>
        <w:ind w:left="1247" w:hanging="1247"/>
      </w:pPr>
      <w:rPr>
        <w:rFonts w:hint="default"/>
      </w:rPr>
    </w:lvl>
    <w:lvl w:ilvl="6">
      <w:start w:val="1"/>
      <w:numFmt w:val="decimal"/>
      <w:isLgl/>
      <w:lvlText w:val="%1.%2.%3.%4.%5.%6.%7"/>
      <w:lvlJc w:val="left"/>
      <w:pPr>
        <w:tabs>
          <w:tab w:val="num" w:pos="1418"/>
        </w:tabs>
        <w:ind w:left="1418" w:hanging="1418"/>
      </w:pPr>
      <w:rPr>
        <w:rFonts w:hint="default"/>
      </w:rPr>
    </w:lvl>
    <w:lvl w:ilvl="7">
      <w:start w:val="1"/>
      <w:numFmt w:val="decimal"/>
      <w:isLgl/>
      <w:lvlText w:val="%1.%2.%3.%4.%5.%6.%7.%8"/>
      <w:lvlJc w:val="left"/>
      <w:pPr>
        <w:tabs>
          <w:tab w:val="num" w:pos="1588"/>
        </w:tabs>
        <w:ind w:left="1588" w:hanging="1588"/>
      </w:pPr>
      <w:rPr>
        <w:rFonts w:hint="default"/>
      </w:rPr>
    </w:lvl>
    <w:lvl w:ilvl="8">
      <w:start w:val="1"/>
      <w:numFmt w:val="decimal"/>
      <w:isLgl/>
      <w:lvlText w:val="%1.%2.%3.%4.%5.%6.%7.%8.%9"/>
      <w:lvlJc w:val="left"/>
      <w:pPr>
        <w:tabs>
          <w:tab w:val="num" w:pos="1758"/>
        </w:tabs>
        <w:ind w:left="1758" w:hanging="1758"/>
      </w:pPr>
      <w:rPr>
        <w:rFonts w:hint="default"/>
      </w:rPr>
    </w:lvl>
  </w:abstractNum>
  <w:abstractNum w:abstractNumId="39" w15:restartNumberingAfterBreak="0">
    <w:nsid w:val="7C2A1EE8"/>
    <w:multiLevelType w:val="multilevel"/>
    <w:tmpl w:val="83640E16"/>
    <w:lvl w:ilvl="0">
      <w:start w:val="1"/>
      <w:numFmt w:val="upperRoman"/>
      <w:lvlText w:val="%1."/>
      <w:lvlJc w:val="left"/>
      <w:pPr>
        <w:tabs>
          <w:tab w:val="num" w:pos="397"/>
        </w:tabs>
        <w:ind w:left="397" w:hanging="397"/>
      </w:pPr>
      <w:rPr>
        <w:rFonts w:hint="default"/>
      </w:rPr>
    </w:lvl>
    <w:lvl w:ilvl="1">
      <w:start w:val="1"/>
      <w:numFmt w:val="decimal"/>
      <w:lvlText w:val="%2."/>
      <w:lvlJc w:val="left"/>
      <w:pPr>
        <w:tabs>
          <w:tab w:val="num" w:pos="737"/>
        </w:tabs>
        <w:ind w:left="737" w:hanging="397"/>
      </w:pPr>
      <w:rPr>
        <w:rFonts w:hint="default"/>
      </w:rPr>
    </w:lvl>
    <w:lvl w:ilvl="2">
      <w:start w:val="1"/>
      <w:numFmt w:val="lowerLetter"/>
      <w:lvlText w:val="%3)"/>
      <w:lvlJc w:val="left"/>
      <w:pPr>
        <w:tabs>
          <w:tab w:val="num" w:pos="1077"/>
        </w:tabs>
        <w:ind w:left="1077" w:hanging="397"/>
      </w:pPr>
      <w:rPr>
        <w:rFonts w:hint="default"/>
      </w:rPr>
    </w:lvl>
    <w:lvl w:ilvl="3">
      <w:start w:val="1"/>
      <w:numFmt w:val="decimal"/>
      <w:lvlText w:val="(%4)"/>
      <w:lvlJc w:val="left"/>
      <w:pPr>
        <w:tabs>
          <w:tab w:val="num" w:pos="1418"/>
        </w:tabs>
        <w:ind w:left="1417" w:hanging="397"/>
      </w:pPr>
      <w:rPr>
        <w:rFonts w:hint="default"/>
      </w:rPr>
    </w:lvl>
    <w:lvl w:ilvl="4">
      <w:start w:val="1"/>
      <w:numFmt w:val="lowerLetter"/>
      <w:lvlText w:val="(%5)"/>
      <w:lvlJc w:val="left"/>
      <w:pPr>
        <w:ind w:left="1757" w:hanging="397"/>
      </w:pPr>
      <w:rPr>
        <w:rFonts w:hint="default"/>
      </w:rPr>
    </w:lvl>
    <w:lvl w:ilvl="5">
      <w:start w:val="1"/>
      <w:numFmt w:val="lowerRoman"/>
      <w:lvlText w:val="(%6)"/>
      <w:lvlJc w:val="left"/>
      <w:pPr>
        <w:ind w:left="2097" w:hanging="397"/>
      </w:pPr>
      <w:rPr>
        <w:rFonts w:hint="default"/>
      </w:rPr>
    </w:lvl>
    <w:lvl w:ilvl="6">
      <w:start w:val="1"/>
      <w:numFmt w:val="decimal"/>
      <w:lvlText w:val="%7."/>
      <w:lvlJc w:val="left"/>
      <w:pPr>
        <w:ind w:left="2437" w:hanging="397"/>
      </w:pPr>
      <w:rPr>
        <w:rFonts w:hint="default"/>
      </w:rPr>
    </w:lvl>
    <w:lvl w:ilvl="7">
      <w:start w:val="1"/>
      <w:numFmt w:val="lowerLetter"/>
      <w:lvlText w:val="%8."/>
      <w:lvlJc w:val="left"/>
      <w:pPr>
        <w:ind w:left="2777" w:hanging="397"/>
      </w:pPr>
      <w:rPr>
        <w:rFonts w:hint="default"/>
      </w:rPr>
    </w:lvl>
    <w:lvl w:ilvl="8">
      <w:start w:val="1"/>
      <w:numFmt w:val="lowerRoman"/>
      <w:lvlText w:val="%9."/>
      <w:lvlJc w:val="left"/>
      <w:pPr>
        <w:ind w:left="3117" w:hanging="397"/>
      </w:pPr>
      <w:rPr>
        <w:rFonts w:hint="default"/>
      </w:rPr>
    </w:lvl>
  </w:abstractNum>
  <w:abstractNum w:abstractNumId="40" w15:restartNumberingAfterBreak="0">
    <w:nsid w:val="7D6444BD"/>
    <w:multiLevelType w:val="multilevel"/>
    <w:tmpl w:val="C7BAB868"/>
    <w:numStyleLink w:val="ListeAufzhlung-TabelleQ"/>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lvlOverride w:ilvl="0">
      <w:lvl w:ilvl="0">
        <w:start w:val="1"/>
        <w:numFmt w:val="decimal"/>
        <w:pStyle w:val="berschrift1"/>
        <w:isLgl/>
        <w:lvlText w:val="%1"/>
        <w:lvlJc w:val="left"/>
        <w:pPr>
          <w:tabs>
            <w:tab w:val="num" w:pos="397"/>
          </w:tabs>
          <w:ind w:left="397" w:hanging="397"/>
        </w:pPr>
      </w:lvl>
    </w:lvlOverride>
  </w:num>
  <w:num w:numId="12">
    <w:abstractNumId w:val="16"/>
  </w:num>
  <w:num w:numId="13">
    <w:abstractNumId w:val="20"/>
  </w:num>
  <w:num w:numId="14">
    <w:abstractNumId w:val="13"/>
  </w:num>
  <w:num w:numId="15">
    <w:abstractNumId w:val="36"/>
  </w:num>
  <w:num w:numId="16">
    <w:abstractNumId w:val="24"/>
  </w:num>
  <w:num w:numId="17">
    <w:abstractNumId w:val="28"/>
  </w:num>
  <w:num w:numId="18">
    <w:abstractNumId w:val="23"/>
  </w:num>
  <w:num w:numId="19">
    <w:abstractNumId w:val="35"/>
  </w:num>
  <w:num w:numId="20">
    <w:abstractNumId w:val="31"/>
  </w:num>
  <w:num w:numId="21">
    <w:abstractNumId w:val="31"/>
  </w:num>
  <w:num w:numId="22">
    <w:abstractNumId w:val="31"/>
  </w:num>
  <w:num w:numId="23">
    <w:abstractNumId w:val="18"/>
  </w:num>
  <w:num w:numId="24">
    <w:abstractNumId w:val="14"/>
  </w:num>
  <w:num w:numId="25">
    <w:abstractNumId w:val="12"/>
    <w:lvlOverride w:ilvl="0">
      <w:lvl w:ilvl="0">
        <w:start w:val="1"/>
        <w:numFmt w:val="decimal"/>
        <w:pStyle w:val="nummerierte-Aufzhlung-1Q"/>
        <w:lvlText w:val="%1)"/>
        <w:lvlJc w:val="left"/>
        <w:pPr>
          <w:ind w:left="357" w:hanging="357"/>
        </w:pPr>
        <w:rPr>
          <w:rFonts w:hint="default"/>
        </w:rPr>
      </w:lvl>
    </w:lvlOverride>
    <w:lvlOverride w:ilvl="1">
      <w:lvl w:ilvl="1">
        <w:start w:val="1"/>
        <w:numFmt w:val="lowerLetter"/>
        <w:pStyle w:val="nummerierte-Aufzhlung-2Q"/>
        <w:lvlText w:val="%2)"/>
        <w:lvlJc w:val="left"/>
        <w:pPr>
          <w:ind w:left="714" w:hanging="357"/>
        </w:pPr>
        <w:rPr>
          <w:rFonts w:hint="default"/>
        </w:rPr>
      </w:lvl>
    </w:lvlOverride>
    <w:lvlOverride w:ilvl="2">
      <w:lvl w:ilvl="2">
        <w:start w:val="1"/>
        <w:numFmt w:val="lowerRoman"/>
        <w:pStyle w:val="nummerierte-Aufzhlung-3Q"/>
        <w:lvlText w:val="%3)"/>
        <w:lvlJc w:val="left"/>
        <w:pPr>
          <w:ind w:left="1071" w:hanging="357"/>
        </w:pPr>
        <w:rPr>
          <w:rFonts w:hint="default"/>
        </w:rPr>
      </w:lvl>
    </w:lvlOverride>
    <w:lvlOverride w:ilvl="3">
      <w:lvl w:ilvl="3">
        <w:start w:val="1"/>
        <w:numFmt w:val="none"/>
        <w:lvlText w:val=""/>
        <w:lvlJc w:val="left"/>
        <w:pPr>
          <w:ind w:left="1428" w:hanging="357"/>
        </w:pPr>
        <w:rPr>
          <w:rFonts w:hint="default"/>
        </w:rPr>
      </w:lvl>
    </w:lvlOverride>
    <w:lvlOverride w:ilvl="4">
      <w:lvl w:ilvl="4">
        <w:start w:val="1"/>
        <w:numFmt w:val="none"/>
        <w:lvlText w:val=""/>
        <w:lvlJc w:val="left"/>
        <w:pPr>
          <w:ind w:left="1785" w:hanging="357"/>
        </w:pPr>
        <w:rPr>
          <w:rFonts w:hint="default"/>
        </w:rPr>
      </w:lvl>
    </w:lvlOverride>
    <w:lvlOverride w:ilvl="5">
      <w:lvl w:ilvl="5">
        <w:start w:val="1"/>
        <w:numFmt w:val="none"/>
        <w:lvlText w:val=""/>
        <w:lvlJc w:val="left"/>
        <w:pPr>
          <w:ind w:left="2142" w:hanging="357"/>
        </w:pPr>
        <w:rPr>
          <w:rFonts w:hint="default"/>
        </w:rPr>
      </w:lvl>
    </w:lvlOverride>
    <w:lvlOverride w:ilvl="6">
      <w:lvl w:ilvl="6">
        <w:start w:val="1"/>
        <w:numFmt w:val="none"/>
        <w:lvlText w:val="%7"/>
        <w:lvlJc w:val="left"/>
        <w:pPr>
          <w:ind w:left="2499" w:hanging="357"/>
        </w:pPr>
        <w:rPr>
          <w:rFonts w:hint="default"/>
        </w:rPr>
      </w:lvl>
    </w:lvlOverride>
    <w:lvlOverride w:ilvl="7">
      <w:lvl w:ilvl="7">
        <w:start w:val="1"/>
        <w:numFmt w:val="none"/>
        <w:lvlText w:val="%8"/>
        <w:lvlJc w:val="left"/>
        <w:pPr>
          <w:ind w:left="2856" w:hanging="357"/>
        </w:pPr>
        <w:rPr>
          <w:rFonts w:hint="default"/>
        </w:rPr>
      </w:lvl>
    </w:lvlOverride>
    <w:lvlOverride w:ilvl="8">
      <w:lvl w:ilvl="8">
        <w:start w:val="1"/>
        <w:numFmt w:val="none"/>
        <w:lvlText w:val="%9"/>
        <w:lvlJc w:val="left"/>
        <w:pPr>
          <w:ind w:left="3213" w:hanging="357"/>
        </w:pPr>
        <w:rPr>
          <w:rFonts w:hint="default"/>
        </w:rPr>
      </w:lvl>
    </w:lvlOverride>
  </w:num>
  <w:num w:numId="26">
    <w:abstractNumId w:val="33"/>
  </w:num>
  <w:num w:numId="27">
    <w:abstractNumId w:val="12"/>
  </w:num>
  <w:num w:numId="28">
    <w:abstractNumId w:val="15"/>
  </w:num>
  <w:num w:numId="29">
    <w:abstractNumId w:val="40"/>
  </w:num>
  <w:num w:numId="30">
    <w:abstractNumId w:val="34"/>
  </w:num>
  <w:num w:numId="31">
    <w:abstractNumId w:val="22"/>
  </w:num>
  <w:num w:numId="32">
    <w:abstractNumId w:val="30"/>
  </w:num>
  <w:num w:numId="33">
    <w:abstractNumId w:val="27"/>
  </w:num>
  <w:num w:numId="34">
    <w:abstractNumId w:val="10"/>
  </w:num>
  <w:num w:numId="35">
    <w:abstractNumId w:val="39"/>
  </w:num>
  <w:num w:numId="36">
    <w:abstractNumId w:val="32"/>
  </w:num>
  <w:num w:numId="37">
    <w:abstractNumId w:val="14"/>
  </w:num>
  <w:num w:numId="38">
    <w:abstractNumId w:val="14"/>
  </w:num>
  <w:num w:numId="39">
    <w:abstractNumId w:val="17"/>
    <w:lvlOverride w:ilvl="0">
      <w:lvl w:ilvl="0">
        <w:start w:val="1"/>
        <w:numFmt w:val="decimal"/>
        <w:pStyle w:val="berschrift1"/>
        <w:isLgl/>
        <w:lvlText w:val="%1"/>
        <w:lvlJc w:val="left"/>
        <w:pPr>
          <w:tabs>
            <w:tab w:val="num" w:pos="397"/>
          </w:tabs>
          <w:ind w:left="397" w:hanging="397"/>
        </w:pPr>
      </w:lvl>
    </w:lvlOverride>
  </w:num>
  <w:num w:numId="40">
    <w:abstractNumId w:val="17"/>
    <w:lvlOverride w:ilvl="0">
      <w:lvl w:ilvl="0">
        <w:start w:val="1"/>
        <w:numFmt w:val="decimal"/>
        <w:pStyle w:val="berschrift1"/>
        <w:isLgl/>
        <w:lvlText w:val="%1"/>
        <w:lvlJc w:val="left"/>
        <w:pPr>
          <w:tabs>
            <w:tab w:val="num" w:pos="397"/>
          </w:tabs>
          <w:ind w:left="397" w:hanging="397"/>
        </w:pPr>
      </w:lvl>
    </w:lvlOverride>
  </w:num>
  <w:num w:numId="41">
    <w:abstractNumId w:val="17"/>
  </w:num>
  <w:num w:numId="42">
    <w:abstractNumId w:val="21"/>
  </w:num>
  <w:num w:numId="43">
    <w:abstractNumId w:val="26"/>
  </w:num>
  <w:num w:numId="44">
    <w:abstractNumId w:val="11"/>
  </w:num>
  <w:num w:numId="45">
    <w:abstractNumId w:val="19"/>
  </w:num>
  <w:num w:numId="46">
    <w:abstractNumId w:val="38"/>
  </w:num>
  <w:num w:numId="47">
    <w:abstractNumId w:val="25"/>
  </w:num>
  <w:num w:numId="48">
    <w:abstractNumId w:val="29"/>
  </w:num>
  <w:num w:numId="49">
    <w:abstractNumId w:val="12"/>
  </w:num>
  <w:num w:numId="5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cumentProtection w:edit="readOnly" w:formatting="1" w:enforcement="1" w:cryptProviderType="rsaAES" w:cryptAlgorithmClass="hash" w:cryptAlgorithmType="typeAny" w:cryptAlgorithmSid="14" w:cryptSpinCount="100000" w:hash="KTOzkKcDk4bYsULcOHK6HEWWiBv2tRPfIJkoFV/OzgjnurKktKLACvlI5dCW2FCfj6k49Z7SUA7vHawyUIVKvQ==" w:salt="51WePT974r1/0k6R7eeHhw=="/>
  <w:defaultTabStop w:val="708"/>
  <w:hyphenationZone w:val="425"/>
  <w:characterSpacingControl w:val="doNotCompress"/>
  <w:hdrShapeDefaults>
    <o:shapedefaults v:ext="edit" spidmax="129025"/>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0&lt;/Enabled&gt;&lt;ScanUnformatted&gt;1&lt;/ScanUnformatted&gt;&lt;ScanChanges&gt;1&lt;/ScanChanges&gt;&lt;Suspended&gt;0&lt;/Suspended&gt;&lt;/ENInstantFormat&gt;"/>
    <w:docVar w:name="EN.Layout" w:val="&lt;ENLayout&gt;&lt;Style&gt;#IQWiG_Zitierstil&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s>
  <w:rsids>
    <w:rsidRoot w:val="00EF50CE"/>
    <w:rsid w:val="00004B6F"/>
    <w:rsid w:val="00010285"/>
    <w:rsid w:val="00010F85"/>
    <w:rsid w:val="00013551"/>
    <w:rsid w:val="0001388B"/>
    <w:rsid w:val="000200B4"/>
    <w:rsid w:val="000202FE"/>
    <w:rsid w:val="0002092F"/>
    <w:rsid w:val="00020A08"/>
    <w:rsid w:val="00020E46"/>
    <w:rsid w:val="00023B59"/>
    <w:rsid w:val="00024BEB"/>
    <w:rsid w:val="000262B6"/>
    <w:rsid w:val="0002646C"/>
    <w:rsid w:val="00026A97"/>
    <w:rsid w:val="00026D7A"/>
    <w:rsid w:val="00030503"/>
    <w:rsid w:val="00030595"/>
    <w:rsid w:val="00033811"/>
    <w:rsid w:val="00033CC0"/>
    <w:rsid w:val="00041A46"/>
    <w:rsid w:val="000435CC"/>
    <w:rsid w:val="000442B7"/>
    <w:rsid w:val="00051F15"/>
    <w:rsid w:val="00055BDC"/>
    <w:rsid w:val="00061A71"/>
    <w:rsid w:val="00066FDC"/>
    <w:rsid w:val="0006762E"/>
    <w:rsid w:val="00076985"/>
    <w:rsid w:val="00083581"/>
    <w:rsid w:val="00084504"/>
    <w:rsid w:val="00085F4E"/>
    <w:rsid w:val="0009188A"/>
    <w:rsid w:val="00091D8D"/>
    <w:rsid w:val="000921B6"/>
    <w:rsid w:val="00095726"/>
    <w:rsid w:val="00095F0E"/>
    <w:rsid w:val="00097C65"/>
    <w:rsid w:val="000A5404"/>
    <w:rsid w:val="000B066A"/>
    <w:rsid w:val="000B0A1F"/>
    <w:rsid w:val="000B3085"/>
    <w:rsid w:val="000B5A38"/>
    <w:rsid w:val="000C564A"/>
    <w:rsid w:val="000C6319"/>
    <w:rsid w:val="000C672B"/>
    <w:rsid w:val="000D0A8B"/>
    <w:rsid w:val="000E4177"/>
    <w:rsid w:val="000E4D8C"/>
    <w:rsid w:val="000E66D6"/>
    <w:rsid w:val="000F16E2"/>
    <w:rsid w:val="000F181C"/>
    <w:rsid w:val="000F21AA"/>
    <w:rsid w:val="000F242C"/>
    <w:rsid w:val="000F276A"/>
    <w:rsid w:val="000F38E9"/>
    <w:rsid w:val="000F3DAD"/>
    <w:rsid w:val="001030ED"/>
    <w:rsid w:val="0010390C"/>
    <w:rsid w:val="00112896"/>
    <w:rsid w:val="00114644"/>
    <w:rsid w:val="001163B9"/>
    <w:rsid w:val="00117DBD"/>
    <w:rsid w:val="00120F21"/>
    <w:rsid w:val="00124FA7"/>
    <w:rsid w:val="001255DE"/>
    <w:rsid w:val="00135F21"/>
    <w:rsid w:val="00136DF2"/>
    <w:rsid w:val="00140394"/>
    <w:rsid w:val="00144D57"/>
    <w:rsid w:val="00146FBF"/>
    <w:rsid w:val="00147B1E"/>
    <w:rsid w:val="00153858"/>
    <w:rsid w:val="0015597A"/>
    <w:rsid w:val="00156125"/>
    <w:rsid w:val="00160B3D"/>
    <w:rsid w:val="00165C1A"/>
    <w:rsid w:val="00166A55"/>
    <w:rsid w:val="001705B3"/>
    <w:rsid w:val="00170C3F"/>
    <w:rsid w:val="00171537"/>
    <w:rsid w:val="00175030"/>
    <w:rsid w:val="001837DD"/>
    <w:rsid w:val="001926DE"/>
    <w:rsid w:val="001A2529"/>
    <w:rsid w:val="001A399C"/>
    <w:rsid w:val="001B0571"/>
    <w:rsid w:val="001B30C7"/>
    <w:rsid w:val="001B7EC9"/>
    <w:rsid w:val="001C03E1"/>
    <w:rsid w:val="001C0A48"/>
    <w:rsid w:val="001C2BF1"/>
    <w:rsid w:val="001C3666"/>
    <w:rsid w:val="001C3DDE"/>
    <w:rsid w:val="001D087E"/>
    <w:rsid w:val="001D0B1D"/>
    <w:rsid w:val="001D0C85"/>
    <w:rsid w:val="001D2241"/>
    <w:rsid w:val="001D6DB9"/>
    <w:rsid w:val="001D707A"/>
    <w:rsid w:val="001D79D5"/>
    <w:rsid w:val="001E358F"/>
    <w:rsid w:val="001E5FF3"/>
    <w:rsid w:val="001E78A6"/>
    <w:rsid w:val="001F2FF0"/>
    <w:rsid w:val="001F3B13"/>
    <w:rsid w:val="001F4EE8"/>
    <w:rsid w:val="001F6947"/>
    <w:rsid w:val="001F7078"/>
    <w:rsid w:val="001F7246"/>
    <w:rsid w:val="00200846"/>
    <w:rsid w:val="00203DBC"/>
    <w:rsid w:val="0020587B"/>
    <w:rsid w:val="00205D95"/>
    <w:rsid w:val="00205EE8"/>
    <w:rsid w:val="0021036E"/>
    <w:rsid w:val="00211375"/>
    <w:rsid w:val="00212BE1"/>
    <w:rsid w:val="002144BE"/>
    <w:rsid w:val="00220160"/>
    <w:rsid w:val="00220435"/>
    <w:rsid w:val="0022241C"/>
    <w:rsid w:val="002225EE"/>
    <w:rsid w:val="00235C41"/>
    <w:rsid w:val="00237E1D"/>
    <w:rsid w:val="0024272B"/>
    <w:rsid w:val="0024485A"/>
    <w:rsid w:val="00245163"/>
    <w:rsid w:val="00246C3F"/>
    <w:rsid w:val="002478D9"/>
    <w:rsid w:val="00247FF3"/>
    <w:rsid w:val="0025099C"/>
    <w:rsid w:val="00250E35"/>
    <w:rsid w:val="002558D2"/>
    <w:rsid w:val="002561FD"/>
    <w:rsid w:val="0026045A"/>
    <w:rsid w:val="00263916"/>
    <w:rsid w:val="00265FD3"/>
    <w:rsid w:val="00273038"/>
    <w:rsid w:val="002746E1"/>
    <w:rsid w:val="0027611D"/>
    <w:rsid w:val="00277238"/>
    <w:rsid w:val="002832C4"/>
    <w:rsid w:val="00286673"/>
    <w:rsid w:val="00294BD2"/>
    <w:rsid w:val="002A1B68"/>
    <w:rsid w:val="002A3F53"/>
    <w:rsid w:val="002A5448"/>
    <w:rsid w:val="002A54FD"/>
    <w:rsid w:val="002A5FAF"/>
    <w:rsid w:val="002B2CC5"/>
    <w:rsid w:val="002B4202"/>
    <w:rsid w:val="002B4AA6"/>
    <w:rsid w:val="002C2FE6"/>
    <w:rsid w:val="002C3E6B"/>
    <w:rsid w:val="002C57DA"/>
    <w:rsid w:val="002C6D31"/>
    <w:rsid w:val="002D1BC3"/>
    <w:rsid w:val="002D6292"/>
    <w:rsid w:val="002D6B7F"/>
    <w:rsid w:val="002E18AD"/>
    <w:rsid w:val="002E3703"/>
    <w:rsid w:val="002E426A"/>
    <w:rsid w:val="002E45BE"/>
    <w:rsid w:val="002F08DB"/>
    <w:rsid w:val="002F120A"/>
    <w:rsid w:val="002F557C"/>
    <w:rsid w:val="002F62A2"/>
    <w:rsid w:val="003000E8"/>
    <w:rsid w:val="00301394"/>
    <w:rsid w:val="0030432D"/>
    <w:rsid w:val="0031011F"/>
    <w:rsid w:val="00310A9E"/>
    <w:rsid w:val="00312799"/>
    <w:rsid w:val="003132D2"/>
    <w:rsid w:val="003133A4"/>
    <w:rsid w:val="0031419E"/>
    <w:rsid w:val="003236BD"/>
    <w:rsid w:val="0032500A"/>
    <w:rsid w:val="00332F9E"/>
    <w:rsid w:val="00334D8D"/>
    <w:rsid w:val="003415BF"/>
    <w:rsid w:val="0034165C"/>
    <w:rsid w:val="00341FEF"/>
    <w:rsid w:val="0034378C"/>
    <w:rsid w:val="00344B1F"/>
    <w:rsid w:val="00345010"/>
    <w:rsid w:val="00346F81"/>
    <w:rsid w:val="00346FEB"/>
    <w:rsid w:val="00353779"/>
    <w:rsid w:val="003574C5"/>
    <w:rsid w:val="00360086"/>
    <w:rsid w:val="0036260D"/>
    <w:rsid w:val="003656C3"/>
    <w:rsid w:val="00366DC2"/>
    <w:rsid w:val="00367C16"/>
    <w:rsid w:val="003702C1"/>
    <w:rsid w:val="003728F1"/>
    <w:rsid w:val="00372F1B"/>
    <w:rsid w:val="00374129"/>
    <w:rsid w:val="0037477A"/>
    <w:rsid w:val="00380D1C"/>
    <w:rsid w:val="00381A2C"/>
    <w:rsid w:val="003820EB"/>
    <w:rsid w:val="00383BAA"/>
    <w:rsid w:val="0038458E"/>
    <w:rsid w:val="00384B75"/>
    <w:rsid w:val="00385D5B"/>
    <w:rsid w:val="0039740B"/>
    <w:rsid w:val="003A003C"/>
    <w:rsid w:val="003A0E8F"/>
    <w:rsid w:val="003A4097"/>
    <w:rsid w:val="003B1881"/>
    <w:rsid w:val="003C0B72"/>
    <w:rsid w:val="003C0C04"/>
    <w:rsid w:val="003C1499"/>
    <w:rsid w:val="003C7650"/>
    <w:rsid w:val="003D14D7"/>
    <w:rsid w:val="003D6A8F"/>
    <w:rsid w:val="003E1CAE"/>
    <w:rsid w:val="003E2ECE"/>
    <w:rsid w:val="003F019D"/>
    <w:rsid w:val="003F1C05"/>
    <w:rsid w:val="003F3E5A"/>
    <w:rsid w:val="00402D83"/>
    <w:rsid w:val="0040328F"/>
    <w:rsid w:val="004040BB"/>
    <w:rsid w:val="00406352"/>
    <w:rsid w:val="004067EA"/>
    <w:rsid w:val="004117DB"/>
    <w:rsid w:val="00413178"/>
    <w:rsid w:val="004146BF"/>
    <w:rsid w:val="004238D8"/>
    <w:rsid w:val="00423F9F"/>
    <w:rsid w:val="00426C6C"/>
    <w:rsid w:val="00430F3F"/>
    <w:rsid w:val="00432A49"/>
    <w:rsid w:val="004343DA"/>
    <w:rsid w:val="004356D0"/>
    <w:rsid w:val="004372EC"/>
    <w:rsid w:val="00437D1F"/>
    <w:rsid w:val="004402AE"/>
    <w:rsid w:val="00444F87"/>
    <w:rsid w:val="00447279"/>
    <w:rsid w:val="004535AD"/>
    <w:rsid w:val="00455137"/>
    <w:rsid w:val="004559DE"/>
    <w:rsid w:val="00456E39"/>
    <w:rsid w:val="00457F9C"/>
    <w:rsid w:val="004612FD"/>
    <w:rsid w:val="0046349B"/>
    <w:rsid w:val="00464865"/>
    <w:rsid w:val="00465843"/>
    <w:rsid w:val="0046672F"/>
    <w:rsid w:val="00466E49"/>
    <w:rsid w:val="00467F54"/>
    <w:rsid w:val="004713B1"/>
    <w:rsid w:val="00471659"/>
    <w:rsid w:val="00480CD3"/>
    <w:rsid w:val="00484C55"/>
    <w:rsid w:val="00485147"/>
    <w:rsid w:val="00485C23"/>
    <w:rsid w:val="0048651E"/>
    <w:rsid w:val="00486A7A"/>
    <w:rsid w:val="00490915"/>
    <w:rsid w:val="00493148"/>
    <w:rsid w:val="00495708"/>
    <w:rsid w:val="004959B1"/>
    <w:rsid w:val="004A3F9B"/>
    <w:rsid w:val="004A4F18"/>
    <w:rsid w:val="004A51C5"/>
    <w:rsid w:val="004A6099"/>
    <w:rsid w:val="004A7D5B"/>
    <w:rsid w:val="004B3829"/>
    <w:rsid w:val="004B3CCD"/>
    <w:rsid w:val="004B44BF"/>
    <w:rsid w:val="004B6268"/>
    <w:rsid w:val="004C1725"/>
    <w:rsid w:val="004C44CC"/>
    <w:rsid w:val="004C6E74"/>
    <w:rsid w:val="004D0360"/>
    <w:rsid w:val="004D4728"/>
    <w:rsid w:val="004D4AA6"/>
    <w:rsid w:val="004D596F"/>
    <w:rsid w:val="004D78F5"/>
    <w:rsid w:val="004E0274"/>
    <w:rsid w:val="004E0AE8"/>
    <w:rsid w:val="004E1E9A"/>
    <w:rsid w:val="004E4DC0"/>
    <w:rsid w:val="004F220C"/>
    <w:rsid w:val="00500090"/>
    <w:rsid w:val="005008B6"/>
    <w:rsid w:val="005051B7"/>
    <w:rsid w:val="00506AA0"/>
    <w:rsid w:val="00507F71"/>
    <w:rsid w:val="005103FA"/>
    <w:rsid w:val="00511E6F"/>
    <w:rsid w:val="00516F62"/>
    <w:rsid w:val="005242AA"/>
    <w:rsid w:val="00525799"/>
    <w:rsid w:val="00535BAB"/>
    <w:rsid w:val="0053772E"/>
    <w:rsid w:val="0054188B"/>
    <w:rsid w:val="00541F6D"/>
    <w:rsid w:val="00545B31"/>
    <w:rsid w:val="00545DF0"/>
    <w:rsid w:val="005500F8"/>
    <w:rsid w:val="00550402"/>
    <w:rsid w:val="00550EAB"/>
    <w:rsid w:val="00552C33"/>
    <w:rsid w:val="0056029D"/>
    <w:rsid w:val="005614A4"/>
    <w:rsid w:val="00561BFF"/>
    <w:rsid w:val="005658EE"/>
    <w:rsid w:val="005678DE"/>
    <w:rsid w:val="00573262"/>
    <w:rsid w:val="00573C66"/>
    <w:rsid w:val="005757E8"/>
    <w:rsid w:val="00575D52"/>
    <w:rsid w:val="00576D72"/>
    <w:rsid w:val="00581958"/>
    <w:rsid w:val="0058541E"/>
    <w:rsid w:val="00586243"/>
    <w:rsid w:val="0059021A"/>
    <w:rsid w:val="00594F82"/>
    <w:rsid w:val="005A0A55"/>
    <w:rsid w:val="005A4E86"/>
    <w:rsid w:val="005A5328"/>
    <w:rsid w:val="005A59D0"/>
    <w:rsid w:val="005A681C"/>
    <w:rsid w:val="005B020C"/>
    <w:rsid w:val="005B61DC"/>
    <w:rsid w:val="005C15BE"/>
    <w:rsid w:val="005C2B1B"/>
    <w:rsid w:val="005C335E"/>
    <w:rsid w:val="005D52F2"/>
    <w:rsid w:val="005E59A0"/>
    <w:rsid w:val="005E5A75"/>
    <w:rsid w:val="005E61F6"/>
    <w:rsid w:val="005F0CC0"/>
    <w:rsid w:val="005F3ADD"/>
    <w:rsid w:val="00600C6B"/>
    <w:rsid w:val="00603252"/>
    <w:rsid w:val="006050B9"/>
    <w:rsid w:val="00605421"/>
    <w:rsid w:val="00611C6A"/>
    <w:rsid w:val="0061696F"/>
    <w:rsid w:val="00617BFC"/>
    <w:rsid w:val="00625214"/>
    <w:rsid w:val="00627546"/>
    <w:rsid w:val="00627D4F"/>
    <w:rsid w:val="0063388A"/>
    <w:rsid w:val="00634BDD"/>
    <w:rsid w:val="00634E46"/>
    <w:rsid w:val="006356F1"/>
    <w:rsid w:val="006366E5"/>
    <w:rsid w:val="006370EE"/>
    <w:rsid w:val="00640C5F"/>
    <w:rsid w:val="00640F26"/>
    <w:rsid w:val="00651627"/>
    <w:rsid w:val="0065357E"/>
    <w:rsid w:val="006610E8"/>
    <w:rsid w:val="00663A0D"/>
    <w:rsid w:val="00667C01"/>
    <w:rsid w:val="00673885"/>
    <w:rsid w:val="006747DB"/>
    <w:rsid w:val="006757CF"/>
    <w:rsid w:val="00685884"/>
    <w:rsid w:val="0068687C"/>
    <w:rsid w:val="00686E9D"/>
    <w:rsid w:val="00687701"/>
    <w:rsid w:val="00691584"/>
    <w:rsid w:val="0069618C"/>
    <w:rsid w:val="00696B8B"/>
    <w:rsid w:val="0069703C"/>
    <w:rsid w:val="006A3763"/>
    <w:rsid w:val="006A5D16"/>
    <w:rsid w:val="006A7360"/>
    <w:rsid w:val="006A7483"/>
    <w:rsid w:val="006B1159"/>
    <w:rsid w:val="006B2BF6"/>
    <w:rsid w:val="006B333E"/>
    <w:rsid w:val="006B3E9D"/>
    <w:rsid w:val="006B4C54"/>
    <w:rsid w:val="006C03EE"/>
    <w:rsid w:val="006D0A85"/>
    <w:rsid w:val="006D173D"/>
    <w:rsid w:val="006D7058"/>
    <w:rsid w:val="006D7DAC"/>
    <w:rsid w:val="006E0992"/>
    <w:rsid w:val="006E0F1A"/>
    <w:rsid w:val="006E0FF1"/>
    <w:rsid w:val="006E2FBA"/>
    <w:rsid w:val="006F074F"/>
    <w:rsid w:val="006F1810"/>
    <w:rsid w:val="006F23DD"/>
    <w:rsid w:val="006F5524"/>
    <w:rsid w:val="006F6CD9"/>
    <w:rsid w:val="0070506B"/>
    <w:rsid w:val="00707B74"/>
    <w:rsid w:val="00711D37"/>
    <w:rsid w:val="00711E52"/>
    <w:rsid w:val="007126A1"/>
    <w:rsid w:val="00712CB8"/>
    <w:rsid w:val="00712F3B"/>
    <w:rsid w:val="0071519A"/>
    <w:rsid w:val="00716542"/>
    <w:rsid w:val="007167A8"/>
    <w:rsid w:val="007203FD"/>
    <w:rsid w:val="00720D8A"/>
    <w:rsid w:val="00721AE4"/>
    <w:rsid w:val="007262F2"/>
    <w:rsid w:val="007340F5"/>
    <w:rsid w:val="007429BC"/>
    <w:rsid w:val="00742FD0"/>
    <w:rsid w:val="00747F9C"/>
    <w:rsid w:val="0075090F"/>
    <w:rsid w:val="00750F28"/>
    <w:rsid w:val="007511FE"/>
    <w:rsid w:val="007516BF"/>
    <w:rsid w:val="00754B54"/>
    <w:rsid w:val="00756870"/>
    <w:rsid w:val="00757C62"/>
    <w:rsid w:val="007610B7"/>
    <w:rsid w:val="007610D2"/>
    <w:rsid w:val="00767304"/>
    <w:rsid w:val="0076786E"/>
    <w:rsid w:val="0077136B"/>
    <w:rsid w:val="00771F6C"/>
    <w:rsid w:val="0077293F"/>
    <w:rsid w:val="007754CB"/>
    <w:rsid w:val="0077597D"/>
    <w:rsid w:val="0077710E"/>
    <w:rsid w:val="00781FD0"/>
    <w:rsid w:val="00784EC5"/>
    <w:rsid w:val="0079276B"/>
    <w:rsid w:val="00792E80"/>
    <w:rsid w:val="00794148"/>
    <w:rsid w:val="00794AE5"/>
    <w:rsid w:val="007973D1"/>
    <w:rsid w:val="007A1124"/>
    <w:rsid w:val="007A1538"/>
    <w:rsid w:val="007A206D"/>
    <w:rsid w:val="007A2DA1"/>
    <w:rsid w:val="007A6AC3"/>
    <w:rsid w:val="007A7749"/>
    <w:rsid w:val="007B145C"/>
    <w:rsid w:val="007B706C"/>
    <w:rsid w:val="007B7428"/>
    <w:rsid w:val="007C479E"/>
    <w:rsid w:val="007D468C"/>
    <w:rsid w:val="007D5437"/>
    <w:rsid w:val="007E1798"/>
    <w:rsid w:val="007E1FF9"/>
    <w:rsid w:val="007E3A3F"/>
    <w:rsid w:val="007E6DE7"/>
    <w:rsid w:val="007E72BA"/>
    <w:rsid w:val="007E778E"/>
    <w:rsid w:val="007F038F"/>
    <w:rsid w:val="007F1751"/>
    <w:rsid w:val="007F2F10"/>
    <w:rsid w:val="007F537E"/>
    <w:rsid w:val="008044D7"/>
    <w:rsid w:val="008057F4"/>
    <w:rsid w:val="008115A8"/>
    <w:rsid w:val="008145D2"/>
    <w:rsid w:val="00824466"/>
    <w:rsid w:val="00824A14"/>
    <w:rsid w:val="00824F63"/>
    <w:rsid w:val="008258E5"/>
    <w:rsid w:val="008274A4"/>
    <w:rsid w:val="00831252"/>
    <w:rsid w:val="00831270"/>
    <w:rsid w:val="00836E51"/>
    <w:rsid w:val="00836E9C"/>
    <w:rsid w:val="00837786"/>
    <w:rsid w:val="00837FCE"/>
    <w:rsid w:val="008414AD"/>
    <w:rsid w:val="00841BD5"/>
    <w:rsid w:val="00843672"/>
    <w:rsid w:val="0085069A"/>
    <w:rsid w:val="0085377C"/>
    <w:rsid w:val="008568C9"/>
    <w:rsid w:val="008577A0"/>
    <w:rsid w:val="00862E2A"/>
    <w:rsid w:val="008636AC"/>
    <w:rsid w:val="00876D18"/>
    <w:rsid w:val="00882313"/>
    <w:rsid w:val="00883EEA"/>
    <w:rsid w:val="008858E9"/>
    <w:rsid w:val="00890A3C"/>
    <w:rsid w:val="00891B28"/>
    <w:rsid w:val="008A0FBC"/>
    <w:rsid w:val="008A3199"/>
    <w:rsid w:val="008A4F5D"/>
    <w:rsid w:val="008A59C1"/>
    <w:rsid w:val="008A6245"/>
    <w:rsid w:val="008A6743"/>
    <w:rsid w:val="008B5A8B"/>
    <w:rsid w:val="008C1FA6"/>
    <w:rsid w:val="008C5BF0"/>
    <w:rsid w:val="008D474A"/>
    <w:rsid w:val="008E63C7"/>
    <w:rsid w:val="008F063D"/>
    <w:rsid w:val="008F552D"/>
    <w:rsid w:val="008F6472"/>
    <w:rsid w:val="008F7E80"/>
    <w:rsid w:val="00903C61"/>
    <w:rsid w:val="00905E94"/>
    <w:rsid w:val="00906B05"/>
    <w:rsid w:val="0090703A"/>
    <w:rsid w:val="0091296B"/>
    <w:rsid w:val="0091307C"/>
    <w:rsid w:val="009130EE"/>
    <w:rsid w:val="0091515A"/>
    <w:rsid w:val="00916737"/>
    <w:rsid w:val="00920ADD"/>
    <w:rsid w:val="00923DE5"/>
    <w:rsid w:val="00925C1A"/>
    <w:rsid w:val="009313A5"/>
    <w:rsid w:val="00934149"/>
    <w:rsid w:val="00936338"/>
    <w:rsid w:val="00936CCC"/>
    <w:rsid w:val="00937A13"/>
    <w:rsid w:val="009412F8"/>
    <w:rsid w:val="00950C21"/>
    <w:rsid w:val="009514EE"/>
    <w:rsid w:val="00952203"/>
    <w:rsid w:val="00956CF2"/>
    <w:rsid w:val="00966025"/>
    <w:rsid w:val="00966407"/>
    <w:rsid w:val="00966B5A"/>
    <w:rsid w:val="00966DD3"/>
    <w:rsid w:val="00972EDD"/>
    <w:rsid w:val="009746DA"/>
    <w:rsid w:val="00977410"/>
    <w:rsid w:val="009800BB"/>
    <w:rsid w:val="00980FD2"/>
    <w:rsid w:val="00981A24"/>
    <w:rsid w:val="00981A9C"/>
    <w:rsid w:val="009823ED"/>
    <w:rsid w:val="0099189C"/>
    <w:rsid w:val="00994DE8"/>
    <w:rsid w:val="00996A0C"/>
    <w:rsid w:val="009A0AF4"/>
    <w:rsid w:val="009A367D"/>
    <w:rsid w:val="009A4E4D"/>
    <w:rsid w:val="009B1CD4"/>
    <w:rsid w:val="009B66E4"/>
    <w:rsid w:val="009B6C23"/>
    <w:rsid w:val="009B76FA"/>
    <w:rsid w:val="009B7C47"/>
    <w:rsid w:val="009C2C7E"/>
    <w:rsid w:val="009C5AAA"/>
    <w:rsid w:val="009C629A"/>
    <w:rsid w:val="009D0BB0"/>
    <w:rsid w:val="009D199B"/>
    <w:rsid w:val="009D244C"/>
    <w:rsid w:val="009D48A2"/>
    <w:rsid w:val="009D674D"/>
    <w:rsid w:val="009E3B6F"/>
    <w:rsid w:val="009E546F"/>
    <w:rsid w:val="009E7622"/>
    <w:rsid w:val="009E771A"/>
    <w:rsid w:val="009F0989"/>
    <w:rsid w:val="009F671A"/>
    <w:rsid w:val="00A064EF"/>
    <w:rsid w:val="00A10430"/>
    <w:rsid w:val="00A13206"/>
    <w:rsid w:val="00A15FA2"/>
    <w:rsid w:val="00A169C2"/>
    <w:rsid w:val="00A2208B"/>
    <w:rsid w:val="00A2302E"/>
    <w:rsid w:val="00A2344D"/>
    <w:rsid w:val="00A23E1F"/>
    <w:rsid w:val="00A315E2"/>
    <w:rsid w:val="00A3264F"/>
    <w:rsid w:val="00A343CA"/>
    <w:rsid w:val="00A41D74"/>
    <w:rsid w:val="00A450A0"/>
    <w:rsid w:val="00A477DB"/>
    <w:rsid w:val="00A5328C"/>
    <w:rsid w:val="00A57445"/>
    <w:rsid w:val="00A636C8"/>
    <w:rsid w:val="00A64AF2"/>
    <w:rsid w:val="00A64E01"/>
    <w:rsid w:val="00A71389"/>
    <w:rsid w:val="00A71A9A"/>
    <w:rsid w:val="00A74281"/>
    <w:rsid w:val="00A743B4"/>
    <w:rsid w:val="00A74436"/>
    <w:rsid w:val="00A75DE6"/>
    <w:rsid w:val="00A75ED4"/>
    <w:rsid w:val="00A76CEE"/>
    <w:rsid w:val="00A77C0D"/>
    <w:rsid w:val="00A8012D"/>
    <w:rsid w:val="00A81329"/>
    <w:rsid w:val="00A82EE7"/>
    <w:rsid w:val="00A84D79"/>
    <w:rsid w:val="00A8730E"/>
    <w:rsid w:val="00A91464"/>
    <w:rsid w:val="00A932E2"/>
    <w:rsid w:val="00A9796A"/>
    <w:rsid w:val="00AA2176"/>
    <w:rsid w:val="00AA602B"/>
    <w:rsid w:val="00AA62B5"/>
    <w:rsid w:val="00AA6F73"/>
    <w:rsid w:val="00AB19DD"/>
    <w:rsid w:val="00AB305F"/>
    <w:rsid w:val="00AB515F"/>
    <w:rsid w:val="00AB61DE"/>
    <w:rsid w:val="00AB6BD5"/>
    <w:rsid w:val="00AB7D8F"/>
    <w:rsid w:val="00AD11A5"/>
    <w:rsid w:val="00AD173B"/>
    <w:rsid w:val="00AD3F67"/>
    <w:rsid w:val="00AD4068"/>
    <w:rsid w:val="00AD58E4"/>
    <w:rsid w:val="00AD6FA0"/>
    <w:rsid w:val="00AE14A4"/>
    <w:rsid w:val="00AE1FA8"/>
    <w:rsid w:val="00AE4F08"/>
    <w:rsid w:val="00AE6E9D"/>
    <w:rsid w:val="00AF092B"/>
    <w:rsid w:val="00AF5165"/>
    <w:rsid w:val="00AF6C40"/>
    <w:rsid w:val="00B01A97"/>
    <w:rsid w:val="00B020D6"/>
    <w:rsid w:val="00B0259E"/>
    <w:rsid w:val="00B07EC2"/>
    <w:rsid w:val="00B1113A"/>
    <w:rsid w:val="00B1130E"/>
    <w:rsid w:val="00B1279D"/>
    <w:rsid w:val="00B16C85"/>
    <w:rsid w:val="00B1769B"/>
    <w:rsid w:val="00B20539"/>
    <w:rsid w:val="00B21373"/>
    <w:rsid w:val="00B23CD0"/>
    <w:rsid w:val="00B26470"/>
    <w:rsid w:val="00B274C0"/>
    <w:rsid w:val="00B315F4"/>
    <w:rsid w:val="00B33BFA"/>
    <w:rsid w:val="00B357AC"/>
    <w:rsid w:val="00B35E27"/>
    <w:rsid w:val="00B3718D"/>
    <w:rsid w:val="00B37B84"/>
    <w:rsid w:val="00B4326C"/>
    <w:rsid w:val="00B46235"/>
    <w:rsid w:val="00B471C3"/>
    <w:rsid w:val="00B50B84"/>
    <w:rsid w:val="00B5152B"/>
    <w:rsid w:val="00B55A76"/>
    <w:rsid w:val="00B57D93"/>
    <w:rsid w:val="00B61DFD"/>
    <w:rsid w:val="00B62140"/>
    <w:rsid w:val="00B641F5"/>
    <w:rsid w:val="00B72ACF"/>
    <w:rsid w:val="00B733EC"/>
    <w:rsid w:val="00B8306B"/>
    <w:rsid w:val="00B85EA6"/>
    <w:rsid w:val="00B864C6"/>
    <w:rsid w:val="00B87492"/>
    <w:rsid w:val="00B91423"/>
    <w:rsid w:val="00B9164C"/>
    <w:rsid w:val="00B933B3"/>
    <w:rsid w:val="00B9725F"/>
    <w:rsid w:val="00BB0FA0"/>
    <w:rsid w:val="00BB1646"/>
    <w:rsid w:val="00BB3F06"/>
    <w:rsid w:val="00BB73D8"/>
    <w:rsid w:val="00BC733C"/>
    <w:rsid w:val="00BC7450"/>
    <w:rsid w:val="00BD1EBC"/>
    <w:rsid w:val="00BD3DFF"/>
    <w:rsid w:val="00BD44D8"/>
    <w:rsid w:val="00BD79DD"/>
    <w:rsid w:val="00BE17AA"/>
    <w:rsid w:val="00BE2B5C"/>
    <w:rsid w:val="00BE6A27"/>
    <w:rsid w:val="00BE703E"/>
    <w:rsid w:val="00BF1912"/>
    <w:rsid w:val="00BF2241"/>
    <w:rsid w:val="00BF24F6"/>
    <w:rsid w:val="00BF4380"/>
    <w:rsid w:val="00C00F9E"/>
    <w:rsid w:val="00C012E5"/>
    <w:rsid w:val="00C06D0D"/>
    <w:rsid w:val="00C0711D"/>
    <w:rsid w:val="00C0751C"/>
    <w:rsid w:val="00C1203F"/>
    <w:rsid w:val="00C15ACB"/>
    <w:rsid w:val="00C15C2D"/>
    <w:rsid w:val="00C15FBC"/>
    <w:rsid w:val="00C204E1"/>
    <w:rsid w:val="00C22AD6"/>
    <w:rsid w:val="00C255DE"/>
    <w:rsid w:val="00C335E1"/>
    <w:rsid w:val="00C3372E"/>
    <w:rsid w:val="00C34968"/>
    <w:rsid w:val="00C34992"/>
    <w:rsid w:val="00C36E88"/>
    <w:rsid w:val="00C40C9F"/>
    <w:rsid w:val="00C439F5"/>
    <w:rsid w:val="00C525EB"/>
    <w:rsid w:val="00C63395"/>
    <w:rsid w:val="00C634AB"/>
    <w:rsid w:val="00C665B8"/>
    <w:rsid w:val="00C66FE0"/>
    <w:rsid w:val="00C803D7"/>
    <w:rsid w:val="00C80A58"/>
    <w:rsid w:val="00C80A8C"/>
    <w:rsid w:val="00C80D01"/>
    <w:rsid w:val="00C82CDA"/>
    <w:rsid w:val="00C85E98"/>
    <w:rsid w:val="00C86218"/>
    <w:rsid w:val="00C86556"/>
    <w:rsid w:val="00C9408F"/>
    <w:rsid w:val="00C9461C"/>
    <w:rsid w:val="00C95E5B"/>
    <w:rsid w:val="00CA3093"/>
    <w:rsid w:val="00CA701E"/>
    <w:rsid w:val="00CB2D6C"/>
    <w:rsid w:val="00CB3E53"/>
    <w:rsid w:val="00CB47F2"/>
    <w:rsid w:val="00CB7E3E"/>
    <w:rsid w:val="00CC0C47"/>
    <w:rsid w:val="00CC3B50"/>
    <w:rsid w:val="00CD48E6"/>
    <w:rsid w:val="00CE036F"/>
    <w:rsid w:val="00CE0DBE"/>
    <w:rsid w:val="00CE40C5"/>
    <w:rsid w:val="00CE793D"/>
    <w:rsid w:val="00CF3F4D"/>
    <w:rsid w:val="00CF6AFD"/>
    <w:rsid w:val="00D04B01"/>
    <w:rsid w:val="00D0777A"/>
    <w:rsid w:val="00D118E8"/>
    <w:rsid w:val="00D14888"/>
    <w:rsid w:val="00D1497F"/>
    <w:rsid w:val="00D14FEC"/>
    <w:rsid w:val="00D17423"/>
    <w:rsid w:val="00D17AA4"/>
    <w:rsid w:val="00D2049E"/>
    <w:rsid w:val="00D23FEB"/>
    <w:rsid w:val="00D244DD"/>
    <w:rsid w:val="00D30710"/>
    <w:rsid w:val="00D30A37"/>
    <w:rsid w:val="00D32352"/>
    <w:rsid w:val="00D35056"/>
    <w:rsid w:val="00D35387"/>
    <w:rsid w:val="00D417A5"/>
    <w:rsid w:val="00D42D96"/>
    <w:rsid w:val="00D444CB"/>
    <w:rsid w:val="00D46CA7"/>
    <w:rsid w:val="00D4746C"/>
    <w:rsid w:val="00D537F5"/>
    <w:rsid w:val="00D54F39"/>
    <w:rsid w:val="00D62937"/>
    <w:rsid w:val="00D6318F"/>
    <w:rsid w:val="00D71198"/>
    <w:rsid w:val="00D82ED9"/>
    <w:rsid w:val="00D87531"/>
    <w:rsid w:val="00D90A40"/>
    <w:rsid w:val="00D912B1"/>
    <w:rsid w:val="00D91535"/>
    <w:rsid w:val="00D9457B"/>
    <w:rsid w:val="00D94EE3"/>
    <w:rsid w:val="00D959D5"/>
    <w:rsid w:val="00D967E9"/>
    <w:rsid w:val="00DA21ED"/>
    <w:rsid w:val="00DA24C8"/>
    <w:rsid w:val="00DA2664"/>
    <w:rsid w:val="00DA3165"/>
    <w:rsid w:val="00DA5FF5"/>
    <w:rsid w:val="00DA685B"/>
    <w:rsid w:val="00DB3313"/>
    <w:rsid w:val="00DC36D5"/>
    <w:rsid w:val="00DC6A30"/>
    <w:rsid w:val="00DD0111"/>
    <w:rsid w:val="00DD1D90"/>
    <w:rsid w:val="00DD6C8B"/>
    <w:rsid w:val="00DE414A"/>
    <w:rsid w:val="00DE4B15"/>
    <w:rsid w:val="00DF1243"/>
    <w:rsid w:val="00E0534F"/>
    <w:rsid w:val="00E101EF"/>
    <w:rsid w:val="00E14B2F"/>
    <w:rsid w:val="00E2275D"/>
    <w:rsid w:val="00E24F39"/>
    <w:rsid w:val="00E27D2E"/>
    <w:rsid w:val="00E3196C"/>
    <w:rsid w:val="00E31994"/>
    <w:rsid w:val="00E34FAD"/>
    <w:rsid w:val="00E35CA2"/>
    <w:rsid w:val="00E44BC4"/>
    <w:rsid w:val="00E4675C"/>
    <w:rsid w:val="00E46C82"/>
    <w:rsid w:val="00E54823"/>
    <w:rsid w:val="00E54A5A"/>
    <w:rsid w:val="00E56F97"/>
    <w:rsid w:val="00E5762F"/>
    <w:rsid w:val="00E625DA"/>
    <w:rsid w:val="00E718ED"/>
    <w:rsid w:val="00E72CE1"/>
    <w:rsid w:val="00E73D27"/>
    <w:rsid w:val="00E84FB9"/>
    <w:rsid w:val="00E87A16"/>
    <w:rsid w:val="00E9049A"/>
    <w:rsid w:val="00E9368C"/>
    <w:rsid w:val="00E944AB"/>
    <w:rsid w:val="00E94EFF"/>
    <w:rsid w:val="00EA11CF"/>
    <w:rsid w:val="00EA6076"/>
    <w:rsid w:val="00EA79C4"/>
    <w:rsid w:val="00EB2150"/>
    <w:rsid w:val="00EC3741"/>
    <w:rsid w:val="00EC79EC"/>
    <w:rsid w:val="00EC79FB"/>
    <w:rsid w:val="00ED1090"/>
    <w:rsid w:val="00ED7D37"/>
    <w:rsid w:val="00EE4A6A"/>
    <w:rsid w:val="00EF1E6F"/>
    <w:rsid w:val="00EF1F76"/>
    <w:rsid w:val="00EF2602"/>
    <w:rsid w:val="00EF50CE"/>
    <w:rsid w:val="00EF598F"/>
    <w:rsid w:val="00F01DA4"/>
    <w:rsid w:val="00F04989"/>
    <w:rsid w:val="00F0789B"/>
    <w:rsid w:val="00F1172B"/>
    <w:rsid w:val="00F171A3"/>
    <w:rsid w:val="00F17EA6"/>
    <w:rsid w:val="00F229FD"/>
    <w:rsid w:val="00F25799"/>
    <w:rsid w:val="00F267B9"/>
    <w:rsid w:val="00F31ABE"/>
    <w:rsid w:val="00F326A0"/>
    <w:rsid w:val="00F41D9E"/>
    <w:rsid w:val="00F43718"/>
    <w:rsid w:val="00F52EA9"/>
    <w:rsid w:val="00F5725E"/>
    <w:rsid w:val="00F61629"/>
    <w:rsid w:val="00F65638"/>
    <w:rsid w:val="00F65A87"/>
    <w:rsid w:val="00F67625"/>
    <w:rsid w:val="00F71BB8"/>
    <w:rsid w:val="00F72CC9"/>
    <w:rsid w:val="00F73034"/>
    <w:rsid w:val="00F73E17"/>
    <w:rsid w:val="00F76AFD"/>
    <w:rsid w:val="00F76C56"/>
    <w:rsid w:val="00F83629"/>
    <w:rsid w:val="00F86A15"/>
    <w:rsid w:val="00F86B15"/>
    <w:rsid w:val="00F95CCC"/>
    <w:rsid w:val="00F96D81"/>
    <w:rsid w:val="00FA0E13"/>
    <w:rsid w:val="00FA2B19"/>
    <w:rsid w:val="00FA3713"/>
    <w:rsid w:val="00FA3A48"/>
    <w:rsid w:val="00FA6DD5"/>
    <w:rsid w:val="00FB735E"/>
    <w:rsid w:val="00FB7B9F"/>
    <w:rsid w:val="00FC0092"/>
    <w:rsid w:val="00FC03D6"/>
    <w:rsid w:val="00FC07EF"/>
    <w:rsid w:val="00FC34CF"/>
    <w:rsid w:val="00FC40C2"/>
    <w:rsid w:val="00FC4D11"/>
    <w:rsid w:val="00FC6118"/>
    <w:rsid w:val="00FD32EB"/>
    <w:rsid w:val="00FD40EB"/>
    <w:rsid w:val="00FD6DE4"/>
    <w:rsid w:val="00FF03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9025"/>
    <o:shapelayout v:ext="edit">
      <o:idmap v:ext="edit" data="1"/>
    </o:shapelayout>
  </w:shapeDefaults>
  <w:decimalSymbol w:val=","/>
  <w:listSeparator w:val=";"/>
  <w14:docId w14:val="3C7B54F3"/>
  <w15:chartTrackingRefBased/>
  <w15:docId w15:val="{D5E87AA7-F1B7-46EC-B26C-A85150FD1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8" w:defSemiHidden="0" w:defUnhideWhenUsed="0" w:defQFormat="0" w:count="376">
    <w:lsdException w:name="heading 1" w:semiHidden="1" w:uiPriority="9" w:qFormat="1"/>
    <w:lsdException w:name="heading 2" w:semiHidden="1" w:uiPriority="9" w:qFormat="1"/>
    <w:lsdException w:name="heading 3" w:semiHidden="1" w:uiPriority="9" w:qFormat="1"/>
    <w:lsdException w:name="heading 4" w:semiHidden="1" w:uiPriority="9"/>
    <w:lsdException w:name="heading 5" w:semiHidden="1" w:uiPriority="9"/>
    <w:lsdException w:name="heading 6" w:semiHidden="1" w:uiPriority="9"/>
    <w:lsdException w:name="heading 7" w:semiHidden="1" w:uiPriority="9"/>
    <w:lsdException w:name="heading 8" w:semiHidden="1" w:uiPriority="9"/>
    <w:lsdException w:name="heading 9" w:semiHidden="1" w:uiPriority="9"/>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69"/>
    <w:lsdException w:name="toc 2" w:uiPriority="69"/>
    <w:lsdException w:name="toc 3" w:uiPriority="69"/>
    <w:lsdException w:name="toc 4" w:uiPriority="69"/>
    <w:lsdException w:name="toc 5" w:uiPriority="69"/>
    <w:lsdException w:name="toc 6" w:uiPriority="69"/>
    <w:lsdException w:name="toc 7" w:uiPriority="69"/>
    <w:lsdException w:name="toc 8" w:uiPriority="69"/>
    <w:lsdException w:name="toc 9" w:uiPriority="69"/>
    <w:lsdException w:name="Normal Indent" w:semiHidden="1"/>
    <w:lsdException w:name="footnote text" w:semiHidden="1" w:uiPriority="18"/>
    <w:lsdException w:name="annotation text" w:semiHidden="1" w:uiPriority="0"/>
    <w:lsdException w:name="header" w:semiHidden="1"/>
    <w:lsdException w:name="footer" w:semiHidden="1"/>
    <w:lsdException w:name="index heading" w:semiHidden="1"/>
    <w:lsdException w:name="caption" w:semiHidden="1" w:uiPriority="64" w:qFormat="1"/>
    <w:lsdException w:name="table of figures" w:semiHidden="1"/>
    <w:lsdException w:name="envelope address" w:semiHidden="1"/>
    <w:lsdException w:name="envelope return" w:semiHidden="1"/>
    <w:lsdException w:name="footnote reference" w:semiHidden="1" w:uiPriority="94"/>
    <w:lsdException w:name="annotation reference" w:semiHidden="1" w:uiPriority="0"/>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4"/>
    <w:lsdException w:name="FollowedHyperlink" w:semiHidden="1"/>
    <w:lsdException w:name="Strong" w:semiHidden="1" w:uiPriority="94"/>
    <w:lsdException w:name="Emphasis" w:semiHidden="1"/>
    <w:lsdException w:name="Document Map" w:semiHidden="1"/>
    <w:lsdException w:name="Plain Text" w:semiHidden="1"/>
    <w:lsdException w:name="E-mail Signature" w:semiHidden="1"/>
    <w:lsdException w:name="HTML Top of Form" w:semiHidden="1" w:uiPriority="99" w:unhideWhenUsed="1"/>
    <w:lsdException w:name="HTML Bottom of Form" w:semiHidden="1" w:uiPriority="99"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0"/>
    <w:lsdException w:name="Table Theme" w:semiHidden="1" w:uiPriority="99" w:unhideWhenUsed="1"/>
    <w:lsdException w:name="Placeholder Text" w:semiHidden="1" w:uiPriority="99"/>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lsdException w:name="Intense Quote"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uiPriority w:val="98"/>
    <w:semiHidden/>
    <w:rsid w:val="007516BF"/>
    <w:pPr>
      <w:jc w:val="both"/>
    </w:pPr>
    <w:rPr>
      <w:rFonts w:ascii="Calibri" w:hAnsi="Calibri"/>
      <w:color w:val="000000" w:themeColor="text1"/>
      <w:sz w:val="24"/>
    </w:rPr>
  </w:style>
  <w:style w:type="paragraph" w:styleId="berschrift1">
    <w:name w:val="heading 1"/>
    <w:aliases w:val="*Überschrift-1_Q"/>
    <w:basedOn w:val="IBaFStandardQ"/>
    <w:next w:val="TextkrperQ"/>
    <w:link w:val="berschrift1Zchn"/>
    <w:uiPriority w:val="9"/>
    <w:qFormat/>
    <w:rsid w:val="00EF598F"/>
    <w:pPr>
      <w:keepNext/>
      <w:keepLines/>
      <w:numPr>
        <w:numId w:val="41"/>
      </w:numPr>
      <w:spacing w:after="120"/>
      <w:jc w:val="left"/>
      <w:outlineLvl w:val="0"/>
    </w:pPr>
    <w:rPr>
      <w:rFonts w:eastAsiaTheme="majorEastAsia" w:cstheme="majorBidi"/>
      <w:b/>
      <w:szCs w:val="32"/>
    </w:rPr>
  </w:style>
  <w:style w:type="paragraph" w:styleId="berschrift2">
    <w:name w:val="heading 2"/>
    <w:aliases w:val="*Überschrift-2_Q"/>
    <w:basedOn w:val="berschrift1"/>
    <w:next w:val="TextkrperQ"/>
    <w:link w:val="berschrift2Zchn"/>
    <w:uiPriority w:val="9"/>
    <w:qFormat/>
    <w:rsid w:val="00EF598F"/>
    <w:pPr>
      <w:numPr>
        <w:ilvl w:val="1"/>
      </w:numPr>
      <w:outlineLvl w:val="1"/>
    </w:pPr>
    <w:rPr>
      <w:szCs w:val="26"/>
    </w:rPr>
  </w:style>
  <w:style w:type="paragraph" w:styleId="berschrift3">
    <w:name w:val="heading 3"/>
    <w:aliases w:val="*Überschrift-3_Q"/>
    <w:basedOn w:val="berschrift2"/>
    <w:next w:val="TextkrperQ"/>
    <w:link w:val="berschrift3Zchn"/>
    <w:uiPriority w:val="9"/>
    <w:qFormat/>
    <w:rsid w:val="00EF598F"/>
    <w:pPr>
      <w:numPr>
        <w:ilvl w:val="2"/>
      </w:numPr>
      <w:outlineLvl w:val="2"/>
    </w:pPr>
    <w:rPr>
      <w:szCs w:val="24"/>
    </w:rPr>
  </w:style>
  <w:style w:type="paragraph" w:styleId="berschrift4">
    <w:name w:val="heading 4"/>
    <w:aliases w:val="*Überschrift-4_Q"/>
    <w:basedOn w:val="berschrift3"/>
    <w:next w:val="TextkrperQ"/>
    <w:link w:val="berschrift4Zchn"/>
    <w:uiPriority w:val="9"/>
    <w:rsid w:val="00EF598F"/>
    <w:pPr>
      <w:numPr>
        <w:ilvl w:val="3"/>
      </w:numPr>
      <w:outlineLvl w:val="3"/>
    </w:pPr>
    <w:rPr>
      <w:iCs/>
    </w:rPr>
  </w:style>
  <w:style w:type="paragraph" w:styleId="berschrift5">
    <w:name w:val="heading 5"/>
    <w:aliases w:val="*Überschrift-5_Q"/>
    <w:basedOn w:val="berschrift4"/>
    <w:next w:val="TextkrperQ"/>
    <w:link w:val="berschrift5Zchn"/>
    <w:uiPriority w:val="9"/>
    <w:rsid w:val="00EF598F"/>
    <w:pPr>
      <w:numPr>
        <w:ilvl w:val="4"/>
      </w:numPr>
      <w:outlineLvl w:val="4"/>
    </w:pPr>
  </w:style>
  <w:style w:type="paragraph" w:styleId="berschrift6">
    <w:name w:val="heading 6"/>
    <w:aliases w:val="*Überschrift-6_Q"/>
    <w:basedOn w:val="berschrift5"/>
    <w:next w:val="TextkrperQ"/>
    <w:link w:val="berschrift6Zchn"/>
    <w:uiPriority w:val="9"/>
    <w:unhideWhenUsed/>
    <w:rsid w:val="00EF598F"/>
    <w:pPr>
      <w:numPr>
        <w:ilvl w:val="5"/>
      </w:numPr>
      <w:outlineLvl w:val="5"/>
    </w:pPr>
  </w:style>
  <w:style w:type="paragraph" w:styleId="berschrift7">
    <w:name w:val="heading 7"/>
    <w:aliases w:val="*Überschrift-7_Q"/>
    <w:basedOn w:val="berschrift6"/>
    <w:next w:val="TextkrperQ"/>
    <w:link w:val="berschrift7Zchn"/>
    <w:uiPriority w:val="9"/>
    <w:unhideWhenUsed/>
    <w:rsid w:val="00EF598F"/>
    <w:pPr>
      <w:numPr>
        <w:ilvl w:val="6"/>
      </w:numPr>
      <w:outlineLvl w:val="6"/>
    </w:pPr>
    <w:rPr>
      <w:iCs w:val="0"/>
    </w:rPr>
  </w:style>
  <w:style w:type="paragraph" w:styleId="berschrift8">
    <w:name w:val="heading 8"/>
    <w:aliases w:val="*Überschrift-8_Q"/>
    <w:basedOn w:val="berschrift7"/>
    <w:next w:val="TextkrperQ"/>
    <w:link w:val="berschrift8Zchn"/>
    <w:uiPriority w:val="9"/>
    <w:unhideWhenUsed/>
    <w:rsid w:val="00EF598F"/>
    <w:pPr>
      <w:numPr>
        <w:ilvl w:val="7"/>
      </w:numPr>
      <w:outlineLvl w:val="7"/>
    </w:pPr>
    <w:rPr>
      <w:szCs w:val="21"/>
    </w:rPr>
  </w:style>
  <w:style w:type="paragraph" w:styleId="berschrift9">
    <w:name w:val="heading 9"/>
    <w:aliases w:val="*Überschrift-9_Q"/>
    <w:basedOn w:val="berschrift8"/>
    <w:next w:val="TextkrperQ"/>
    <w:link w:val="berschrift9Zchn"/>
    <w:uiPriority w:val="9"/>
    <w:unhideWhenUsed/>
    <w:rsid w:val="00EF598F"/>
    <w:pPr>
      <w:numPr>
        <w:ilvl w:val="8"/>
      </w:numPr>
      <w:outlineLvl w:val="8"/>
    </w:pPr>
    <w:rPr>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IBaFStandardQ">
    <w:name w:val="#IBaF_Standard_Q"/>
    <w:basedOn w:val="IQWiG-Formatvorlageninhaltlichtechnisch"/>
    <w:link w:val="IBaFStandardQZchn"/>
    <w:uiPriority w:val="97"/>
    <w:semiHidden/>
    <w:rsid w:val="00EF598F"/>
  </w:style>
  <w:style w:type="paragraph" w:styleId="Anrede">
    <w:name w:val="Salutation"/>
    <w:basedOn w:val="Standard"/>
    <w:next w:val="Standard"/>
    <w:link w:val="AnredeZchn"/>
    <w:uiPriority w:val="98"/>
    <w:semiHidden/>
    <w:rsid w:val="00EF598F"/>
  </w:style>
  <w:style w:type="character" w:customStyle="1" w:styleId="AnredeZchn">
    <w:name w:val="Anrede Zchn"/>
    <w:basedOn w:val="Absatz-Standardschriftart"/>
    <w:link w:val="Anrede"/>
    <w:uiPriority w:val="98"/>
    <w:semiHidden/>
    <w:rsid w:val="00EF598F"/>
    <w:rPr>
      <w:rFonts w:ascii="Calibri" w:hAnsi="Calibri"/>
      <w:color w:val="000000" w:themeColor="text1"/>
      <w:sz w:val="24"/>
    </w:rPr>
  </w:style>
  <w:style w:type="character" w:customStyle="1" w:styleId="IBaFStandardQZchn">
    <w:name w:val="#IBaF_Standard_Q Zchn"/>
    <w:basedOn w:val="Absatz-Standardschriftart"/>
    <w:link w:val="IBaFStandardQ"/>
    <w:uiPriority w:val="97"/>
    <w:semiHidden/>
    <w:rsid w:val="00EF598F"/>
    <w:rPr>
      <w:rFonts w:ascii="Calibri" w:hAnsi="Calibri"/>
      <w:color w:val="000000" w:themeColor="text1"/>
      <w:sz w:val="24"/>
    </w:rPr>
  </w:style>
  <w:style w:type="paragraph" w:styleId="Abbildungsverzeichnis">
    <w:name w:val="table of figures"/>
    <w:aliases w:val="#Abbildungsverzeichnis_Q"/>
    <w:basedOn w:val="IBaFStandardQ"/>
    <w:next w:val="TextkrperQ"/>
    <w:uiPriority w:val="98"/>
    <w:rsid w:val="00EF598F"/>
    <w:pPr>
      <w:keepLines/>
      <w:spacing w:after="80" w:line="240" w:lineRule="auto"/>
      <w:ind w:left="397" w:right="397" w:hanging="397"/>
      <w:jc w:val="left"/>
    </w:pPr>
  </w:style>
  <w:style w:type="paragraph" w:customStyle="1" w:styleId="TextkrperQ">
    <w:name w:val="*Textkörper_Q"/>
    <w:basedOn w:val="IBaFStandardQ"/>
    <w:link w:val="TextkrperQZchn"/>
    <w:qFormat/>
    <w:rsid w:val="00EF598F"/>
  </w:style>
  <w:style w:type="numbering" w:customStyle="1" w:styleId="ListeberschriftenQ">
    <w:name w:val="#Liste_Überschriften_Q"/>
    <w:uiPriority w:val="99"/>
    <w:rsid w:val="00EF598F"/>
    <w:pPr>
      <w:numPr>
        <w:numId w:val="41"/>
      </w:numPr>
    </w:pPr>
  </w:style>
  <w:style w:type="character" w:customStyle="1" w:styleId="berschrift1Zchn">
    <w:name w:val="Überschrift 1 Zchn"/>
    <w:aliases w:val="*Überschrift-1_Q Zchn"/>
    <w:basedOn w:val="Absatz-Standardschriftart"/>
    <w:link w:val="berschrift1"/>
    <w:uiPriority w:val="9"/>
    <w:rsid w:val="00EF598F"/>
    <w:rPr>
      <w:rFonts w:ascii="Calibri" w:eastAsiaTheme="majorEastAsia" w:hAnsi="Calibri" w:cstheme="majorBidi"/>
      <w:b/>
      <w:color w:val="000000" w:themeColor="text1"/>
      <w:sz w:val="24"/>
      <w:szCs w:val="32"/>
    </w:rPr>
  </w:style>
  <w:style w:type="character" w:customStyle="1" w:styleId="berschrift2Zchn">
    <w:name w:val="Überschrift 2 Zchn"/>
    <w:aliases w:val="*Überschrift-2_Q Zchn"/>
    <w:basedOn w:val="Absatz-Standardschriftart"/>
    <w:link w:val="berschrift2"/>
    <w:uiPriority w:val="9"/>
    <w:rsid w:val="00EF598F"/>
    <w:rPr>
      <w:rFonts w:ascii="Calibri" w:eastAsiaTheme="majorEastAsia" w:hAnsi="Calibri" w:cstheme="majorBidi"/>
      <w:b/>
      <w:color w:val="000000" w:themeColor="text1"/>
      <w:sz w:val="24"/>
      <w:szCs w:val="26"/>
    </w:rPr>
  </w:style>
  <w:style w:type="character" w:customStyle="1" w:styleId="berschrift3Zchn">
    <w:name w:val="Überschrift 3 Zchn"/>
    <w:aliases w:val="*Überschrift-3_Q Zchn"/>
    <w:basedOn w:val="Absatz-Standardschriftart"/>
    <w:link w:val="berschrift3"/>
    <w:uiPriority w:val="9"/>
    <w:rsid w:val="00EF598F"/>
    <w:rPr>
      <w:rFonts w:ascii="Calibri" w:eastAsiaTheme="majorEastAsia" w:hAnsi="Calibri" w:cstheme="majorBidi"/>
      <w:b/>
      <w:color w:val="000000" w:themeColor="text1"/>
      <w:sz w:val="24"/>
      <w:szCs w:val="24"/>
    </w:rPr>
  </w:style>
  <w:style w:type="character" w:customStyle="1" w:styleId="berschrift4Zchn">
    <w:name w:val="Überschrift 4 Zchn"/>
    <w:aliases w:val="*Überschrift-4_Q Zchn"/>
    <w:basedOn w:val="Absatz-Standardschriftart"/>
    <w:link w:val="berschrift4"/>
    <w:uiPriority w:val="9"/>
    <w:rsid w:val="00EF598F"/>
    <w:rPr>
      <w:rFonts w:ascii="Calibri" w:eastAsiaTheme="majorEastAsia" w:hAnsi="Calibri" w:cstheme="majorBidi"/>
      <w:b/>
      <w:iCs/>
      <w:color w:val="000000" w:themeColor="text1"/>
      <w:sz w:val="24"/>
      <w:szCs w:val="24"/>
    </w:rPr>
  </w:style>
  <w:style w:type="character" w:customStyle="1" w:styleId="berschrift5Zchn">
    <w:name w:val="Überschrift 5 Zchn"/>
    <w:aliases w:val="*Überschrift-5_Q Zchn"/>
    <w:basedOn w:val="Absatz-Standardschriftart"/>
    <w:link w:val="berschrift5"/>
    <w:uiPriority w:val="9"/>
    <w:rsid w:val="00EF598F"/>
    <w:rPr>
      <w:rFonts w:ascii="Calibri" w:eastAsiaTheme="majorEastAsia" w:hAnsi="Calibri" w:cstheme="majorBidi"/>
      <w:b/>
      <w:iCs/>
      <w:color w:val="000000" w:themeColor="text1"/>
      <w:sz w:val="24"/>
      <w:szCs w:val="24"/>
    </w:rPr>
  </w:style>
  <w:style w:type="character" w:customStyle="1" w:styleId="berschrift6Zchn">
    <w:name w:val="Überschrift 6 Zchn"/>
    <w:aliases w:val="*Überschrift-6_Q Zchn"/>
    <w:basedOn w:val="Absatz-Standardschriftart"/>
    <w:link w:val="berschrift6"/>
    <w:uiPriority w:val="9"/>
    <w:rsid w:val="00EF598F"/>
    <w:rPr>
      <w:rFonts w:ascii="Calibri" w:eastAsiaTheme="majorEastAsia" w:hAnsi="Calibri" w:cstheme="majorBidi"/>
      <w:b/>
      <w:iCs/>
      <w:color w:val="000000" w:themeColor="text1"/>
      <w:sz w:val="24"/>
      <w:szCs w:val="24"/>
    </w:rPr>
  </w:style>
  <w:style w:type="character" w:customStyle="1" w:styleId="berschrift7Zchn">
    <w:name w:val="Überschrift 7 Zchn"/>
    <w:aliases w:val="*Überschrift-7_Q Zchn"/>
    <w:basedOn w:val="Absatz-Standardschriftart"/>
    <w:link w:val="berschrift7"/>
    <w:uiPriority w:val="9"/>
    <w:rsid w:val="00EF598F"/>
    <w:rPr>
      <w:rFonts w:ascii="Calibri" w:eastAsiaTheme="majorEastAsia" w:hAnsi="Calibri" w:cstheme="majorBidi"/>
      <w:b/>
      <w:color w:val="000000" w:themeColor="text1"/>
      <w:sz w:val="24"/>
      <w:szCs w:val="24"/>
    </w:rPr>
  </w:style>
  <w:style w:type="character" w:customStyle="1" w:styleId="berschrift8Zchn">
    <w:name w:val="Überschrift 8 Zchn"/>
    <w:aliases w:val="*Überschrift-8_Q Zchn"/>
    <w:basedOn w:val="Absatz-Standardschriftart"/>
    <w:link w:val="berschrift8"/>
    <w:uiPriority w:val="9"/>
    <w:rsid w:val="00EF598F"/>
    <w:rPr>
      <w:rFonts w:ascii="Calibri" w:eastAsiaTheme="majorEastAsia" w:hAnsi="Calibri" w:cstheme="majorBidi"/>
      <w:b/>
      <w:color w:val="000000" w:themeColor="text1"/>
      <w:sz w:val="24"/>
      <w:szCs w:val="21"/>
    </w:rPr>
  </w:style>
  <w:style w:type="character" w:customStyle="1" w:styleId="berschrift9Zchn">
    <w:name w:val="Überschrift 9 Zchn"/>
    <w:aliases w:val="*Überschrift-9_Q Zchn"/>
    <w:basedOn w:val="Absatz-Standardschriftart"/>
    <w:link w:val="berschrift9"/>
    <w:uiPriority w:val="9"/>
    <w:rsid w:val="00EF598F"/>
    <w:rPr>
      <w:rFonts w:ascii="Calibri" w:eastAsiaTheme="majorEastAsia" w:hAnsi="Calibri" w:cstheme="majorBidi"/>
      <w:b/>
      <w:iCs/>
      <w:color w:val="000000" w:themeColor="text1"/>
      <w:sz w:val="24"/>
      <w:szCs w:val="21"/>
    </w:rPr>
  </w:style>
  <w:style w:type="paragraph" w:customStyle="1" w:styleId="IQWiG-Formatvorlageninhaltlichtechnisch">
    <w:name w:val="##IQWiG-Formatvorlagen↑inhaltlich↑::↓technisch↓##"/>
    <w:link w:val="IQWiG-FormatvorlageninhaltlichtechnischZchn"/>
    <w:uiPriority w:val="97"/>
    <w:semiHidden/>
    <w:rsid w:val="00EF598F"/>
    <w:pPr>
      <w:spacing w:after="240" w:line="276" w:lineRule="auto"/>
      <w:jc w:val="both"/>
    </w:pPr>
    <w:rPr>
      <w:rFonts w:ascii="Calibri" w:hAnsi="Calibri"/>
      <w:color w:val="000000" w:themeColor="text1"/>
      <w:sz w:val="24"/>
    </w:rPr>
  </w:style>
  <w:style w:type="character" w:customStyle="1" w:styleId="IQWiG-FormatvorlageninhaltlichtechnischZchn">
    <w:name w:val="##IQWiG-Formatvorlagen↑inhaltlich↑::↓technisch↓## Zchn"/>
    <w:basedOn w:val="Absatz-Standardschriftart"/>
    <w:link w:val="IQWiG-Formatvorlageninhaltlichtechnisch"/>
    <w:uiPriority w:val="97"/>
    <w:semiHidden/>
    <w:rsid w:val="00EF598F"/>
    <w:rPr>
      <w:rFonts w:ascii="Calibri" w:hAnsi="Calibri"/>
      <w:color w:val="000000" w:themeColor="text1"/>
      <w:sz w:val="24"/>
    </w:rPr>
  </w:style>
  <w:style w:type="character" w:styleId="Hyperlink">
    <w:name w:val="Hyperlink"/>
    <w:aliases w:val="*Zeichen::Unterstreichen_Q"/>
    <w:basedOn w:val="Absatz-Standardschriftart"/>
    <w:uiPriority w:val="94"/>
    <w:rsid w:val="00EF598F"/>
    <w:rPr>
      <w:color w:val="000000" w:themeColor="text1"/>
      <w:u w:val="single"/>
    </w:rPr>
  </w:style>
  <w:style w:type="character" w:customStyle="1" w:styleId="ZeichenAusgeblendetQ">
    <w:name w:val="#Zeichen::Ausgeblendet_Q"/>
    <w:basedOn w:val="Absatz-Standardschriftart"/>
    <w:uiPriority w:val="98"/>
    <w:semiHidden/>
    <w:rsid w:val="00EF598F"/>
    <w:rPr>
      <w:vanish/>
      <w:color w:val="000000" w:themeColor="text1"/>
    </w:rPr>
  </w:style>
  <w:style w:type="character" w:customStyle="1" w:styleId="ZeichenEnglischQ">
    <w:name w:val="*Zeichen::Englisch_Q"/>
    <w:basedOn w:val="Absatz-Standardschriftart"/>
    <w:uiPriority w:val="94"/>
    <w:rsid w:val="00EF598F"/>
    <w:rPr>
      <w:noProof w:val="0"/>
      <w:color w:val="000000" w:themeColor="text1"/>
      <w:lang w:val="en-GB"/>
    </w:rPr>
  </w:style>
  <w:style w:type="paragraph" w:customStyle="1" w:styleId="AuftragQ">
    <w:name w:val="#Auftrag_Q"/>
    <w:basedOn w:val="IBaFStandardQ"/>
    <w:uiPriority w:val="98"/>
    <w:semiHidden/>
    <w:rsid w:val="001F2FF0"/>
    <w:pPr>
      <w:keepLines/>
      <w:framePr w:wrap="around" w:vAnchor="page" w:hAnchor="page" w:x="3970" w:y="13326" w:anchorLock="1"/>
      <w:spacing w:after="0" w:line="240" w:lineRule="auto"/>
      <w:jc w:val="left"/>
    </w:pPr>
  </w:style>
  <w:style w:type="paragraph" w:customStyle="1" w:styleId="AuftragsnummerQ">
    <w:name w:val="#Auftragsnummer_Q"/>
    <w:basedOn w:val="AuftragQ"/>
    <w:uiPriority w:val="98"/>
    <w:semiHidden/>
    <w:rsid w:val="001F2FF0"/>
    <w:pPr>
      <w:framePr w:wrap="around" w:x="4877"/>
    </w:pPr>
  </w:style>
  <w:style w:type="paragraph" w:styleId="Endnotentext">
    <w:name w:val="endnote text"/>
    <w:basedOn w:val="Standard"/>
    <w:link w:val="EndnotentextZchn"/>
    <w:uiPriority w:val="98"/>
    <w:semiHidden/>
    <w:rsid w:val="00EF598F"/>
    <w:pPr>
      <w:spacing w:after="0" w:line="240" w:lineRule="auto"/>
    </w:pPr>
    <w:rPr>
      <w:sz w:val="20"/>
      <w:szCs w:val="20"/>
    </w:rPr>
  </w:style>
  <w:style w:type="character" w:customStyle="1" w:styleId="EndnotentextZchn">
    <w:name w:val="Endnotentext Zchn"/>
    <w:basedOn w:val="Absatz-Standardschriftart"/>
    <w:link w:val="Endnotentext"/>
    <w:uiPriority w:val="98"/>
    <w:semiHidden/>
    <w:rsid w:val="00EF598F"/>
    <w:rPr>
      <w:rFonts w:ascii="Calibri" w:hAnsi="Calibri"/>
      <w:color w:val="000000" w:themeColor="text1"/>
      <w:sz w:val="20"/>
      <w:szCs w:val="20"/>
    </w:rPr>
  </w:style>
  <w:style w:type="character" w:styleId="Endnotenzeichen">
    <w:name w:val="endnote reference"/>
    <w:basedOn w:val="Absatz-Standardschriftart"/>
    <w:uiPriority w:val="98"/>
    <w:semiHidden/>
    <w:rsid w:val="00EF598F"/>
    <w:rPr>
      <w:vertAlign w:val="superscript"/>
    </w:rPr>
  </w:style>
  <w:style w:type="paragraph" w:styleId="Funotentext">
    <w:name w:val="footnote text"/>
    <w:aliases w:val="*Fußnotentext_Q"/>
    <w:basedOn w:val="IBaFStandardQ"/>
    <w:link w:val="FunotentextZchn"/>
    <w:uiPriority w:val="18"/>
    <w:rsid w:val="00EF598F"/>
    <w:pPr>
      <w:spacing w:after="60" w:line="240" w:lineRule="auto"/>
      <w:ind w:left="113" w:hanging="113"/>
      <w:jc w:val="left"/>
    </w:pPr>
    <w:rPr>
      <w:sz w:val="20"/>
      <w:szCs w:val="20"/>
    </w:rPr>
  </w:style>
  <w:style w:type="character" w:customStyle="1" w:styleId="FunotentextZchn">
    <w:name w:val="Fußnotentext Zchn"/>
    <w:aliases w:val="*Fußnotentext_Q Zchn"/>
    <w:basedOn w:val="Absatz-Standardschriftart"/>
    <w:link w:val="Funotentext"/>
    <w:uiPriority w:val="18"/>
    <w:rsid w:val="00EF598F"/>
    <w:rPr>
      <w:rFonts w:ascii="Calibri" w:hAnsi="Calibri"/>
      <w:color w:val="000000" w:themeColor="text1"/>
      <w:sz w:val="20"/>
      <w:szCs w:val="20"/>
    </w:rPr>
  </w:style>
  <w:style w:type="character" w:styleId="Funotenzeichen">
    <w:name w:val="footnote reference"/>
    <w:aliases w:val="*Zeichen::Hochgestellt-Fußnotenzeichen_Q"/>
    <w:basedOn w:val="Absatz-Standardschriftart"/>
    <w:uiPriority w:val="94"/>
    <w:rsid w:val="00EF598F"/>
    <w:rPr>
      <w:color w:val="000000" w:themeColor="text1"/>
      <w:vertAlign w:val="superscript"/>
    </w:rPr>
  </w:style>
  <w:style w:type="paragraph" w:customStyle="1" w:styleId="Zitat-wrtlichQ">
    <w:name w:val="*Zitat-wörtlich_Q"/>
    <w:basedOn w:val="IBaFStandardQ"/>
    <w:uiPriority w:val="18"/>
    <w:rsid w:val="00EF598F"/>
    <w:pPr>
      <w:ind w:left="357"/>
    </w:pPr>
    <w:rPr>
      <w:i/>
    </w:rPr>
  </w:style>
  <w:style w:type="paragraph" w:customStyle="1" w:styleId="Textstruktur-1Q">
    <w:name w:val="*Ü_Textstruktur-1_Q"/>
    <w:basedOn w:val="IBaFStandardQ"/>
    <w:next w:val="TextkrperQ"/>
    <w:link w:val="Textstruktur-1QZchn"/>
    <w:uiPriority w:val="4"/>
    <w:qFormat/>
    <w:rsid w:val="00EF598F"/>
    <w:pPr>
      <w:keepNext/>
      <w:keepLines/>
      <w:spacing w:after="60"/>
      <w:jc w:val="left"/>
    </w:pPr>
    <w:rPr>
      <w:b/>
    </w:rPr>
  </w:style>
  <w:style w:type="paragraph" w:customStyle="1" w:styleId="Textstruktur-2Q">
    <w:name w:val="*Ü_Textstruktur-2_Q"/>
    <w:basedOn w:val="Textstruktur-1Q"/>
    <w:next w:val="TextkrperQ"/>
    <w:link w:val="Textstruktur-2QZchn"/>
    <w:uiPriority w:val="4"/>
    <w:qFormat/>
    <w:rsid w:val="00EF598F"/>
    <w:rPr>
      <w:i/>
    </w:rPr>
  </w:style>
  <w:style w:type="character" w:customStyle="1" w:styleId="Textstruktur-1QZchn">
    <w:name w:val="*Ü_Textstruktur-1_Q Zchn"/>
    <w:basedOn w:val="IBaFStandardQZchn"/>
    <w:link w:val="Textstruktur-1Q"/>
    <w:uiPriority w:val="4"/>
    <w:rsid w:val="00EF598F"/>
    <w:rPr>
      <w:rFonts w:ascii="Calibri" w:hAnsi="Calibri"/>
      <w:b/>
      <w:color w:val="000000" w:themeColor="text1"/>
      <w:sz w:val="24"/>
    </w:rPr>
  </w:style>
  <w:style w:type="paragraph" w:customStyle="1" w:styleId="Textstruktur-3Q">
    <w:name w:val="*Ü_Textstruktur-3_Q"/>
    <w:basedOn w:val="Textstruktur-2Q"/>
    <w:next w:val="TextkrperQ"/>
    <w:link w:val="Textstruktur-3QZchn"/>
    <w:uiPriority w:val="4"/>
    <w:rsid w:val="00EF598F"/>
    <w:rPr>
      <w:b w:val="0"/>
    </w:rPr>
  </w:style>
  <w:style w:type="character" w:customStyle="1" w:styleId="Textstruktur-2QZchn">
    <w:name w:val="*Ü_Textstruktur-2_Q Zchn"/>
    <w:basedOn w:val="IBaFStandardQZchn"/>
    <w:link w:val="Textstruktur-2Q"/>
    <w:uiPriority w:val="4"/>
    <w:rsid w:val="00EF598F"/>
    <w:rPr>
      <w:rFonts w:ascii="Calibri" w:hAnsi="Calibri"/>
      <w:b/>
      <w:i/>
      <w:color w:val="000000" w:themeColor="text1"/>
      <w:sz w:val="24"/>
    </w:rPr>
  </w:style>
  <w:style w:type="paragraph" w:customStyle="1" w:styleId="Textstruktur-4Q">
    <w:name w:val="*Ü_Textstruktur-4_Q"/>
    <w:basedOn w:val="Textstruktur-3Q"/>
    <w:next w:val="TextkrperQ"/>
    <w:link w:val="Textstruktur-4QZchn"/>
    <w:uiPriority w:val="4"/>
    <w:rsid w:val="00EF598F"/>
    <w:rPr>
      <w:u w:val="single" w:color="000000" w:themeColor="text1"/>
    </w:rPr>
  </w:style>
  <w:style w:type="character" w:customStyle="1" w:styleId="Textstruktur-3QZchn">
    <w:name w:val="*Ü_Textstruktur-3_Q Zchn"/>
    <w:basedOn w:val="IBaFStandardQZchn"/>
    <w:link w:val="Textstruktur-3Q"/>
    <w:uiPriority w:val="4"/>
    <w:rsid w:val="00EF598F"/>
    <w:rPr>
      <w:rFonts w:ascii="Calibri" w:hAnsi="Calibri"/>
      <w:i/>
      <w:color w:val="000000" w:themeColor="text1"/>
      <w:sz w:val="24"/>
    </w:rPr>
  </w:style>
  <w:style w:type="paragraph" w:customStyle="1" w:styleId="Anhang-1Q">
    <w:name w:val="*Ü_Anhang-1_Q"/>
    <w:basedOn w:val="IBaFStandardQ"/>
    <w:next w:val="TextkrperQ"/>
    <w:uiPriority w:val="29"/>
    <w:rsid w:val="00EF598F"/>
    <w:pPr>
      <w:keepNext/>
      <w:keepLines/>
      <w:pageBreakBefore/>
      <w:numPr>
        <w:numId w:val="23"/>
      </w:numPr>
      <w:spacing w:after="120"/>
      <w:jc w:val="left"/>
      <w:outlineLvl w:val="0"/>
    </w:pPr>
    <w:rPr>
      <w:b/>
    </w:rPr>
  </w:style>
  <w:style w:type="character" w:customStyle="1" w:styleId="Textstruktur-4QZchn">
    <w:name w:val="*Ü_Textstruktur-4_Q Zchn"/>
    <w:basedOn w:val="Textstruktur-3QZchn"/>
    <w:link w:val="Textstruktur-4Q"/>
    <w:uiPriority w:val="4"/>
    <w:rsid w:val="00EF598F"/>
    <w:rPr>
      <w:rFonts w:ascii="Calibri" w:hAnsi="Calibri"/>
      <w:i/>
      <w:color w:val="000000" w:themeColor="text1"/>
      <w:sz w:val="24"/>
      <w:u w:val="single" w:color="000000" w:themeColor="text1"/>
    </w:rPr>
  </w:style>
  <w:style w:type="numbering" w:customStyle="1" w:styleId="ListeAnhangQ">
    <w:name w:val="#Liste_Anhang_Q"/>
    <w:uiPriority w:val="99"/>
    <w:rsid w:val="00EF598F"/>
    <w:pPr>
      <w:numPr>
        <w:numId w:val="23"/>
      </w:numPr>
    </w:pPr>
  </w:style>
  <w:style w:type="paragraph" w:customStyle="1" w:styleId="Anhang-2Q">
    <w:name w:val="*Ü_Anhang-2_Q"/>
    <w:basedOn w:val="IBaFStandardQ"/>
    <w:next w:val="TextkrperQ"/>
    <w:uiPriority w:val="29"/>
    <w:rsid w:val="00EF598F"/>
    <w:pPr>
      <w:keepNext/>
      <w:keepLines/>
      <w:numPr>
        <w:ilvl w:val="1"/>
        <w:numId w:val="23"/>
      </w:numPr>
      <w:spacing w:after="120"/>
      <w:jc w:val="left"/>
      <w:outlineLvl w:val="1"/>
    </w:pPr>
    <w:rPr>
      <w:b/>
    </w:rPr>
  </w:style>
  <w:style w:type="paragraph" w:customStyle="1" w:styleId="Anhang-4Q">
    <w:name w:val="*Ü_Anhang-4_Q"/>
    <w:basedOn w:val="IBaFStandardQ"/>
    <w:next w:val="TextkrperQ"/>
    <w:uiPriority w:val="29"/>
    <w:rsid w:val="00EF598F"/>
    <w:pPr>
      <w:keepNext/>
      <w:keepLines/>
      <w:numPr>
        <w:ilvl w:val="3"/>
        <w:numId w:val="23"/>
      </w:numPr>
      <w:spacing w:after="120"/>
      <w:jc w:val="left"/>
      <w:outlineLvl w:val="3"/>
    </w:pPr>
    <w:rPr>
      <w:b/>
    </w:rPr>
  </w:style>
  <w:style w:type="paragraph" w:customStyle="1" w:styleId="Anhang-3Q">
    <w:name w:val="*Ü_Anhang-3_Q"/>
    <w:basedOn w:val="IBaFStandardQ"/>
    <w:next w:val="TextkrperQ"/>
    <w:uiPriority w:val="29"/>
    <w:rsid w:val="00EF598F"/>
    <w:pPr>
      <w:keepNext/>
      <w:keepLines/>
      <w:numPr>
        <w:ilvl w:val="2"/>
        <w:numId w:val="23"/>
      </w:numPr>
      <w:spacing w:after="120"/>
      <w:jc w:val="left"/>
      <w:outlineLvl w:val="2"/>
    </w:pPr>
    <w:rPr>
      <w:b/>
    </w:rPr>
  </w:style>
  <w:style w:type="paragraph" w:customStyle="1" w:styleId="LiteraturQ">
    <w:name w:val="*Literatur_Q"/>
    <w:basedOn w:val="IBaFStandardQ"/>
    <w:next w:val="TextkrperQ"/>
    <w:uiPriority w:val="18"/>
    <w:rsid w:val="00EF598F"/>
    <w:pPr>
      <w:keepLines/>
      <w:spacing w:after="120"/>
      <w:jc w:val="left"/>
    </w:pPr>
  </w:style>
  <w:style w:type="paragraph" w:styleId="Verzeichnis1">
    <w:name w:val="toc 1"/>
    <w:aliases w:val="#Verzeichnis-1_Q"/>
    <w:basedOn w:val="IBaFStandardQ"/>
    <w:next w:val="TextkrperQ"/>
    <w:uiPriority w:val="69"/>
    <w:rsid w:val="00EF598F"/>
    <w:pPr>
      <w:keepNext/>
      <w:keepLines/>
      <w:tabs>
        <w:tab w:val="right" w:leader="dot" w:pos="9061"/>
      </w:tabs>
      <w:spacing w:after="80" w:line="240" w:lineRule="auto"/>
      <w:ind w:left="397" w:right="397" w:hanging="397"/>
      <w:jc w:val="left"/>
    </w:pPr>
    <w:rPr>
      <w:b/>
    </w:rPr>
  </w:style>
  <w:style w:type="paragraph" w:styleId="Verzeichnis2">
    <w:name w:val="toc 2"/>
    <w:aliases w:val="#Verzeichnis-2_Q"/>
    <w:basedOn w:val="IBaFStandardQ"/>
    <w:next w:val="TextkrperQ"/>
    <w:uiPriority w:val="69"/>
    <w:rsid w:val="00EF598F"/>
    <w:pPr>
      <w:keepLines/>
      <w:tabs>
        <w:tab w:val="right" w:leader="dot" w:pos="9061"/>
      </w:tabs>
      <w:spacing w:after="80" w:line="240" w:lineRule="auto"/>
      <w:ind w:left="794" w:right="397" w:hanging="567"/>
      <w:jc w:val="left"/>
    </w:pPr>
    <w:rPr>
      <w:b/>
    </w:rPr>
  </w:style>
  <w:style w:type="paragraph" w:styleId="Verzeichnis3">
    <w:name w:val="toc 3"/>
    <w:aliases w:val="#Verzeichnis-3_Q"/>
    <w:basedOn w:val="IBaFStandardQ"/>
    <w:next w:val="TextkrperQ"/>
    <w:uiPriority w:val="69"/>
    <w:semiHidden/>
    <w:rsid w:val="00EF598F"/>
    <w:pPr>
      <w:keepLines/>
      <w:tabs>
        <w:tab w:val="right" w:leader="dot" w:pos="9061"/>
      </w:tabs>
      <w:spacing w:after="80" w:line="240" w:lineRule="auto"/>
      <w:ind w:left="1191" w:right="397" w:hanging="737"/>
      <w:jc w:val="left"/>
    </w:pPr>
  </w:style>
  <w:style w:type="paragraph" w:styleId="Verzeichnis9">
    <w:name w:val="toc 9"/>
    <w:aliases w:val="#Verzeichnis-9_Q"/>
    <w:basedOn w:val="IBaFStandardQ"/>
    <w:next w:val="TextkrperQ"/>
    <w:uiPriority w:val="69"/>
    <w:semiHidden/>
    <w:rsid w:val="00EF598F"/>
    <w:pPr>
      <w:keepLines/>
      <w:tabs>
        <w:tab w:val="right" w:leader="dot" w:pos="9061"/>
      </w:tabs>
      <w:spacing w:after="80" w:line="240" w:lineRule="auto"/>
      <w:ind w:left="3572" w:right="397" w:hanging="1758"/>
      <w:jc w:val="left"/>
    </w:pPr>
  </w:style>
  <w:style w:type="paragraph" w:styleId="Verzeichnis8">
    <w:name w:val="toc 8"/>
    <w:aliases w:val="#Verzeichnis-8_Q"/>
    <w:basedOn w:val="IBaFStandardQ"/>
    <w:next w:val="TextkrperQ"/>
    <w:uiPriority w:val="69"/>
    <w:semiHidden/>
    <w:rsid w:val="00EF598F"/>
    <w:pPr>
      <w:keepLines/>
      <w:tabs>
        <w:tab w:val="right" w:leader="dot" w:pos="9061"/>
      </w:tabs>
      <w:spacing w:after="80" w:line="240" w:lineRule="auto"/>
      <w:ind w:left="3176" w:right="397" w:hanging="1588"/>
      <w:jc w:val="left"/>
    </w:pPr>
  </w:style>
  <w:style w:type="paragraph" w:styleId="Verzeichnis7">
    <w:name w:val="toc 7"/>
    <w:aliases w:val="#Verzeichnis-7_Q"/>
    <w:basedOn w:val="IBaFStandardQ"/>
    <w:next w:val="TextkrperQ"/>
    <w:uiPriority w:val="69"/>
    <w:semiHidden/>
    <w:rsid w:val="00EF598F"/>
    <w:pPr>
      <w:keepLines/>
      <w:tabs>
        <w:tab w:val="right" w:leader="dot" w:pos="9061"/>
      </w:tabs>
      <w:spacing w:after="80" w:line="240" w:lineRule="auto"/>
      <w:ind w:left="2779" w:right="397" w:hanging="1418"/>
      <w:jc w:val="left"/>
    </w:pPr>
  </w:style>
  <w:style w:type="paragraph" w:styleId="Verzeichnis6">
    <w:name w:val="toc 6"/>
    <w:aliases w:val="#Verzeichnis-6_Q"/>
    <w:basedOn w:val="IBaFStandardQ"/>
    <w:next w:val="TextkrperQ"/>
    <w:uiPriority w:val="69"/>
    <w:semiHidden/>
    <w:rsid w:val="00EF598F"/>
    <w:pPr>
      <w:keepLines/>
      <w:tabs>
        <w:tab w:val="right" w:leader="dot" w:pos="9061"/>
      </w:tabs>
      <w:spacing w:after="80" w:line="240" w:lineRule="auto"/>
      <w:ind w:left="2381" w:right="397" w:hanging="1247"/>
      <w:jc w:val="left"/>
    </w:pPr>
  </w:style>
  <w:style w:type="paragraph" w:styleId="Verzeichnis5">
    <w:name w:val="toc 5"/>
    <w:aliases w:val="#Verzeichnis-5_Q"/>
    <w:basedOn w:val="IBaFStandardQ"/>
    <w:next w:val="TextkrperQ"/>
    <w:uiPriority w:val="69"/>
    <w:semiHidden/>
    <w:rsid w:val="00EF598F"/>
    <w:pPr>
      <w:keepLines/>
      <w:tabs>
        <w:tab w:val="right" w:leader="dot" w:pos="9061"/>
      </w:tabs>
      <w:spacing w:after="80" w:line="240" w:lineRule="auto"/>
      <w:ind w:left="1984" w:right="397" w:hanging="1077"/>
      <w:jc w:val="left"/>
    </w:pPr>
  </w:style>
  <w:style w:type="paragraph" w:styleId="Verzeichnis4">
    <w:name w:val="toc 4"/>
    <w:aliases w:val="#Verzeichnis-4_Q"/>
    <w:basedOn w:val="IBaFStandardQ"/>
    <w:next w:val="TextkrperQ"/>
    <w:uiPriority w:val="69"/>
    <w:semiHidden/>
    <w:rsid w:val="00EF598F"/>
    <w:pPr>
      <w:keepLines/>
      <w:tabs>
        <w:tab w:val="right" w:leader="dot" w:pos="9061"/>
      </w:tabs>
      <w:spacing w:after="80" w:line="240" w:lineRule="auto"/>
      <w:ind w:left="1587" w:right="397" w:hanging="907"/>
      <w:jc w:val="left"/>
    </w:pPr>
  </w:style>
  <w:style w:type="paragraph" w:customStyle="1" w:styleId="Aufzhlung-1Q">
    <w:name w:val="*Aufzählung-1_Q"/>
    <w:basedOn w:val="IBaFStandardQ"/>
    <w:next w:val="TextkrperQ"/>
    <w:uiPriority w:val="14"/>
    <w:rsid w:val="00EF598F"/>
    <w:pPr>
      <w:numPr>
        <w:numId w:val="24"/>
      </w:numPr>
      <w:spacing w:after="120"/>
      <w:jc w:val="left"/>
    </w:pPr>
  </w:style>
  <w:style w:type="numbering" w:customStyle="1" w:styleId="ListeAufzhlungQ">
    <w:name w:val="#Liste_Aufzählung_Q"/>
    <w:basedOn w:val="KeineListe"/>
    <w:uiPriority w:val="99"/>
    <w:rsid w:val="00EF598F"/>
    <w:pPr>
      <w:numPr>
        <w:numId w:val="24"/>
      </w:numPr>
    </w:pPr>
  </w:style>
  <w:style w:type="paragraph" w:customStyle="1" w:styleId="Aufzhlung-2Q">
    <w:name w:val="*Aufzählung-2_Q"/>
    <w:basedOn w:val="Aufzhlung-1Q"/>
    <w:next w:val="TextkrperQ"/>
    <w:uiPriority w:val="14"/>
    <w:rsid w:val="00EF598F"/>
    <w:pPr>
      <w:numPr>
        <w:ilvl w:val="1"/>
      </w:numPr>
    </w:pPr>
  </w:style>
  <w:style w:type="paragraph" w:customStyle="1" w:styleId="Aufzhlung-3Q">
    <w:name w:val="*Aufzählung-3_Q"/>
    <w:basedOn w:val="Aufzhlung-2Q"/>
    <w:next w:val="TextkrperQ"/>
    <w:uiPriority w:val="14"/>
    <w:rsid w:val="00EF598F"/>
    <w:pPr>
      <w:numPr>
        <w:ilvl w:val="2"/>
      </w:numPr>
    </w:pPr>
  </w:style>
  <w:style w:type="paragraph" w:customStyle="1" w:styleId="Aufzhlung-1-EndeQ">
    <w:name w:val="*Aufzählung-1-Ende_Q"/>
    <w:basedOn w:val="Aufzhlung-1Q"/>
    <w:next w:val="TextkrperQ"/>
    <w:uiPriority w:val="15"/>
    <w:rsid w:val="00EF598F"/>
    <w:pPr>
      <w:spacing w:after="240"/>
    </w:pPr>
  </w:style>
  <w:style w:type="paragraph" w:customStyle="1" w:styleId="Aufzhlung-2-EndeQ">
    <w:name w:val="*Aufzählung-2-Ende_Q"/>
    <w:basedOn w:val="Aufzhlung-2Q"/>
    <w:next w:val="TextkrperQ"/>
    <w:uiPriority w:val="15"/>
    <w:rsid w:val="00EF598F"/>
    <w:pPr>
      <w:spacing w:after="240"/>
    </w:pPr>
  </w:style>
  <w:style w:type="paragraph" w:customStyle="1" w:styleId="Aufzhlung-3-EndeQ">
    <w:name w:val="*Aufzählung-3-Ende_Q"/>
    <w:basedOn w:val="Aufzhlung-3Q"/>
    <w:next w:val="TextkrperQ"/>
    <w:uiPriority w:val="15"/>
    <w:rsid w:val="00EF598F"/>
    <w:pPr>
      <w:spacing w:after="240"/>
    </w:pPr>
  </w:style>
  <w:style w:type="paragraph" w:customStyle="1" w:styleId="Aufzhlung-Fortsetzung-1Q">
    <w:name w:val="*Aufzählung-Fortsetzung-1_Q"/>
    <w:basedOn w:val="IBaFStandardQ"/>
    <w:next w:val="TextkrperQ"/>
    <w:uiPriority w:val="18"/>
    <w:rsid w:val="00EF598F"/>
    <w:pPr>
      <w:spacing w:after="120"/>
      <w:ind w:left="397"/>
      <w:jc w:val="left"/>
    </w:pPr>
  </w:style>
  <w:style w:type="paragraph" w:customStyle="1" w:styleId="Aufzhlung-Fortsetzung-2Q">
    <w:name w:val="*Aufzählung-Fortsetzung-2_Q"/>
    <w:basedOn w:val="IBaFStandardQ"/>
    <w:next w:val="TextkrperQ"/>
    <w:uiPriority w:val="18"/>
    <w:rsid w:val="00EF598F"/>
    <w:pPr>
      <w:spacing w:after="120"/>
      <w:ind w:left="737"/>
      <w:jc w:val="left"/>
    </w:pPr>
  </w:style>
  <w:style w:type="paragraph" w:customStyle="1" w:styleId="Aufzhlung-Fortsetzung-3Q">
    <w:name w:val="*Aufzählung-Fortsetzung-3_Q"/>
    <w:basedOn w:val="IBaFStandardQ"/>
    <w:next w:val="TextkrperQ"/>
    <w:uiPriority w:val="18"/>
    <w:rsid w:val="00EF598F"/>
    <w:pPr>
      <w:spacing w:after="120"/>
      <w:ind w:left="1077"/>
      <w:jc w:val="left"/>
    </w:pPr>
  </w:style>
  <w:style w:type="paragraph" w:customStyle="1" w:styleId="VersionQ">
    <w:name w:val="#Version_Q"/>
    <w:basedOn w:val="IBaFStandardQ"/>
    <w:next w:val="TextkrperQ"/>
    <w:uiPriority w:val="98"/>
    <w:semiHidden/>
    <w:rsid w:val="00EF598F"/>
    <w:pPr>
      <w:keepLines/>
      <w:framePr w:w="2495" w:wrap="around" w:vAnchor="page" w:hAnchor="page" w:x="2269" w:y="13609" w:anchorLock="1"/>
      <w:spacing w:after="0" w:line="240" w:lineRule="auto"/>
      <w:jc w:val="right"/>
    </w:pPr>
  </w:style>
  <w:style w:type="paragraph" w:customStyle="1" w:styleId="VersionsnummerQ">
    <w:name w:val="#Versionsnummer_Q"/>
    <w:basedOn w:val="VersionQ"/>
    <w:next w:val="TextkrperQ"/>
    <w:uiPriority w:val="98"/>
    <w:semiHidden/>
    <w:qFormat/>
    <w:rsid w:val="00EF598F"/>
    <w:pPr>
      <w:framePr w:w="0" w:wrap="around" w:x="4877"/>
      <w:jc w:val="left"/>
    </w:pPr>
  </w:style>
  <w:style w:type="paragraph" w:customStyle="1" w:styleId="StandQ">
    <w:name w:val="#Stand_Q"/>
    <w:basedOn w:val="IBaFStandardQ"/>
    <w:next w:val="TextkrperQ"/>
    <w:uiPriority w:val="98"/>
    <w:semiHidden/>
    <w:rsid w:val="00EF598F"/>
    <w:pPr>
      <w:keepLines/>
      <w:framePr w:w="2495" w:wrap="around" w:vAnchor="page" w:hAnchor="page" w:x="2269" w:y="13893" w:anchorLock="1"/>
      <w:spacing w:after="0" w:line="240" w:lineRule="auto"/>
      <w:jc w:val="right"/>
    </w:pPr>
  </w:style>
  <w:style w:type="paragraph" w:customStyle="1" w:styleId="DatumQ">
    <w:name w:val="#Datum_Q"/>
    <w:basedOn w:val="StandQ"/>
    <w:next w:val="TextkrperQ"/>
    <w:uiPriority w:val="98"/>
    <w:semiHidden/>
    <w:rsid w:val="00EF598F"/>
    <w:pPr>
      <w:framePr w:w="0" w:wrap="around" w:x="4877"/>
      <w:jc w:val="left"/>
    </w:pPr>
  </w:style>
  <w:style w:type="paragraph" w:customStyle="1" w:styleId="berschriftVorseitenQ">
    <w:name w:val="#Überschrift_Vorseiten_Q"/>
    <w:basedOn w:val="IBaFStandardQ"/>
    <w:next w:val="TextkrperQ"/>
    <w:uiPriority w:val="98"/>
    <w:semiHidden/>
    <w:rsid w:val="00EF598F"/>
    <w:pPr>
      <w:keepNext/>
      <w:keepLines/>
      <w:spacing w:after="180" w:line="240" w:lineRule="auto"/>
      <w:jc w:val="left"/>
      <w:outlineLvl w:val="0"/>
    </w:pPr>
    <w:rPr>
      <w:b/>
    </w:rPr>
  </w:style>
  <w:style w:type="paragraph" w:customStyle="1" w:styleId="Seitenangabe-VerzeichnisseQ">
    <w:name w:val="#Seitenangabe-Verzeichnisse_Q"/>
    <w:basedOn w:val="IBaFStandardQ"/>
    <w:next w:val="TextkrperQ"/>
    <w:uiPriority w:val="98"/>
    <w:semiHidden/>
    <w:rsid w:val="00EF598F"/>
    <w:pPr>
      <w:keepNext/>
      <w:keepLines/>
      <w:spacing w:after="120" w:line="240" w:lineRule="auto"/>
      <w:jc w:val="right"/>
    </w:pPr>
    <w:rPr>
      <w:b/>
    </w:rPr>
  </w:style>
  <w:style w:type="paragraph" w:styleId="Kopfzeile">
    <w:name w:val="header"/>
    <w:aliases w:val="#Kopfzeile_obere-Zeile_Q"/>
    <w:basedOn w:val="IBaFStandardQ"/>
    <w:next w:val="Kopfzeileuntere-ZeileQ"/>
    <w:link w:val="KopfzeileZchn"/>
    <w:uiPriority w:val="98"/>
    <w:semiHidden/>
    <w:rsid w:val="00EF598F"/>
    <w:pPr>
      <w:keepLines/>
      <w:pBdr>
        <w:bottom w:val="single" w:sz="4" w:space="1" w:color="000000" w:themeColor="text1"/>
      </w:pBdr>
      <w:spacing w:after="0"/>
      <w:ind w:right="1758"/>
      <w:jc w:val="left"/>
    </w:pPr>
  </w:style>
  <w:style w:type="character" w:customStyle="1" w:styleId="KopfzeileZchn">
    <w:name w:val="Kopfzeile Zchn"/>
    <w:aliases w:val="#Kopfzeile_obere-Zeile_Q Zchn"/>
    <w:basedOn w:val="Absatz-Standardschriftart"/>
    <w:link w:val="Kopfzeile"/>
    <w:uiPriority w:val="98"/>
    <w:semiHidden/>
    <w:rsid w:val="00EF598F"/>
    <w:rPr>
      <w:rFonts w:ascii="Calibri" w:hAnsi="Calibri"/>
      <w:color w:val="000000" w:themeColor="text1"/>
      <w:sz w:val="24"/>
    </w:rPr>
  </w:style>
  <w:style w:type="paragraph" w:styleId="Fuzeile">
    <w:name w:val="footer"/>
    <w:aliases w:val="#Fußzeile_untere-Zeile_Q"/>
    <w:basedOn w:val="Fuzeileobere-ZeileQ"/>
    <w:link w:val="FuzeileZchn"/>
    <w:uiPriority w:val="98"/>
    <w:semiHidden/>
    <w:rsid w:val="00EF598F"/>
    <w:pPr>
      <w:pBdr>
        <w:top w:val="single" w:sz="4" w:space="1" w:color="000000" w:themeColor="text1"/>
      </w:pBdr>
    </w:pPr>
  </w:style>
  <w:style w:type="character" w:customStyle="1" w:styleId="FuzeileZchn">
    <w:name w:val="Fußzeile Zchn"/>
    <w:aliases w:val="#Fußzeile_untere-Zeile_Q Zchn"/>
    <w:basedOn w:val="Absatz-Standardschriftart"/>
    <w:link w:val="Fuzeile"/>
    <w:uiPriority w:val="98"/>
    <w:semiHidden/>
    <w:rsid w:val="00EF598F"/>
    <w:rPr>
      <w:rFonts w:ascii="Calibri" w:hAnsi="Calibri"/>
      <w:color w:val="000000" w:themeColor="text1"/>
      <w:sz w:val="24"/>
    </w:rPr>
  </w:style>
  <w:style w:type="paragraph" w:customStyle="1" w:styleId="Kopfzeileuntere-ZeileQ">
    <w:name w:val="#Kopfzeile_untere-Zeile_Q"/>
    <w:basedOn w:val="Kopfzeile"/>
    <w:link w:val="Kopfzeileuntere-ZeileQZchn"/>
    <w:uiPriority w:val="98"/>
    <w:semiHidden/>
    <w:rsid w:val="00EF598F"/>
    <w:pPr>
      <w:pBdr>
        <w:bottom w:val="none" w:sz="0" w:space="0" w:color="auto"/>
      </w:pBdr>
    </w:pPr>
  </w:style>
  <w:style w:type="character" w:customStyle="1" w:styleId="Kopfzeileuntere-ZeileQZchn">
    <w:name w:val="#Kopfzeile_untere-Zeile_Q Zchn"/>
    <w:basedOn w:val="KopfzeileZchn"/>
    <w:link w:val="Kopfzeileuntere-ZeileQ"/>
    <w:uiPriority w:val="98"/>
    <w:semiHidden/>
    <w:rsid w:val="00EF598F"/>
    <w:rPr>
      <w:rFonts w:ascii="Calibri" w:hAnsi="Calibri"/>
      <w:color w:val="000000" w:themeColor="text1"/>
      <w:sz w:val="24"/>
    </w:rPr>
  </w:style>
  <w:style w:type="character" w:customStyle="1" w:styleId="ZeichenKursivQ">
    <w:name w:val="*Zeichen::Kursiv_Q"/>
    <w:basedOn w:val="Absatz-Standardschriftart"/>
    <w:uiPriority w:val="94"/>
    <w:rsid w:val="00EF598F"/>
    <w:rPr>
      <w:i/>
      <w:color w:val="000000" w:themeColor="text1"/>
    </w:rPr>
  </w:style>
  <w:style w:type="character" w:customStyle="1" w:styleId="ZeichenTiefgestelltQ">
    <w:name w:val="*Zeichen::Tiefgestellt_Q"/>
    <w:basedOn w:val="Absatz-Standardschriftart"/>
    <w:uiPriority w:val="94"/>
    <w:rsid w:val="00EF598F"/>
    <w:rPr>
      <w:color w:val="000000" w:themeColor="text1"/>
      <w:vertAlign w:val="subscript"/>
    </w:rPr>
  </w:style>
  <w:style w:type="paragraph" w:customStyle="1" w:styleId="AbbildungQ">
    <w:name w:val="*Abbildung_Q"/>
    <w:basedOn w:val="IBaFStandardQ"/>
    <w:next w:val="AbbildungBeschriftungQ"/>
    <w:uiPriority w:val="10"/>
    <w:rsid w:val="00EF598F"/>
    <w:pPr>
      <w:keepNext/>
      <w:keepLines/>
      <w:spacing w:after="60"/>
      <w:jc w:val="left"/>
    </w:pPr>
  </w:style>
  <w:style w:type="paragraph" w:customStyle="1" w:styleId="AbbildungBeschriftungQ">
    <w:name w:val="*Abbildung_Beschriftung_Q"/>
    <w:basedOn w:val="IBaFStandardQ"/>
    <w:next w:val="TextkrperQ"/>
    <w:uiPriority w:val="12"/>
    <w:rsid w:val="00EF598F"/>
    <w:pPr>
      <w:keepLines/>
      <w:spacing w:after="360"/>
      <w:jc w:val="left"/>
    </w:pPr>
  </w:style>
  <w:style w:type="paragraph" w:customStyle="1" w:styleId="AbbildungFunoteQ">
    <w:name w:val="*Abbildung_Fußnote_Q"/>
    <w:basedOn w:val="Standard"/>
    <w:next w:val="AbbildungBeschriftungQ"/>
    <w:uiPriority w:val="11"/>
    <w:rsid w:val="00EF598F"/>
    <w:pPr>
      <w:keepNext/>
      <w:keepLines/>
      <w:spacing w:after="60" w:line="240" w:lineRule="auto"/>
      <w:ind w:left="284" w:hanging="284"/>
      <w:contextualSpacing/>
      <w:jc w:val="left"/>
    </w:pPr>
    <w:rPr>
      <w:sz w:val="20"/>
      <w:szCs w:val="24"/>
    </w:rPr>
  </w:style>
  <w:style w:type="numbering" w:customStyle="1" w:styleId="Listenummerierte-AufzhlungQ">
    <w:name w:val="#Liste_nummerierte-Aufzählung_Q"/>
    <w:basedOn w:val="KeineListe"/>
    <w:uiPriority w:val="99"/>
    <w:rsid w:val="00EF598F"/>
    <w:pPr>
      <w:numPr>
        <w:numId w:val="27"/>
      </w:numPr>
    </w:pPr>
  </w:style>
  <w:style w:type="paragraph" w:customStyle="1" w:styleId="nummerierte-Aufzhlung-1Q">
    <w:name w:val="*nummerierte-Aufzählung-1_Q"/>
    <w:basedOn w:val="Standard"/>
    <w:next w:val="TextkrperQ"/>
    <w:uiPriority w:val="16"/>
    <w:rsid w:val="00EF598F"/>
    <w:pPr>
      <w:numPr>
        <w:numId w:val="27"/>
      </w:numPr>
      <w:spacing w:after="120" w:line="276" w:lineRule="auto"/>
      <w:jc w:val="left"/>
    </w:pPr>
  </w:style>
  <w:style w:type="paragraph" w:customStyle="1" w:styleId="nummerierte-Aufzhlung-2Q">
    <w:name w:val="*nummerierte-Aufzählung-2_Q"/>
    <w:basedOn w:val="nummerierte-Aufzhlung-1Q"/>
    <w:next w:val="TextkrperQ"/>
    <w:uiPriority w:val="16"/>
    <w:rsid w:val="00EF598F"/>
    <w:pPr>
      <w:numPr>
        <w:ilvl w:val="1"/>
      </w:numPr>
    </w:pPr>
  </w:style>
  <w:style w:type="paragraph" w:customStyle="1" w:styleId="nummerierte-Aufzhlung-3Q">
    <w:name w:val="*nummerierte-Aufzählung-3_Q"/>
    <w:basedOn w:val="nummerierte-Aufzhlung-2Q"/>
    <w:next w:val="TextkrperQ"/>
    <w:uiPriority w:val="16"/>
    <w:rsid w:val="00EF598F"/>
    <w:pPr>
      <w:numPr>
        <w:ilvl w:val="2"/>
      </w:numPr>
    </w:pPr>
  </w:style>
  <w:style w:type="paragraph" w:customStyle="1" w:styleId="nummerierte-Aufzhlung-1-EndeQ">
    <w:name w:val="*nummerierte-Aufzählung-1-Ende_Q"/>
    <w:basedOn w:val="nummerierte-Aufzhlung-1Q"/>
    <w:next w:val="TextkrperQ"/>
    <w:uiPriority w:val="17"/>
    <w:rsid w:val="00EF598F"/>
    <w:pPr>
      <w:spacing w:after="240"/>
    </w:pPr>
  </w:style>
  <w:style w:type="paragraph" w:customStyle="1" w:styleId="nummerierte-Aufzhlung-2-EndeQ">
    <w:name w:val="*nummerierte-Aufzählung-2-Ende_Q"/>
    <w:basedOn w:val="nummerierte-Aufzhlung-2Q"/>
    <w:next w:val="TextkrperQ"/>
    <w:uiPriority w:val="17"/>
    <w:rsid w:val="00EF598F"/>
    <w:pPr>
      <w:spacing w:after="240"/>
    </w:pPr>
  </w:style>
  <w:style w:type="paragraph" w:customStyle="1" w:styleId="nummerierte-Aufzhlung-3-EndeQ">
    <w:name w:val="*nummerierte-Aufzählung-3-Ende_Q"/>
    <w:basedOn w:val="nummerierte-Aufzhlung-3Q"/>
    <w:next w:val="TextkrperQ"/>
    <w:uiPriority w:val="17"/>
    <w:rsid w:val="00EF598F"/>
    <w:pPr>
      <w:spacing w:after="240"/>
    </w:pPr>
  </w:style>
  <w:style w:type="numbering" w:customStyle="1" w:styleId="ListeAufzhlung-TabelleQ">
    <w:name w:val="#Liste_Aufzählung-Tabelle_Q"/>
    <w:basedOn w:val="KeineListe"/>
    <w:uiPriority w:val="99"/>
    <w:rsid w:val="00EF598F"/>
    <w:pPr>
      <w:numPr>
        <w:numId w:val="28"/>
      </w:numPr>
    </w:pPr>
  </w:style>
  <w:style w:type="paragraph" w:customStyle="1" w:styleId="TabInhaltAufzhlung-1Q">
    <w:name w:val="*Tab_Inhalt_Aufzählung-1_Q"/>
    <w:basedOn w:val="IBaFTabellentexteQ"/>
    <w:uiPriority w:val="75"/>
    <w:rsid w:val="00EF598F"/>
    <w:pPr>
      <w:numPr>
        <w:numId w:val="28"/>
      </w:numPr>
    </w:pPr>
  </w:style>
  <w:style w:type="table" w:styleId="Tabellenraster">
    <w:name w:val="Table Grid"/>
    <w:aliases w:val="#Tabelle_Q"/>
    <w:basedOn w:val="NormaleTabelle"/>
    <w:rsid w:val="00EF598F"/>
    <w:pPr>
      <w:spacing w:after="0" w:line="240" w:lineRule="auto"/>
    </w:pPr>
    <w:rPr>
      <w:rFonts w:ascii="Calibri" w:hAnsi="Calibri"/>
      <w:color w:val="000000" w:themeColor="text1"/>
      <w:sz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Pr>
    <w:trPr>
      <w:cantSplit/>
    </w:trPr>
  </w:style>
  <w:style w:type="paragraph" w:styleId="Beschriftung">
    <w:name w:val="caption"/>
    <w:aliases w:val="*Tab_Beschriftung_Q"/>
    <w:basedOn w:val="IBaFTabellentexteQ"/>
    <w:next w:val="Tab-SpaltenQ"/>
    <w:uiPriority w:val="64"/>
    <w:qFormat/>
    <w:rsid w:val="00EF598F"/>
    <w:pPr>
      <w:spacing w:before="0"/>
      <w:ind w:left="-57" w:right="-57"/>
    </w:pPr>
    <w:rPr>
      <w:iCs/>
      <w:szCs w:val="18"/>
    </w:rPr>
  </w:style>
  <w:style w:type="paragraph" w:customStyle="1" w:styleId="Tab-SpaltenQ">
    <w:name w:val="*Tab_Ü-Spalten_Q"/>
    <w:basedOn w:val="IBaFTabellentexteQ"/>
    <w:uiPriority w:val="65"/>
    <w:rsid w:val="00EF598F"/>
    <w:rPr>
      <w:b/>
    </w:rPr>
  </w:style>
  <w:style w:type="paragraph" w:customStyle="1" w:styleId="TabInhaltQ">
    <w:name w:val="*Tab_Inhalt_Q"/>
    <w:basedOn w:val="IBaFTabellentexteQ"/>
    <w:uiPriority w:val="70"/>
    <w:rsid w:val="00EF598F"/>
  </w:style>
  <w:style w:type="paragraph" w:customStyle="1" w:styleId="TabInhaltAufzhlung-2Q">
    <w:name w:val="*Tab_Inhalt_Aufzählung-2_Q"/>
    <w:basedOn w:val="IBaFTabellentexteQ"/>
    <w:uiPriority w:val="75"/>
    <w:rsid w:val="00EF598F"/>
    <w:pPr>
      <w:numPr>
        <w:ilvl w:val="1"/>
        <w:numId w:val="28"/>
      </w:numPr>
    </w:pPr>
  </w:style>
  <w:style w:type="paragraph" w:customStyle="1" w:styleId="TabInhaltAufzhlung-3Q">
    <w:name w:val="*Tab_Inhalt_Aufzählung-3_Q"/>
    <w:basedOn w:val="IBaFTabellentexteQ"/>
    <w:uiPriority w:val="75"/>
    <w:rsid w:val="00EF598F"/>
    <w:pPr>
      <w:numPr>
        <w:ilvl w:val="2"/>
        <w:numId w:val="28"/>
      </w:numPr>
    </w:pPr>
  </w:style>
  <w:style w:type="paragraph" w:customStyle="1" w:styleId="TabInhaltAufzhlung-1kursivQ">
    <w:name w:val="*Tab_Inhalt_Aufzählung-1_kursiv_Q"/>
    <w:basedOn w:val="TabInhaltAufzhlung-1Q"/>
    <w:uiPriority w:val="76"/>
    <w:rsid w:val="00EF598F"/>
    <w:rPr>
      <w:i/>
    </w:rPr>
  </w:style>
  <w:style w:type="paragraph" w:customStyle="1" w:styleId="TabInhaltAufzhlung-2kursivQ">
    <w:name w:val="*Tab_Inhalt_Aufzählung-2_kursiv_Q"/>
    <w:basedOn w:val="TabInhaltAufzhlung-2Q"/>
    <w:uiPriority w:val="76"/>
    <w:rsid w:val="00EF598F"/>
    <w:rPr>
      <w:i/>
    </w:rPr>
  </w:style>
  <w:style w:type="paragraph" w:customStyle="1" w:styleId="TabInhaltAufzhlung-3kursivQ">
    <w:name w:val="*Tab_Inhalt_Aufzählung-3_kursiv_Q"/>
    <w:basedOn w:val="TabInhaltAufzhlung-3Q"/>
    <w:uiPriority w:val="76"/>
    <w:rsid w:val="00EF598F"/>
    <w:rPr>
      <w:i/>
    </w:rPr>
  </w:style>
  <w:style w:type="paragraph" w:customStyle="1" w:styleId="TabInhaltEinzug-1Q">
    <w:name w:val="*Tab_Inhalt_Einzug-1_Q"/>
    <w:basedOn w:val="IBaFTabellentexteQ"/>
    <w:uiPriority w:val="74"/>
    <w:rsid w:val="00EF598F"/>
    <w:pPr>
      <w:ind w:left="170"/>
    </w:pPr>
  </w:style>
  <w:style w:type="paragraph" w:customStyle="1" w:styleId="TabInhaltEinzug-2Q">
    <w:name w:val="*Tab_Inhalt_Einzug-2_Q"/>
    <w:basedOn w:val="IBaFTabellentexteQ"/>
    <w:uiPriority w:val="74"/>
    <w:rsid w:val="00EF598F"/>
    <w:pPr>
      <w:ind w:left="340"/>
    </w:pPr>
  </w:style>
  <w:style w:type="paragraph" w:customStyle="1" w:styleId="TabInhaltEinzug-3Q">
    <w:name w:val="*Tab_Inhalt_Einzug-3_Q"/>
    <w:basedOn w:val="IBaFTabellentexteQ"/>
    <w:uiPriority w:val="74"/>
    <w:rsid w:val="00EF598F"/>
    <w:pPr>
      <w:ind w:left="510"/>
    </w:pPr>
  </w:style>
  <w:style w:type="paragraph" w:customStyle="1" w:styleId="TabInhaltkursivQ">
    <w:name w:val="*Tab_Inhalt_kursiv_Q"/>
    <w:basedOn w:val="IBaFTabellentexteQ"/>
    <w:uiPriority w:val="71"/>
    <w:rsid w:val="00EF598F"/>
    <w:rPr>
      <w:i/>
    </w:rPr>
  </w:style>
  <w:style w:type="paragraph" w:customStyle="1" w:styleId="Tab-SpaltenkursivQ">
    <w:name w:val="*Tab_Ü-Spalten_kursiv_Q"/>
    <w:basedOn w:val="IBaFTabellentexteQ"/>
    <w:uiPriority w:val="67"/>
    <w:rsid w:val="00EF598F"/>
    <w:rPr>
      <w:b/>
      <w:i/>
    </w:rPr>
  </w:style>
  <w:style w:type="paragraph" w:customStyle="1" w:styleId="TabInhaltzentriertQ">
    <w:name w:val="*Tab_Inhalt_zentriert_Q"/>
    <w:basedOn w:val="IBaFTabellentexteQ"/>
    <w:uiPriority w:val="72"/>
    <w:rsid w:val="00EF598F"/>
    <w:pPr>
      <w:jc w:val="center"/>
    </w:pPr>
  </w:style>
  <w:style w:type="paragraph" w:customStyle="1" w:styleId="Tab-SpaltenzentriertQ">
    <w:name w:val="*Tab_Ü-Spalten_zentriert_Q"/>
    <w:basedOn w:val="IBaFTabellentexteQ"/>
    <w:uiPriority w:val="68"/>
    <w:rsid w:val="00EF598F"/>
    <w:pPr>
      <w:jc w:val="center"/>
    </w:pPr>
    <w:rPr>
      <w:b/>
    </w:rPr>
  </w:style>
  <w:style w:type="paragraph" w:customStyle="1" w:styleId="Tab-SpaltenkursivzentriertQ">
    <w:name w:val="*Tab_Ü-Spalten_kursiv+zentriert_Q"/>
    <w:basedOn w:val="IBaFTabellentexteQ"/>
    <w:uiPriority w:val="69"/>
    <w:rsid w:val="00EF598F"/>
    <w:pPr>
      <w:jc w:val="center"/>
    </w:pPr>
    <w:rPr>
      <w:b/>
      <w:i/>
    </w:rPr>
  </w:style>
  <w:style w:type="paragraph" w:customStyle="1" w:styleId="Tab-SpaltenEinzug-1Q">
    <w:name w:val="*Tab_Ü-Spalten_Einzug-1_Q"/>
    <w:basedOn w:val="IBaFTabellentexteQ"/>
    <w:uiPriority w:val="67"/>
    <w:rsid w:val="00EF598F"/>
    <w:pPr>
      <w:ind w:left="170"/>
    </w:pPr>
    <w:rPr>
      <w:b/>
    </w:rPr>
  </w:style>
  <w:style w:type="paragraph" w:customStyle="1" w:styleId="Tab-SpaltenEinzug-2Q">
    <w:name w:val="*Tab_Ü-Spalten_Einzug-2_Q"/>
    <w:basedOn w:val="IBaFTabellentexteQ"/>
    <w:uiPriority w:val="67"/>
    <w:rsid w:val="00EF598F"/>
    <w:pPr>
      <w:ind w:left="340"/>
    </w:pPr>
    <w:rPr>
      <w:b/>
    </w:rPr>
  </w:style>
  <w:style w:type="paragraph" w:customStyle="1" w:styleId="Tab-SpaltenEinzug-3Q">
    <w:name w:val="*Tab_Ü-Spalten_Einzug-3_Q"/>
    <w:basedOn w:val="IBaFTabellentexteQ"/>
    <w:uiPriority w:val="67"/>
    <w:rsid w:val="00EF598F"/>
    <w:pPr>
      <w:ind w:left="510"/>
    </w:pPr>
    <w:rPr>
      <w:b/>
    </w:rPr>
  </w:style>
  <w:style w:type="paragraph" w:customStyle="1" w:styleId="TabInhaltkursivzentriertQ">
    <w:name w:val="*Tab_Inhalt_kursiv+zentriert_Q"/>
    <w:basedOn w:val="IBaFTabellentexteQ"/>
    <w:uiPriority w:val="73"/>
    <w:rsid w:val="00EF598F"/>
    <w:pPr>
      <w:jc w:val="center"/>
    </w:pPr>
    <w:rPr>
      <w:i/>
    </w:rPr>
  </w:style>
  <w:style w:type="paragraph" w:customStyle="1" w:styleId="TabFunoteQ">
    <w:name w:val="*Tab_Fußnote_Q"/>
    <w:basedOn w:val="IBaFTabellentexteQ"/>
    <w:uiPriority w:val="77"/>
    <w:rsid w:val="00EF598F"/>
    <w:pPr>
      <w:ind w:left="284" w:hanging="284"/>
      <w:contextualSpacing/>
    </w:pPr>
  </w:style>
  <w:style w:type="paragraph" w:customStyle="1" w:styleId="TabAbkrzungQ">
    <w:name w:val="*Tab_Abkürzung_Q"/>
    <w:basedOn w:val="IBaFTabellentexteQ"/>
    <w:uiPriority w:val="78"/>
    <w:rsid w:val="00EF598F"/>
    <w:pPr>
      <w:keepNext w:val="0"/>
    </w:pPr>
  </w:style>
  <w:style w:type="paragraph" w:customStyle="1" w:styleId="Tab-SpaltenhochkantQ">
    <w:name w:val="*Tab_Ü-Spalten_hochkant_Q"/>
    <w:basedOn w:val="IBaFTabellentexteQ"/>
    <w:uiPriority w:val="66"/>
    <w:rsid w:val="00EF598F"/>
    <w:pPr>
      <w:keepNext w:val="0"/>
      <w:spacing w:before="0" w:after="0"/>
      <w:ind w:left="57"/>
    </w:pPr>
    <w:rPr>
      <w:b/>
    </w:rPr>
  </w:style>
  <w:style w:type="paragraph" w:styleId="Zitat">
    <w:name w:val="Quote"/>
    <w:basedOn w:val="Standard"/>
    <w:next w:val="Standard"/>
    <w:link w:val="ZitatZchn"/>
    <w:uiPriority w:val="98"/>
    <w:semiHidden/>
    <w:rsid w:val="00EF598F"/>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98"/>
    <w:semiHidden/>
    <w:rsid w:val="00EF598F"/>
    <w:rPr>
      <w:rFonts w:ascii="Calibri" w:hAnsi="Calibri"/>
      <w:i/>
      <w:iCs/>
      <w:color w:val="404040" w:themeColor="text1" w:themeTint="BF"/>
      <w:sz w:val="24"/>
    </w:rPr>
  </w:style>
  <w:style w:type="paragraph" w:styleId="Untertitel">
    <w:name w:val="Subtitle"/>
    <w:basedOn w:val="Standard"/>
    <w:next w:val="Standard"/>
    <w:link w:val="UntertitelZchn"/>
    <w:uiPriority w:val="98"/>
    <w:semiHidden/>
    <w:rsid w:val="00EF598F"/>
    <w:pPr>
      <w:numPr>
        <w:ilvl w:val="1"/>
      </w:numPr>
    </w:pPr>
    <w:rPr>
      <w:rFonts w:asciiTheme="minorHAnsi" w:eastAsiaTheme="minorEastAsia" w:hAnsiTheme="minorHAnsi"/>
      <w:color w:val="5A5A5A" w:themeColor="text1" w:themeTint="A5"/>
      <w:spacing w:val="15"/>
      <w:sz w:val="22"/>
    </w:rPr>
  </w:style>
  <w:style w:type="character" w:customStyle="1" w:styleId="UntertitelZchn">
    <w:name w:val="Untertitel Zchn"/>
    <w:basedOn w:val="Absatz-Standardschriftart"/>
    <w:link w:val="Untertitel"/>
    <w:uiPriority w:val="98"/>
    <w:semiHidden/>
    <w:rsid w:val="00EF598F"/>
    <w:rPr>
      <w:rFonts w:eastAsiaTheme="minorEastAsia"/>
      <w:color w:val="5A5A5A" w:themeColor="text1" w:themeTint="A5"/>
      <w:spacing w:val="15"/>
    </w:rPr>
  </w:style>
  <w:style w:type="paragraph" w:styleId="Titel">
    <w:name w:val="Title"/>
    <w:basedOn w:val="Standard"/>
    <w:next w:val="Standard"/>
    <w:link w:val="TitelZchn"/>
    <w:uiPriority w:val="98"/>
    <w:semiHidden/>
    <w:rsid w:val="00EF598F"/>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elZchn">
    <w:name w:val="Titel Zchn"/>
    <w:basedOn w:val="Absatz-Standardschriftart"/>
    <w:link w:val="Titel"/>
    <w:uiPriority w:val="98"/>
    <w:semiHidden/>
    <w:rsid w:val="00EF598F"/>
    <w:rPr>
      <w:rFonts w:asciiTheme="majorHAnsi" w:eastAsiaTheme="majorEastAsia" w:hAnsiTheme="majorHAnsi" w:cstheme="majorBidi"/>
      <w:spacing w:val="-10"/>
      <w:kern w:val="28"/>
      <w:sz w:val="56"/>
      <w:szCs w:val="56"/>
    </w:rPr>
  </w:style>
  <w:style w:type="character" w:styleId="SchwacherVerweis">
    <w:name w:val="Subtle Reference"/>
    <w:basedOn w:val="Absatz-Standardschriftart"/>
    <w:uiPriority w:val="98"/>
    <w:semiHidden/>
    <w:rsid w:val="00EF598F"/>
    <w:rPr>
      <w:smallCaps/>
      <w:color w:val="5A5A5A" w:themeColor="text1" w:themeTint="A5"/>
    </w:rPr>
  </w:style>
  <w:style w:type="character" w:styleId="SchwacheHervorhebung">
    <w:name w:val="Subtle Emphasis"/>
    <w:basedOn w:val="Absatz-Standardschriftart"/>
    <w:uiPriority w:val="98"/>
    <w:semiHidden/>
    <w:rsid w:val="00EF598F"/>
    <w:rPr>
      <w:i/>
      <w:iCs/>
      <w:color w:val="404040" w:themeColor="text1" w:themeTint="BF"/>
    </w:rPr>
  </w:style>
  <w:style w:type="paragraph" w:styleId="Listenabsatz">
    <w:name w:val="List Paragraph"/>
    <w:basedOn w:val="Standard"/>
    <w:uiPriority w:val="34"/>
    <w:qFormat/>
    <w:rsid w:val="00EF598F"/>
    <w:pPr>
      <w:ind w:left="720"/>
      <w:contextualSpacing/>
    </w:pPr>
  </w:style>
  <w:style w:type="paragraph" w:styleId="IntensivesZitat">
    <w:name w:val="Intense Quote"/>
    <w:basedOn w:val="Standard"/>
    <w:next w:val="Standard"/>
    <w:link w:val="IntensivesZitatZchn"/>
    <w:uiPriority w:val="98"/>
    <w:semiHidden/>
    <w:rsid w:val="00EF598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ivesZitatZchn">
    <w:name w:val="Intensives Zitat Zchn"/>
    <w:basedOn w:val="Absatz-Standardschriftart"/>
    <w:link w:val="IntensivesZitat"/>
    <w:uiPriority w:val="98"/>
    <w:semiHidden/>
    <w:rsid w:val="00EF598F"/>
    <w:rPr>
      <w:rFonts w:ascii="Calibri" w:hAnsi="Calibri"/>
      <w:i/>
      <w:iCs/>
      <w:color w:val="5B9BD5" w:themeColor="accent1"/>
      <w:sz w:val="24"/>
    </w:rPr>
  </w:style>
  <w:style w:type="paragraph" w:styleId="KeinLeerraum">
    <w:name w:val="No Spacing"/>
    <w:uiPriority w:val="98"/>
    <w:semiHidden/>
    <w:rsid w:val="00EF598F"/>
    <w:pPr>
      <w:spacing w:after="0" w:line="240" w:lineRule="auto"/>
      <w:jc w:val="both"/>
    </w:pPr>
    <w:rPr>
      <w:rFonts w:ascii="Times New Roman" w:hAnsi="Times New Roman"/>
      <w:color w:val="000000" w:themeColor="text1"/>
      <w:sz w:val="24"/>
    </w:rPr>
  </w:style>
  <w:style w:type="character" w:styleId="IntensiverVerweis">
    <w:name w:val="Intense Reference"/>
    <w:basedOn w:val="Absatz-Standardschriftart"/>
    <w:uiPriority w:val="98"/>
    <w:semiHidden/>
    <w:rsid w:val="00EF598F"/>
    <w:rPr>
      <w:b/>
      <w:bCs/>
      <w:smallCaps/>
      <w:color w:val="5B9BD5" w:themeColor="accent1"/>
      <w:spacing w:val="5"/>
    </w:rPr>
  </w:style>
  <w:style w:type="character" w:styleId="IntensiveHervorhebung">
    <w:name w:val="Intense Emphasis"/>
    <w:basedOn w:val="Absatz-Standardschriftart"/>
    <w:uiPriority w:val="98"/>
    <w:semiHidden/>
    <w:rsid w:val="00EF598F"/>
    <w:rPr>
      <w:i/>
      <w:iCs/>
      <w:color w:val="5B9BD5" w:themeColor="accent1"/>
    </w:rPr>
  </w:style>
  <w:style w:type="paragraph" w:styleId="Inhaltsverzeichnisberschrift">
    <w:name w:val="TOC Heading"/>
    <w:basedOn w:val="Standard"/>
    <w:next w:val="Standard"/>
    <w:uiPriority w:val="98"/>
    <w:semiHidden/>
    <w:rsid w:val="00EF598F"/>
    <w:pPr>
      <w:spacing w:before="240" w:after="0"/>
    </w:pPr>
    <w:rPr>
      <w:rFonts w:asciiTheme="majorHAnsi" w:hAnsiTheme="majorHAnsi"/>
      <w:b/>
      <w:color w:val="2E74B5" w:themeColor="accent1" w:themeShade="BF"/>
      <w:sz w:val="32"/>
    </w:rPr>
  </w:style>
  <w:style w:type="paragraph" w:styleId="Index9">
    <w:name w:val="index 9"/>
    <w:basedOn w:val="Standard"/>
    <w:next w:val="Standard"/>
    <w:uiPriority w:val="98"/>
    <w:semiHidden/>
    <w:rsid w:val="00EF598F"/>
    <w:pPr>
      <w:spacing w:after="0" w:line="240" w:lineRule="auto"/>
      <w:ind w:left="2160" w:hanging="240"/>
    </w:pPr>
  </w:style>
  <w:style w:type="paragraph" w:styleId="Index8">
    <w:name w:val="index 8"/>
    <w:basedOn w:val="Standard"/>
    <w:next w:val="Standard"/>
    <w:uiPriority w:val="98"/>
    <w:semiHidden/>
    <w:rsid w:val="00EF598F"/>
    <w:pPr>
      <w:spacing w:after="0" w:line="240" w:lineRule="auto"/>
      <w:ind w:left="1920" w:hanging="240"/>
    </w:pPr>
  </w:style>
  <w:style w:type="paragraph" w:styleId="Index7">
    <w:name w:val="index 7"/>
    <w:basedOn w:val="Standard"/>
    <w:next w:val="Standard"/>
    <w:uiPriority w:val="98"/>
    <w:semiHidden/>
    <w:rsid w:val="00EF598F"/>
    <w:pPr>
      <w:spacing w:after="0" w:line="240" w:lineRule="auto"/>
      <w:ind w:left="1680" w:hanging="240"/>
    </w:pPr>
  </w:style>
  <w:style w:type="paragraph" w:styleId="Index6">
    <w:name w:val="index 6"/>
    <w:basedOn w:val="Standard"/>
    <w:next w:val="Standard"/>
    <w:uiPriority w:val="98"/>
    <w:semiHidden/>
    <w:rsid w:val="00EF598F"/>
    <w:pPr>
      <w:spacing w:after="0" w:line="240" w:lineRule="auto"/>
      <w:ind w:left="1440" w:hanging="240"/>
    </w:pPr>
  </w:style>
  <w:style w:type="paragraph" w:styleId="Index5">
    <w:name w:val="index 5"/>
    <w:basedOn w:val="Standard"/>
    <w:next w:val="Standard"/>
    <w:uiPriority w:val="98"/>
    <w:semiHidden/>
    <w:rsid w:val="00EF598F"/>
    <w:pPr>
      <w:spacing w:after="0" w:line="240" w:lineRule="auto"/>
      <w:ind w:left="1200" w:hanging="240"/>
    </w:pPr>
  </w:style>
  <w:style w:type="paragraph" w:styleId="Index4">
    <w:name w:val="index 4"/>
    <w:basedOn w:val="Standard"/>
    <w:next w:val="Standard"/>
    <w:uiPriority w:val="98"/>
    <w:semiHidden/>
    <w:rsid w:val="00EF598F"/>
    <w:pPr>
      <w:spacing w:after="0" w:line="240" w:lineRule="auto"/>
      <w:ind w:left="960" w:hanging="240"/>
    </w:pPr>
  </w:style>
  <w:style w:type="paragraph" w:styleId="Index3">
    <w:name w:val="index 3"/>
    <w:basedOn w:val="Standard"/>
    <w:next w:val="Standard"/>
    <w:uiPriority w:val="98"/>
    <w:semiHidden/>
    <w:rsid w:val="00EF598F"/>
    <w:pPr>
      <w:spacing w:after="0" w:line="240" w:lineRule="auto"/>
      <w:ind w:left="720" w:hanging="240"/>
    </w:pPr>
  </w:style>
  <w:style w:type="paragraph" w:styleId="Index2">
    <w:name w:val="index 2"/>
    <w:basedOn w:val="Standard"/>
    <w:next w:val="Standard"/>
    <w:uiPriority w:val="98"/>
    <w:semiHidden/>
    <w:rsid w:val="00EF598F"/>
    <w:pPr>
      <w:spacing w:after="0" w:line="240" w:lineRule="auto"/>
      <w:ind w:left="480" w:hanging="240"/>
    </w:pPr>
  </w:style>
  <w:style w:type="paragraph" w:styleId="Index1">
    <w:name w:val="index 1"/>
    <w:basedOn w:val="Standard"/>
    <w:next w:val="Standard"/>
    <w:uiPriority w:val="98"/>
    <w:semiHidden/>
    <w:rsid w:val="00EF598F"/>
    <w:pPr>
      <w:spacing w:after="0" w:line="240" w:lineRule="auto"/>
      <w:ind w:left="240" w:hanging="240"/>
    </w:pPr>
  </w:style>
  <w:style w:type="character" w:styleId="Hervorhebung">
    <w:name w:val="Emphasis"/>
    <w:basedOn w:val="Absatz-Standardschriftart"/>
    <w:uiPriority w:val="98"/>
    <w:semiHidden/>
    <w:rsid w:val="00EF598F"/>
    <w:rPr>
      <w:i/>
      <w:iCs/>
    </w:rPr>
  </w:style>
  <w:style w:type="character" w:styleId="Fett">
    <w:name w:val="Strong"/>
    <w:aliases w:val="*Zeichen::Fett_Q"/>
    <w:basedOn w:val="Absatz-Standardschriftart"/>
    <w:uiPriority w:val="94"/>
    <w:rsid w:val="00EF598F"/>
    <w:rPr>
      <w:b/>
      <w:bCs/>
    </w:rPr>
  </w:style>
  <w:style w:type="character" w:styleId="Buchtitel">
    <w:name w:val="Book Title"/>
    <w:basedOn w:val="Absatz-Standardschriftart"/>
    <w:uiPriority w:val="98"/>
    <w:semiHidden/>
    <w:rsid w:val="00EF598F"/>
    <w:rPr>
      <w:b/>
      <w:bCs/>
      <w:i/>
      <w:iCs/>
      <w:spacing w:val="5"/>
    </w:rPr>
  </w:style>
  <w:style w:type="paragraph" w:customStyle="1" w:styleId="Abkrzungsverzeichnis-SpaltenbeschriftungQ">
    <w:name w:val="#Abkürzungsverzeichnis-Spaltenbeschriftung_Q"/>
    <w:basedOn w:val="IBaFStandardQ"/>
    <w:next w:val="Abkrzungsverzeichnis-InhaltQ"/>
    <w:uiPriority w:val="98"/>
    <w:semiHidden/>
    <w:rsid w:val="00EF598F"/>
    <w:pPr>
      <w:keepLines/>
      <w:spacing w:before="40" w:after="40" w:line="240" w:lineRule="auto"/>
      <w:jc w:val="left"/>
    </w:pPr>
    <w:rPr>
      <w:b/>
    </w:rPr>
  </w:style>
  <w:style w:type="paragraph" w:customStyle="1" w:styleId="Abkrzungsverzeichnis-InhaltQ">
    <w:name w:val="#Abkürzungsverzeichnis-Inhalt_Q"/>
    <w:basedOn w:val="IBaFStandardQ"/>
    <w:uiPriority w:val="98"/>
    <w:semiHidden/>
    <w:rsid w:val="00EF598F"/>
    <w:pPr>
      <w:keepLines/>
      <w:spacing w:before="40" w:after="40" w:line="240" w:lineRule="auto"/>
      <w:jc w:val="left"/>
    </w:pPr>
  </w:style>
  <w:style w:type="paragraph" w:customStyle="1" w:styleId="IBaFTabellentexteQ">
    <w:name w:val="#IBaF_Tabellentexte_Q"/>
    <w:basedOn w:val="IBaFStandardQ"/>
    <w:uiPriority w:val="97"/>
    <w:semiHidden/>
    <w:rsid w:val="00EF598F"/>
    <w:pPr>
      <w:keepNext/>
      <w:keepLines/>
      <w:spacing w:before="40" w:after="40" w:line="240" w:lineRule="auto"/>
      <w:jc w:val="left"/>
    </w:pPr>
  </w:style>
  <w:style w:type="paragraph" w:styleId="RGV-berschrift">
    <w:name w:val="toa heading"/>
    <w:basedOn w:val="Standard"/>
    <w:next w:val="Standard"/>
    <w:uiPriority w:val="98"/>
    <w:semiHidden/>
    <w:rsid w:val="00EF598F"/>
    <w:pPr>
      <w:spacing w:before="120"/>
    </w:pPr>
    <w:rPr>
      <w:rFonts w:asciiTheme="majorHAnsi" w:eastAsiaTheme="majorEastAsia" w:hAnsiTheme="majorHAnsi" w:cstheme="majorBidi"/>
      <w:b/>
      <w:bCs/>
      <w:szCs w:val="24"/>
    </w:rPr>
  </w:style>
  <w:style w:type="paragraph" w:styleId="Sprechblasentext">
    <w:name w:val="Balloon Text"/>
    <w:basedOn w:val="Standard"/>
    <w:link w:val="SprechblasentextZchn"/>
    <w:uiPriority w:val="98"/>
    <w:semiHidden/>
    <w:rsid w:val="00EF598F"/>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8"/>
    <w:semiHidden/>
    <w:rsid w:val="00EF598F"/>
    <w:rPr>
      <w:rFonts w:ascii="Segoe UI" w:hAnsi="Segoe UI" w:cs="Segoe UI"/>
      <w:color w:val="000000" w:themeColor="text1"/>
      <w:sz w:val="18"/>
      <w:szCs w:val="18"/>
    </w:rPr>
  </w:style>
  <w:style w:type="paragraph" w:customStyle="1" w:styleId="Fuzeileobere-ZeileQ">
    <w:name w:val="#Fußzeile_obere-Zeile_Q"/>
    <w:basedOn w:val="IBaFStandardQ"/>
    <w:next w:val="Fuzeile"/>
    <w:link w:val="Fuzeileobere-ZeileQZchn"/>
    <w:uiPriority w:val="98"/>
    <w:semiHidden/>
    <w:rsid w:val="00EF598F"/>
    <w:pPr>
      <w:keepLines/>
      <w:spacing w:after="0"/>
      <w:jc w:val="left"/>
    </w:pPr>
  </w:style>
  <w:style w:type="character" w:customStyle="1" w:styleId="Fuzeileobere-ZeileQZchn">
    <w:name w:val="#Fußzeile_obere-Zeile_Q Zchn"/>
    <w:basedOn w:val="IBaFStandardQZchn"/>
    <w:link w:val="Fuzeileobere-ZeileQ"/>
    <w:uiPriority w:val="98"/>
    <w:semiHidden/>
    <w:rsid w:val="00EF598F"/>
    <w:rPr>
      <w:rFonts w:ascii="Calibri" w:hAnsi="Calibri"/>
      <w:color w:val="000000" w:themeColor="text1"/>
      <w:sz w:val="24"/>
    </w:rPr>
  </w:style>
  <w:style w:type="paragraph" w:customStyle="1" w:styleId="Textkrper-schattiertQ">
    <w:name w:val="*Textkörper-schattiert_Q"/>
    <w:basedOn w:val="TextkrperQ"/>
    <w:rsid w:val="00EF598F"/>
    <w:pPr>
      <w:shd w:val="clear" w:color="auto" w:fill="D9D9D9" w:themeFill="background1" w:themeFillShade="D9"/>
    </w:pPr>
  </w:style>
  <w:style w:type="paragraph" w:customStyle="1" w:styleId="AutorinQ">
    <w:name w:val="#Autorin_Q"/>
    <w:basedOn w:val="IBaFStandardQ"/>
    <w:next w:val="TextkrperQ"/>
    <w:uiPriority w:val="98"/>
    <w:semiHidden/>
    <w:rsid w:val="00EF598F"/>
    <w:pPr>
      <w:keepLines/>
      <w:framePr w:w="2495" w:wrap="around" w:vAnchor="page" w:hAnchor="page" w:x="2269" w:y="13326"/>
      <w:spacing w:after="0" w:line="240" w:lineRule="auto"/>
      <w:jc w:val="right"/>
    </w:pPr>
  </w:style>
  <w:style w:type="paragraph" w:customStyle="1" w:styleId="BereichQ">
    <w:name w:val="#Bereich_Q"/>
    <w:basedOn w:val="IBaFStandardQ"/>
    <w:next w:val="TextkrperQ"/>
    <w:uiPriority w:val="98"/>
    <w:semiHidden/>
    <w:rsid w:val="00EF598F"/>
    <w:pPr>
      <w:keepLines/>
      <w:framePr w:wrap="around" w:vAnchor="page" w:hAnchor="page" w:x="3970" w:y="13042"/>
      <w:spacing w:after="0" w:line="240" w:lineRule="auto"/>
      <w:jc w:val="left"/>
    </w:pPr>
  </w:style>
  <w:style w:type="paragraph" w:customStyle="1" w:styleId="Textkrper-zentriertQ">
    <w:name w:val="*Textkörper-zentriert_Q"/>
    <w:basedOn w:val="IBaFStandardQ"/>
    <w:next w:val="TextkrperQ"/>
    <w:rsid w:val="00EF598F"/>
    <w:pPr>
      <w:jc w:val="center"/>
    </w:pPr>
  </w:style>
  <w:style w:type="character" w:styleId="Platzhaltertext">
    <w:name w:val="Placeholder Text"/>
    <w:basedOn w:val="Absatz-Standardschriftart"/>
    <w:uiPriority w:val="99"/>
    <w:semiHidden/>
    <w:rsid w:val="00EF598F"/>
    <w:rPr>
      <w:color w:val="808080"/>
    </w:rPr>
  </w:style>
  <w:style w:type="paragraph" w:customStyle="1" w:styleId="NameQ">
    <w:name w:val="#Name_Q"/>
    <w:basedOn w:val="AutorinQ"/>
    <w:next w:val="TextkrperQ"/>
    <w:uiPriority w:val="98"/>
    <w:semiHidden/>
    <w:rsid w:val="00EF598F"/>
    <w:pPr>
      <w:framePr w:w="0" w:wrap="around" w:x="4877"/>
      <w:jc w:val="left"/>
    </w:pPr>
  </w:style>
  <w:style w:type="paragraph" w:customStyle="1" w:styleId="BereichsauswahlQ">
    <w:name w:val="#Bereichsauswahl_Q"/>
    <w:basedOn w:val="BereichQ"/>
    <w:next w:val="TextkrperQ"/>
    <w:uiPriority w:val="98"/>
    <w:semiHidden/>
    <w:rsid w:val="00EF598F"/>
    <w:pPr>
      <w:framePr w:wrap="around" w:x="4877"/>
    </w:pPr>
  </w:style>
  <w:style w:type="character" w:styleId="Kommentarzeichen">
    <w:name w:val="annotation reference"/>
    <w:basedOn w:val="Absatz-Standardschriftart"/>
    <w:semiHidden/>
    <w:rsid w:val="0077597D"/>
    <w:rPr>
      <w:sz w:val="16"/>
      <w:szCs w:val="16"/>
    </w:rPr>
  </w:style>
  <w:style w:type="paragraph" w:styleId="Kommentartext">
    <w:name w:val="annotation text"/>
    <w:basedOn w:val="Standard"/>
    <w:link w:val="KommentartextZchn"/>
    <w:semiHidden/>
    <w:rsid w:val="00EF598F"/>
    <w:pPr>
      <w:spacing w:line="240" w:lineRule="auto"/>
      <w:jc w:val="left"/>
    </w:pPr>
    <w:rPr>
      <w:sz w:val="20"/>
      <w:szCs w:val="20"/>
    </w:rPr>
  </w:style>
  <w:style w:type="character" w:customStyle="1" w:styleId="KommentartextZchn">
    <w:name w:val="Kommentartext Zchn"/>
    <w:basedOn w:val="Absatz-Standardschriftart"/>
    <w:link w:val="Kommentartext"/>
    <w:semiHidden/>
    <w:rsid w:val="00EF598F"/>
    <w:rPr>
      <w:rFonts w:ascii="Calibri" w:hAnsi="Calibri"/>
      <w:color w:val="000000" w:themeColor="text1"/>
      <w:sz w:val="20"/>
      <w:szCs w:val="20"/>
    </w:rPr>
  </w:style>
  <w:style w:type="paragraph" w:styleId="Kommentarthema">
    <w:name w:val="annotation subject"/>
    <w:basedOn w:val="Kommentartext"/>
    <w:next w:val="Kommentartext"/>
    <w:link w:val="KommentarthemaZchn"/>
    <w:uiPriority w:val="98"/>
    <w:semiHidden/>
    <w:rsid w:val="0077597D"/>
    <w:rPr>
      <w:b/>
      <w:bCs/>
    </w:rPr>
  </w:style>
  <w:style w:type="character" w:customStyle="1" w:styleId="KommentarthemaZchn">
    <w:name w:val="Kommentarthema Zchn"/>
    <w:basedOn w:val="KommentartextZchn"/>
    <w:link w:val="Kommentarthema"/>
    <w:uiPriority w:val="98"/>
    <w:semiHidden/>
    <w:rsid w:val="0077597D"/>
    <w:rPr>
      <w:rFonts w:ascii="Times New Roman" w:hAnsi="Times New Roman"/>
      <w:b/>
      <w:bCs/>
      <w:color w:val="000000" w:themeColor="text1"/>
      <w:sz w:val="20"/>
      <w:szCs w:val="20"/>
    </w:rPr>
  </w:style>
  <w:style w:type="character" w:styleId="BesuchterLink">
    <w:name w:val="FollowedHyperlink"/>
    <w:basedOn w:val="Absatz-Standardschriftart"/>
    <w:uiPriority w:val="98"/>
    <w:semiHidden/>
    <w:rsid w:val="00972EDD"/>
    <w:rPr>
      <w:color w:val="954F72" w:themeColor="followedHyperlink"/>
      <w:u w:val="single"/>
    </w:rPr>
  </w:style>
  <w:style w:type="paragraph" w:customStyle="1" w:styleId="berschriftInhaltsverzeichnisQ">
    <w:name w:val="#Überschrift_Inhaltsverzeichnis_Q"/>
    <w:basedOn w:val="IBaFStandardQ"/>
    <w:next w:val="TextkrperQ"/>
    <w:uiPriority w:val="98"/>
    <w:semiHidden/>
    <w:rsid w:val="00EF598F"/>
    <w:pPr>
      <w:keepNext/>
      <w:keepLines/>
      <w:pageBreakBefore/>
      <w:spacing w:after="180" w:line="240" w:lineRule="auto"/>
      <w:jc w:val="left"/>
      <w:outlineLvl w:val="0"/>
    </w:pPr>
    <w:rPr>
      <w:b/>
    </w:rPr>
  </w:style>
  <w:style w:type="paragraph" w:customStyle="1" w:styleId="BearbeitungshinweisQ">
    <w:name w:val="#Bearbeitungshinweis_Q"/>
    <w:basedOn w:val="IBaFStandardQ"/>
    <w:next w:val="TextkrperQ"/>
    <w:uiPriority w:val="98"/>
    <w:semiHidden/>
    <w:rsid w:val="00EF598F"/>
    <w:pPr>
      <w:pBdr>
        <w:left w:val="single" w:sz="24" w:space="4" w:color="FF0000"/>
      </w:pBdr>
    </w:pPr>
    <w:rPr>
      <w:color w:val="FF0000"/>
    </w:rPr>
  </w:style>
  <w:style w:type="paragraph" w:styleId="berarbeitung">
    <w:name w:val="Revision"/>
    <w:hidden/>
    <w:uiPriority w:val="99"/>
    <w:semiHidden/>
    <w:rsid w:val="00061A71"/>
    <w:pPr>
      <w:spacing w:after="0" w:line="240" w:lineRule="auto"/>
    </w:pPr>
    <w:rPr>
      <w:rFonts w:ascii="Times New Roman" w:hAnsi="Times New Roman"/>
      <w:color w:val="000000" w:themeColor="text1"/>
      <w:sz w:val="24"/>
    </w:rPr>
  </w:style>
  <w:style w:type="character" w:customStyle="1" w:styleId="TextkrperQZchn">
    <w:name w:val="*Textkörper_Q Zchn"/>
    <w:basedOn w:val="Absatz-Standardschriftart"/>
    <w:link w:val="TextkrperQ"/>
    <w:qFormat/>
    <w:rsid w:val="00EF598F"/>
    <w:rPr>
      <w:rFonts w:ascii="Calibri" w:hAnsi="Calibri"/>
      <w:color w:val="000000" w:themeColor="text1"/>
      <w:sz w:val="24"/>
    </w:rPr>
  </w:style>
  <w:style w:type="paragraph" w:customStyle="1" w:styleId="Logo-KopfzeileQ">
    <w:name w:val="#Logo-Kopfzeile_Q"/>
    <w:basedOn w:val="IBaFStandardQ"/>
    <w:next w:val="TextkrperQ"/>
    <w:uiPriority w:val="98"/>
    <w:semiHidden/>
    <w:rsid w:val="00EF598F"/>
    <w:pPr>
      <w:framePr w:w="1701" w:wrap="around" w:vAnchor="page" w:hAnchor="margin" w:xAlign="right" w:y="568" w:anchorLock="1"/>
      <w:spacing w:after="0"/>
      <w:jc w:val="left"/>
    </w:pPr>
  </w:style>
  <w:style w:type="paragraph" w:customStyle="1" w:styleId="Logo-DeckblattQ">
    <w:name w:val="#Logo-Deckblatt_Q"/>
    <w:basedOn w:val="IBaFStandardQ"/>
    <w:next w:val="TextkrperQ"/>
    <w:uiPriority w:val="98"/>
    <w:semiHidden/>
    <w:rsid w:val="00EF598F"/>
    <w:pPr>
      <w:framePr w:wrap="around" w:vAnchor="page" w:hAnchor="text" w:xAlign="center" w:y="1702" w:anchorLock="1"/>
      <w:jc w:val="center"/>
    </w:pPr>
  </w:style>
  <w:style w:type="paragraph" w:styleId="Textkrper2">
    <w:name w:val="Body Text 2"/>
    <w:basedOn w:val="Standard"/>
    <w:link w:val="Textkrper2Zchn"/>
    <w:uiPriority w:val="98"/>
    <w:semiHidden/>
    <w:rsid w:val="00EF598F"/>
    <w:pPr>
      <w:spacing w:after="120" w:line="480" w:lineRule="auto"/>
    </w:pPr>
  </w:style>
  <w:style w:type="character" w:customStyle="1" w:styleId="Textkrper2Zchn">
    <w:name w:val="Textkörper 2 Zchn"/>
    <w:basedOn w:val="Absatz-Standardschriftart"/>
    <w:link w:val="Textkrper2"/>
    <w:uiPriority w:val="98"/>
    <w:semiHidden/>
    <w:rsid w:val="00EF598F"/>
    <w:rPr>
      <w:rFonts w:ascii="Calibri" w:hAnsi="Calibri"/>
      <w:color w:val="000000" w:themeColor="text1"/>
      <w:sz w:val="24"/>
    </w:rPr>
  </w:style>
  <w:style w:type="paragraph" w:styleId="StandardWeb">
    <w:name w:val="Normal (Web)"/>
    <w:basedOn w:val="Standard"/>
    <w:uiPriority w:val="98"/>
    <w:semiHidden/>
    <w:rsid w:val="00EF598F"/>
    <w:rPr>
      <w:rFonts w:ascii="Times New Roman" w:hAnsi="Times New Roman" w:cs="Times New Roman"/>
      <w:szCs w:val="24"/>
    </w:rPr>
  </w:style>
  <w:style w:type="paragraph" w:customStyle="1" w:styleId="TitelQ">
    <w:name w:val="*Titel_Q"/>
    <w:basedOn w:val="IBaFStandardQ"/>
    <w:next w:val="TextkrperQ"/>
    <w:uiPriority w:val="1"/>
    <w:rsid w:val="00EF598F"/>
    <w:pPr>
      <w:keepLines/>
      <w:spacing w:after="560"/>
      <w:jc w:val="center"/>
    </w:pPr>
    <w:rPr>
      <w:b/>
      <w:sz w:val="40"/>
    </w:rPr>
  </w:style>
  <w:style w:type="paragraph" w:customStyle="1" w:styleId="UntertitelQ">
    <w:name w:val="*Untertitel_Q"/>
    <w:basedOn w:val="TitelQ"/>
    <w:next w:val="TextkrperQ"/>
    <w:uiPriority w:val="1"/>
    <w:rsid w:val="00EF598F"/>
    <w:rPr>
      <w:sz w:val="32"/>
    </w:rPr>
  </w:style>
  <w:style w:type="paragraph" w:customStyle="1" w:styleId="TitelQ0">
    <w:name w:val="#Titel_Q"/>
    <w:basedOn w:val="IBaFStandardQ"/>
    <w:next w:val="TextkrperQ"/>
    <w:uiPriority w:val="98"/>
    <w:semiHidden/>
    <w:rsid w:val="00EF598F"/>
    <w:pPr>
      <w:keepLines/>
      <w:spacing w:after="560"/>
      <w:jc w:val="center"/>
    </w:pPr>
    <w:rPr>
      <w:b/>
      <w:sz w:val="40"/>
    </w:rPr>
  </w:style>
  <w:style w:type="paragraph" w:customStyle="1" w:styleId="AbbildungInhaltfettQ">
    <w:name w:val="*Abbildung_Inhalt_fett_Q"/>
    <w:basedOn w:val="IBaFTabellentexteQ"/>
    <w:next w:val="Standard"/>
    <w:uiPriority w:val="13"/>
    <w:rsid w:val="00EF598F"/>
    <w:pPr>
      <w:keepNext w:val="0"/>
      <w:keepLines w:val="0"/>
      <w:spacing w:before="0" w:after="0"/>
      <w:ind w:left="57" w:right="57"/>
    </w:pPr>
    <w:rPr>
      <w:b/>
      <w:sz w:val="20"/>
    </w:rPr>
  </w:style>
  <w:style w:type="paragraph" w:customStyle="1" w:styleId="AbbildungInhaltQ">
    <w:name w:val="*Abbildung_Inhalt_Q"/>
    <w:basedOn w:val="IBaFTabellentexteQ"/>
    <w:uiPriority w:val="12"/>
    <w:rsid w:val="00EF598F"/>
    <w:pPr>
      <w:keepNext w:val="0"/>
      <w:keepLines w:val="0"/>
      <w:spacing w:before="0" w:after="0"/>
      <w:ind w:left="57" w:right="57"/>
    </w:pPr>
    <w:rPr>
      <w:sz w:val="20"/>
    </w:rPr>
  </w:style>
  <w:style w:type="paragraph" w:customStyle="1" w:styleId="AbbildungInhaltzentriertQ">
    <w:name w:val="*Abbildung_Inhalt_zentriert_Q"/>
    <w:basedOn w:val="IBaFTabellentexteQ"/>
    <w:uiPriority w:val="13"/>
    <w:rsid w:val="00EF598F"/>
    <w:pPr>
      <w:keepNext w:val="0"/>
      <w:keepLines w:val="0"/>
      <w:spacing w:before="0" w:after="0"/>
      <w:ind w:left="57" w:right="57"/>
      <w:jc w:val="center"/>
    </w:pPr>
    <w:rPr>
      <w:sz w:val="20"/>
    </w:rPr>
  </w:style>
  <w:style w:type="paragraph" w:customStyle="1" w:styleId="AbbildungInhaltzentriertfettQ">
    <w:name w:val="*Abbildung_Inhalt_zentriert+fett_Q"/>
    <w:basedOn w:val="IBaFTabellentexteQ"/>
    <w:next w:val="AbbildungInhaltzentriertQ"/>
    <w:uiPriority w:val="13"/>
    <w:rsid w:val="00EF598F"/>
    <w:pPr>
      <w:keepNext w:val="0"/>
      <w:keepLines w:val="0"/>
      <w:spacing w:before="0" w:after="0"/>
      <w:ind w:left="57" w:right="57"/>
      <w:jc w:val="center"/>
    </w:pPr>
    <w:rPr>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91678">
      <w:bodyDiv w:val="1"/>
      <w:marLeft w:val="0"/>
      <w:marRight w:val="0"/>
      <w:marTop w:val="0"/>
      <w:marBottom w:val="0"/>
      <w:divBdr>
        <w:top w:val="none" w:sz="0" w:space="0" w:color="auto"/>
        <w:left w:val="none" w:sz="0" w:space="0" w:color="auto"/>
        <w:bottom w:val="none" w:sz="0" w:space="0" w:color="auto"/>
        <w:right w:val="none" w:sz="0" w:space="0" w:color="auto"/>
      </w:divBdr>
    </w:div>
    <w:div w:id="190924435">
      <w:bodyDiv w:val="1"/>
      <w:marLeft w:val="0"/>
      <w:marRight w:val="0"/>
      <w:marTop w:val="0"/>
      <w:marBottom w:val="0"/>
      <w:divBdr>
        <w:top w:val="none" w:sz="0" w:space="0" w:color="auto"/>
        <w:left w:val="none" w:sz="0" w:space="0" w:color="auto"/>
        <w:bottom w:val="none" w:sz="0" w:space="0" w:color="auto"/>
        <w:right w:val="none" w:sz="0" w:space="0" w:color="auto"/>
      </w:divBdr>
    </w:div>
    <w:div w:id="210387656">
      <w:bodyDiv w:val="1"/>
      <w:marLeft w:val="0"/>
      <w:marRight w:val="0"/>
      <w:marTop w:val="0"/>
      <w:marBottom w:val="0"/>
      <w:divBdr>
        <w:top w:val="none" w:sz="0" w:space="0" w:color="auto"/>
        <w:left w:val="none" w:sz="0" w:space="0" w:color="auto"/>
        <w:bottom w:val="none" w:sz="0" w:space="0" w:color="auto"/>
        <w:right w:val="none" w:sz="0" w:space="0" w:color="auto"/>
      </w:divBdr>
    </w:div>
    <w:div w:id="263612051">
      <w:bodyDiv w:val="1"/>
      <w:marLeft w:val="0"/>
      <w:marRight w:val="0"/>
      <w:marTop w:val="0"/>
      <w:marBottom w:val="0"/>
      <w:divBdr>
        <w:top w:val="none" w:sz="0" w:space="0" w:color="auto"/>
        <w:left w:val="none" w:sz="0" w:space="0" w:color="auto"/>
        <w:bottom w:val="none" w:sz="0" w:space="0" w:color="auto"/>
        <w:right w:val="none" w:sz="0" w:space="0" w:color="auto"/>
      </w:divBdr>
    </w:div>
    <w:div w:id="299262577">
      <w:bodyDiv w:val="1"/>
      <w:marLeft w:val="0"/>
      <w:marRight w:val="0"/>
      <w:marTop w:val="0"/>
      <w:marBottom w:val="0"/>
      <w:divBdr>
        <w:top w:val="none" w:sz="0" w:space="0" w:color="auto"/>
        <w:left w:val="none" w:sz="0" w:space="0" w:color="auto"/>
        <w:bottom w:val="none" w:sz="0" w:space="0" w:color="auto"/>
        <w:right w:val="none" w:sz="0" w:space="0" w:color="auto"/>
      </w:divBdr>
    </w:div>
    <w:div w:id="390933212">
      <w:bodyDiv w:val="1"/>
      <w:marLeft w:val="0"/>
      <w:marRight w:val="0"/>
      <w:marTop w:val="0"/>
      <w:marBottom w:val="0"/>
      <w:divBdr>
        <w:top w:val="none" w:sz="0" w:space="0" w:color="auto"/>
        <w:left w:val="none" w:sz="0" w:space="0" w:color="auto"/>
        <w:bottom w:val="none" w:sz="0" w:space="0" w:color="auto"/>
        <w:right w:val="none" w:sz="0" w:space="0" w:color="auto"/>
      </w:divBdr>
    </w:div>
    <w:div w:id="403911773">
      <w:bodyDiv w:val="1"/>
      <w:marLeft w:val="0"/>
      <w:marRight w:val="0"/>
      <w:marTop w:val="0"/>
      <w:marBottom w:val="0"/>
      <w:divBdr>
        <w:top w:val="none" w:sz="0" w:space="0" w:color="auto"/>
        <w:left w:val="none" w:sz="0" w:space="0" w:color="auto"/>
        <w:bottom w:val="none" w:sz="0" w:space="0" w:color="auto"/>
        <w:right w:val="none" w:sz="0" w:space="0" w:color="auto"/>
      </w:divBdr>
    </w:div>
    <w:div w:id="541330310">
      <w:bodyDiv w:val="1"/>
      <w:marLeft w:val="0"/>
      <w:marRight w:val="0"/>
      <w:marTop w:val="0"/>
      <w:marBottom w:val="0"/>
      <w:divBdr>
        <w:top w:val="none" w:sz="0" w:space="0" w:color="auto"/>
        <w:left w:val="none" w:sz="0" w:space="0" w:color="auto"/>
        <w:bottom w:val="none" w:sz="0" w:space="0" w:color="auto"/>
        <w:right w:val="none" w:sz="0" w:space="0" w:color="auto"/>
      </w:divBdr>
    </w:div>
    <w:div w:id="1381006925">
      <w:bodyDiv w:val="1"/>
      <w:marLeft w:val="0"/>
      <w:marRight w:val="0"/>
      <w:marTop w:val="0"/>
      <w:marBottom w:val="0"/>
      <w:divBdr>
        <w:top w:val="none" w:sz="0" w:space="0" w:color="auto"/>
        <w:left w:val="none" w:sz="0" w:space="0" w:color="auto"/>
        <w:bottom w:val="none" w:sz="0" w:space="0" w:color="auto"/>
        <w:right w:val="none" w:sz="0" w:space="0" w:color="auto"/>
      </w:divBdr>
    </w:div>
    <w:div w:id="1466661544">
      <w:bodyDiv w:val="1"/>
      <w:marLeft w:val="0"/>
      <w:marRight w:val="0"/>
      <w:marTop w:val="0"/>
      <w:marBottom w:val="0"/>
      <w:divBdr>
        <w:top w:val="none" w:sz="0" w:space="0" w:color="auto"/>
        <w:left w:val="none" w:sz="0" w:space="0" w:color="auto"/>
        <w:bottom w:val="none" w:sz="0" w:space="0" w:color="auto"/>
        <w:right w:val="none" w:sz="0" w:space="0" w:color="auto"/>
      </w:divBdr>
    </w:div>
    <w:div w:id="1992904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I:\Vorlagen\Dokumentvorlagen\IQWiG-Formatvorlagen_VLM-Standard.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9243E2CF9EC4F6A858BA65A41C8A8AD"/>
        <w:category>
          <w:name w:val="Allgemein"/>
          <w:gallery w:val="placeholder"/>
        </w:category>
        <w:types>
          <w:type w:val="bbPlcHdr"/>
        </w:types>
        <w:behaviors>
          <w:behavior w:val="content"/>
        </w:behaviors>
        <w:guid w:val="{8AAF6BBF-2D35-4151-AF2B-D54DACAA958A}"/>
      </w:docPartPr>
      <w:docPartBody>
        <w:p w:rsidR="004C2B44" w:rsidRDefault="000977FC" w:rsidP="000977FC">
          <w:pPr>
            <w:pStyle w:val="09243E2CF9EC4F6A858BA65A41C8A8AD"/>
          </w:pPr>
          <w:r w:rsidRPr="00D75B94">
            <w:rPr>
              <w:rStyle w:val="Platzhaltertext"/>
            </w:rPr>
            <w:t>Klicken oder tippen Sie hier, um Text einzugeben.</w:t>
          </w:r>
        </w:p>
      </w:docPartBody>
    </w:docPart>
    <w:docPart>
      <w:docPartPr>
        <w:name w:val="874BD43D5A9A4DCE97B62B1E610A472E"/>
        <w:category>
          <w:name w:val="Allgemein"/>
          <w:gallery w:val="placeholder"/>
        </w:category>
        <w:types>
          <w:type w:val="bbPlcHdr"/>
        </w:types>
        <w:behaviors>
          <w:behavior w:val="content"/>
        </w:behaviors>
        <w:guid w:val="{2C12B918-6A14-4F4C-A6F3-10A41F7AEF21}"/>
      </w:docPartPr>
      <w:docPartBody>
        <w:p w:rsidR="00C44A56" w:rsidRDefault="005E6441" w:rsidP="005E6441">
          <w:pPr>
            <w:pStyle w:val="874BD43D5A9A4DCE97B62B1E610A472E"/>
          </w:pPr>
          <w:r w:rsidRPr="009071B1">
            <w:rPr>
              <w:rStyle w:val="Platzhaltertext"/>
            </w:rPr>
            <w:t>Klicken oder tippen Sie hier, um Text einzugeben.</w:t>
          </w:r>
        </w:p>
      </w:docPartBody>
    </w:docPart>
    <w:docPart>
      <w:docPartPr>
        <w:name w:val="B87114FFFF934E81800CB8F60C925369"/>
        <w:category>
          <w:name w:val="Allgemein"/>
          <w:gallery w:val="placeholder"/>
        </w:category>
        <w:types>
          <w:type w:val="bbPlcHdr"/>
        </w:types>
        <w:behaviors>
          <w:behavior w:val="content"/>
        </w:behaviors>
        <w:guid w:val="{BCBC19C7-0595-4643-975A-E8733462FCAF}"/>
      </w:docPartPr>
      <w:docPartBody>
        <w:p w:rsidR="00C44A56" w:rsidRDefault="005E6441" w:rsidP="005E6441">
          <w:pPr>
            <w:pStyle w:val="B87114FFFF934E81800CB8F60C925369"/>
          </w:pPr>
          <w:r w:rsidRPr="0005152B">
            <w:rPr>
              <w:rStyle w:val="Platzhaltertext"/>
            </w:rPr>
            <w:t>Klicken oder tippen Sie hier, um Text einzugeben.</w:t>
          </w:r>
        </w:p>
      </w:docPartBody>
    </w:docPart>
    <w:docPart>
      <w:docPartPr>
        <w:name w:val="D2384A7558B94D8E9DBEB04B16FF3783"/>
        <w:category>
          <w:name w:val="Allgemein"/>
          <w:gallery w:val="placeholder"/>
        </w:category>
        <w:types>
          <w:type w:val="bbPlcHdr"/>
        </w:types>
        <w:behaviors>
          <w:behavior w:val="content"/>
        </w:behaviors>
        <w:guid w:val="{C650626E-4E3D-41CC-92AA-65FEC1128A7B}"/>
      </w:docPartPr>
      <w:docPartBody>
        <w:p w:rsidR="00C44A56" w:rsidRDefault="005E6441" w:rsidP="005E6441">
          <w:pPr>
            <w:pStyle w:val="D2384A7558B94D8E9DBEB04B16FF3783"/>
          </w:pPr>
          <w:r w:rsidRPr="00D75B94">
            <w:rPr>
              <w:rStyle w:val="Platzhaltertext"/>
            </w:rPr>
            <w:t>Klicken oder tippen Sie hier, um Text einzugeben.</w:t>
          </w:r>
        </w:p>
      </w:docPartBody>
    </w:docPart>
    <w:docPart>
      <w:docPartPr>
        <w:name w:val="4B7994BF7562404AB040C8754C884F5B"/>
        <w:category>
          <w:name w:val="Allgemein"/>
          <w:gallery w:val="placeholder"/>
        </w:category>
        <w:types>
          <w:type w:val="bbPlcHdr"/>
        </w:types>
        <w:behaviors>
          <w:behavior w:val="content"/>
        </w:behaviors>
        <w:guid w:val="{3295F671-27B1-4193-B2EA-B7245B6251D7}"/>
      </w:docPartPr>
      <w:docPartBody>
        <w:p w:rsidR="00C44A56" w:rsidRDefault="005E6441" w:rsidP="005E6441">
          <w:pPr>
            <w:pStyle w:val="4B7994BF7562404AB040C8754C884F5B"/>
          </w:pPr>
          <w:r w:rsidRPr="00D75B94">
            <w:rPr>
              <w:rStyle w:val="Platzhaltertext"/>
            </w:rPr>
            <w:t>Klicken oder tippen Sie hier, um Text einzugeben.</w:t>
          </w:r>
        </w:p>
      </w:docPartBody>
    </w:docPart>
    <w:docPart>
      <w:docPartPr>
        <w:name w:val="9F6AFA494595472FB19B00839EF340A2"/>
        <w:category>
          <w:name w:val="Allgemein"/>
          <w:gallery w:val="placeholder"/>
        </w:category>
        <w:types>
          <w:type w:val="bbPlcHdr"/>
        </w:types>
        <w:behaviors>
          <w:behavior w:val="content"/>
        </w:behaviors>
        <w:guid w:val="{337637D1-D2D5-4105-A51A-6B858E0B7FA9}"/>
      </w:docPartPr>
      <w:docPartBody>
        <w:p w:rsidR="00C44A56" w:rsidRDefault="005E6441" w:rsidP="005E6441">
          <w:pPr>
            <w:pStyle w:val="9F6AFA494595472FB19B00839EF340A2"/>
          </w:pPr>
          <w:r w:rsidRPr="00D75B94">
            <w:rPr>
              <w:rStyle w:val="Platzhaltertext"/>
            </w:rPr>
            <w:t>Klicken oder tippen Sie hier, um Text einzugeben.</w:t>
          </w:r>
        </w:p>
      </w:docPartBody>
    </w:docPart>
    <w:docPart>
      <w:docPartPr>
        <w:name w:val="20242D6D2F7946EEAAD79571D9D38946"/>
        <w:category>
          <w:name w:val="Allgemein"/>
          <w:gallery w:val="placeholder"/>
        </w:category>
        <w:types>
          <w:type w:val="bbPlcHdr"/>
        </w:types>
        <w:behaviors>
          <w:behavior w:val="content"/>
        </w:behaviors>
        <w:guid w:val="{E08B43F0-4538-443A-9915-ED4AA325F777}"/>
      </w:docPartPr>
      <w:docPartBody>
        <w:p w:rsidR="00C44A56" w:rsidRDefault="005E6441" w:rsidP="005E6441">
          <w:pPr>
            <w:pStyle w:val="20242D6D2F7946EEAAD79571D9D38946"/>
          </w:pPr>
          <w:r w:rsidRPr="00D75B94">
            <w:rPr>
              <w:rStyle w:val="Platzhaltertext"/>
            </w:rPr>
            <w:t>Klicken oder tippen Sie hier, um Text einzugeben.</w:t>
          </w:r>
        </w:p>
      </w:docPartBody>
    </w:docPart>
    <w:docPart>
      <w:docPartPr>
        <w:name w:val="F7922EC194B04C12A0D28E518C5502DF"/>
        <w:category>
          <w:name w:val="Allgemein"/>
          <w:gallery w:val="placeholder"/>
        </w:category>
        <w:types>
          <w:type w:val="bbPlcHdr"/>
        </w:types>
        <w:behaviors>
          <w:behavior w:val="content"/>
        </w:behaviors>
        <w:guid w:val="{DCAF0D0A-E47A-4711-8FFD-860F968CD9A0}"/>
      </w:docPartPr>
      <w:docPartBody>
        <w:p w:rsidR="005E78F2" w:rsidRDefault="004F3A07" w:rsidP="004F3A07">
          <w:pPr>
            <w:pStyle w:val="F7922EC194B04C12A0D28E518C5502DF"/>
          </w:pPr>
          <w:r w:rsidRPr="0007405B">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7FC"/>
    <w:rsid w:val="000977FC"/>
    <w:rsid w:val="004C2B44"/>
    <w:rsid w:val="004F3A07"/>
    <w:rsid w:val="005E6441"/>
    <w:rsid w:val="005E78F2"/>
    <w:rsid w:val="00C44A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F3A07"/>
    <w:rPr>
      <w:color w:val="808080"/>
    </w:rPr>
  </w:style>
  <w:style w:type="paragraph" w:customStyle="1" w:styleId="09243E2CF9EC4F6A858BA65A41C8A8AD">
    <w:name w:val="09243E2CF9EC4F6A858BA65A41C8A8AD"/>
    <w:rsid w:val="000977FC"/>
  </w:style>
  <w:style w:type="paragraph" w:customStyle="1" w:styleId="874BD43D5A9A4DCE97B62B1E610A472E">
    <w:name w:val="874BD43D5A9A4DCE97B62B1E610A472E"/>
    <w:rsid w:val="005E6441"/>
  </w:style>
  <w:style w:type="paragraph" w:customStyle="1" w:styleId="B87114FFFF934E81800CB8F60C925369">
    <w:name w:val="B87114FFFF934E81800CB8F60C925369"/>
    <w:rsid w:val="005E6441"/>
  </w:style>
  <w:style w:type="paragraph" w:customStyle="1" w:styleId="D2384A7558B94D8E9DBEB04B16FF3783">
    <w:name w:val="D2384A7558B94D8E9DBEB04B16FF3783"/>
    <w:rsid w:val="005E6441"/>
  </w:style>
  <w:style w:type="paragraph" w:customStyle="1" w:styleId="4B7994BF7562404AB040C8754C884F5B">
    <w:name w:val="4B7994BF7562404AB040C8754C884F5B"/>
    <w:rsid w:val="005E6441"/>
  </w:style>
  <w:style w:type="paragraph" w:customStyle="1" w:styleId="9F6AFA494595472FB19B00839EF340A2">
    <w:name w:val="9F6AFA494595472FB19B00839EF340A2"/>
    <w:rsid w:val="005E6441"/>
  </w:style>
  <w:style w:type="paragraph" w:customStyle="1" w:styleId="20242D6D2F7946EEAAD79571D9D38946">
    <w:name w:val="20242D6D2F7946EEAAD79571D9D38946"/>
    <w:rsid w:val="005E6441"/>
  </w:style>
  <w:style w:type="paragraph" w:customStyle="1" w:styleId="F7922EC194B04C12A0D28E518C5502DF">
    <w:name w:val="F7922EC194B04C12A0D28E518C5502DF"/>
    <w:rsid w:val="004F3A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05E4F624D2BAC48882098EA6E1FD5CF" ma:contentTypeVersion="44" ma:contentTypeDescription="Ein neues Dokument erstellen." ma:contentTypeScope="" ma:versionID="7684e349ed04f60eb7305a3a3106c087">
  <xsd:schema xmlns:xsd="http://www.w3.org/2001/XMLSchema" xmlns:xs="http://www.w3.org/2001/XMLSchema" xmlns:p="http://schemas.microsoft.com/office/2006/metadata/properties" xmlns:ns2="80e20af9-ee59-4a2b-bdea-066e85627979" xmlns:ns3="4c8961af-311b-48a4-9b35-3da8a681cf19" targetNamespace="http://schemas.microsoft.com/office/2006/metadata/properties" ma:root="true" ma:fieldsID="31a3801c8a6fd2b359f0b1bcc0b72262" ns2:_="" ns3:_="">
    <xsd:import namespace="80e20af9-ee59-4a2b-bdea-066e85627979"/>
    <xsd:import namespace="4c8961af-311b-48a4-9b35-3da8a681cf19"/>
    <xsd:element name="properties">
      <xsd:complexType>
        <xsd:sequence>
          <xsd:element name="documentManagement">
            <xsd:complexType>
              <xsd:all>
                <xsd:element ref="ns2:Themenblock" minOccurs="0"/>
                <xsd:element ref="ns2:Dokumentenart0"/>
                <xsd:element ref="ns2:Dokumentenart" minOccurs="0"/>
                <xsd:element ref="ns2:Versionsnummer"/>
                <xsd:element ref="ns2:verantwortlich"/>
                <xsd:element ref="ns2:Ressort_x002f__x0028_Stabs_x002d__x0029_Bereich" minOccurs="0"/>
                <xsd:element ref="ns3:SharedWithUsers" minOccurs="0"/>
                <xsd:element ref="ns3:TaxCatchAll" minOccurs="0"/>
                <xsd:element ref="ns2:g8e34d21c25e45d0ae027b307a767a9d" minOccurs="0"/>
                <xsd:element ref="ns2:ThemenblockCopy" minOccurs="0"/>
                <xsd:element ref="ns2:d052115b85cf493d91e70400132ccc3d" minOccurs="0"/>
                <xsd:element ref="ns2:j092c3b8c3324ed1ab8e1d9fb4550365" minOccurs="0"/>
                <xsd:element ref="ns2:ba9afcd831b24528a60425c55ddadfe8" minOccurs="0"/>
                <xsd:element ref="ns2:ac8052840d5f43ceab47f7c8bea237c3" minOccurs="0"/>
                <xsd:element ref="ns2:d7c4e9d780ed466f99d2ec4d1a860373" minOccurs="0"/>
                <xsd:element ref="ns2:m0c0d23c71be477598aea37703ec57a0" minOccurs="0"/>
                <xsd:element ref="ns2:f53d76a5dd06486581ef29769667cae7" minOccurs="0"/>
                <xsd:element ref="ns2:ad37436120814c6ea0604dd2cba7f02a" minOccurs="0"/>
                <xsd:element ref="ns2:n57f6fcb35c942adae304c9e08dbb6b7" minOccurs="0"/>
                <xsd:element ref="ns2:j9012d1375194aadab7d0eac05c168ed" minOccurs="0"/>
                <xsd:element ref="ns2:i9532a1f525746a89ac23b2c0f33abfb"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e20af9-ee59-4a2b-bdea-066e85627979" elementFormDefault="qualified">
    <xsd:import namespace="http://schemas.microsoft.com/office/2006/documentManagement/types"/>
    <xsd:import namespace="http://schemas.microsoft.com/office/infopath/2007/PartnerControls"/>
    <xsd:element name="Themenblock" ma:index="1" nillable="true" ma:displayName="Themenblock" ma:internalName="Themenblock" ma:requiredMultiChoice="true">
      <xsd:complexType>
        <xsd:complexContent>
          <xsd:extension base="dms:MultiChoice">
            <xsd:sequence>
              <xsd:element name="Value" maxOccurs="unbounded" minOccurs="0" nillable="true">
                <xsd:simpleType>
                  <xsd:restriction base="dms:Choice">
                    <xsd:enumeration value="Anhörung"/>
                    <xsd:enumeration value="Autorenanfragen"/>
                    <xsd:enumeration value="Betroffeneneinbindung"/>
                    <xsd:enumeration value="BISAM"/>
                    <xsd:enumeration value="Datenschutz"/>
                    <xsd:enumeration value="Dienstreise"/>
                    <xsd:enumeration value="Facility"/>
                    <xsd:enumeration value="Finanzen"/>
                    <xsd:enumeration value="Gremienarbeit"/>
                    <xsd:enumeration value="Herstelleranfragen"/>
                    <xsd:enumeration value="Informationsmanagement"/>
                    <xsd:enumeration value="Informationssicherheit"/>
                    <xsd:enumeration value="Interessenkonfliktbewertung"/>
                    <xsd:enumeration value="Interne Organisation"/>
                    <xsd:enumeration value="IT"/>
                    <xsd:enumeration value="Methodenarbeit"/>
                    <xsd:enumeration value="Öffentlichkeitsarbeit"/>
                    <xsd:enumeration value="Personal"/>
                    <xsd:enumeration value="Projektbearbeitung (inhaltl.)"/>
                    <xsd:enumeration value="Projektmanagement"/>
                    <xsd:enumeration value="Prozessmanagement"/>
                    <xsd:enumeration value="Qualitätssicherung"/>
                    <xsd:enumeration value="Veranstaltung"/>
                    <xsd:enumeration value="Vergabe"/>
                    <xsd:enumeration value="Sonstiges"/>
                  </xsd:restriction>
                </xsd:simpleType>
              </xsd:element>
            </xsd:sequence>
          </xsd:extension>
        </xsd:complexContent>
      </xsd:complexType>
    </xsd:element>
    <xsd:element name="Dokumentenart0" ma:index="2" ma:displayName="Dokumentenart" ma:format="Dropdown" ma:internalName="Dokumentenart0">
      <xsd:simpleType>
        <xsd:restriction base="dms:Choice">
          <xsd:enumeration value="Agenda/Protokoll"/>
          <xsd:enumeration value="Brief"/>
          <xsd:enumeration value="Checkliste/Dokumentation"/>
          <xsd:enumeration value="E-Mail"/>
          <xsd:enumeration value="Formular/Formblatt"/>
          <xsd:enumeration value="Mustervorlage"/>
          <xsd:enumeration value="Präsentation/Poster"/>
          <xsd:enumeration value="Produkttemplate"/>
          <xsd:enumeration value="Vertrag"/>
          <xsd:enumeration value="Sonstiges"/>
        </xsd:restriction>
      </xsd:simpleType>
    </xsd:element>
    <xsd:element name="Dokumentenart" ma:index="3" nillable="true" ma:displayName="Produkt" ma:internalName="Dokumentenart" ma:requiredMultiChoice="true">
      <xsd:complexType>
        <xsd:complexContent>
          <xsd:extension base="dms:MultiChoice">
            <xsd:sequence>
              <xsd:element name="Value" maxOccurs="unbounded" minOccurs="0" nillable="true">
                <xsd:simpleType>
                  <xsd:restriction base="dms:Choice">
                    <xsd:enumeration value="§137h+Add."/>
                    <xsd:enumeration value="Berichte+Add."/>
                    <xsd:enumeration value="§35a+Add."/>
                    <xsd:enumeration value="Evidenzberichte"/>
                    <xsd:enumeration value="Generalauftrag"/>
                    <xsd:enumeration value="Gesundheitsinformationen"/>
                    <xsd:enumeration value="ThemenCheck-Bericht"/>
                    <xsd:enumeration value="Kosten-Nutzen-Bewertungen"/>
                    <xsd:enumeration value="§137e+Add."/>
                    <xsd:enumeration value="Rapid Reports+Add."/>
                    <xsd:enumeration value="MVHZ"/>
                    <xsd:enumeration value="nicht zutreffend"/>
                  </xsd:restriction>
                </xsd:simpleType>
              </xsd:element>
            </xsd:sequence>
          </xsd:extension>
        </xsd:complexContent>
      </xsd:complexType>
    </xsd:element>
    <xsd:element name="Versionsnummer" ma:index="4" ma:displayName="Versionen" ma:internalName="Versionsnummer">
      <xsd:simpleType>
        <xsd:restriction base="dms:Text">
          <xsd:maxLength value="255"/>
        </xsd:restriction>
      </xsd:simpleType>
    </xsd:element>
    <xsd:element name="verantwortlich" ma:index="5" ma:displayName="verantw." ma:description="Geben Sie einen Namen oder eine E-Mail ein" ma:internalName="verantwortlich">
      <xsd:simpleType>
        <xsd:restriction base="dms:Text">
          <xsd:maxLength value="255"/>
        </xsd:restriction>
      </xsd:simpleType>
    </xsd:element>
    <xsd:element name="Ressort_x002f__x0028_Stabs_x002d__x0029_Bereich" ma:index="7" nillable="true" ma:displayName="Ressort/(Stabs-)Bereich" ma:internalName="Ressort_x002f__x0028_Stabs_x002d__x0029_Bereich" ma:requiredMultiChoice="true">
      <xsd:complexType>
        <xsd:complexContent>
          <xsd:extension base="dms:MultiChoice">
            <xsd:sequence>
              <xsd:element name="Value" maxOccurs="unbounded" minOccurs="0" nillable="true">
                <xsd:simpleType>
                  <xsd:restriction base="dms:Choice">
                    <xsd:enumeration value="Allgemein"/>
                    <xsd:enumeration value="AM"/>
                    <xsd:enumeration value="GI"/>
                    <xsd:enumeration value="GÖ"/>
                    <xsd:enumeration value="IL"/>
                    <xsd:enumeration value="IM"/>
                    <xsd:enumeration value="MB"/>
                    <xsd:enumeration value="NMV"/>
                    <xsd:enumeration value="S-IB"/>
                    <xsd:enumeration value="S-KOM"/>
                    <xsd:enumeration value="S-QS"/>
                    <xsd:enumeration value="S-R"/>
                    <xsd:enumeration value="VL"/>
                    <xsd:enumeration value="VW"/>
                  </xsd:restriction>
                </xsd:simpleType>
              </xsd:element>
            </xsd:sequence>
          </xsd:extension>
        </xsd:complexContent>
      </xsd:complexType>
    </xsd:element>
    <xsd:element name="g8e34d21c25e45d0ae027b307a767a9d" ma:index="13" nillable="true" ma:taxonomy="true" ma:internalName="g8e34d21c25e45d0ae027b307a767a9d" ma:taxonomyFieldName="weitere_x0020_Metadaten" ma:displayName="Stichwörter AM" ma:readOnly="false" ma:default="" ma:fieldId="{08e34d21-c25e-45d0-ae02-7b307a767a9d}" ma:sspId="044b4fee-ceaa-4a1b-96c6-a757828ffb0d" ma:termSetId="30e98ef6-b7c4-4403-acb8-2168b865637d" ma:anchorId="8ee77fbb-1db8-4dc1-ba70-0071a00c8bc5" ma:open="false" ma:isKeyword="false">
      <xsd:complexType>
        <xsd:sequence>
          <xsd:element ref="pc:Terms" minOccurs="0" maxOccurs="1"/>
        </xsd:sequence>
      </xsd:complexType>
    </xsd:element>
    <xsd:element name="ThemenblockCopy" ma:index="18" nillable="true" ma:displayName="Themenblocktyp" ma:description="used to store Themenblock value to allow sorting on multi choice" ma:internalName="ThemenblockCopy">
      <xsd:simpleType>
        <xsd:restriction base="dms:Text">
          <xsd:maxLength value="255"/>
        </xsd:restriction>
      </xsd:simpleType>
    </xsd:element>
    <xsd:element name="d052115b85cf493d91e70400132ccc3d" ma:index="21" nillable="true" ma:taxonomy="true" ma:internalName="d052115b85cf493d91e70400132ccc3d" ma:taxonomyFieldName="Stichw_x00f6_rter_x0020_GI" ma:displayName="Stichwörter GI" ma:default="" ma:fieldId="{d052115b-85cf-493d-91e7-0400132ccc3d}" ma:sspId="044b4fee-ceaa-4a1b-96c6-a757828ffb0d" ma:termSetId="30e98ef6-b7c4-4403-acb8-2168b865637d" ma:anchorId="1a3dfae3-d1b5-4824-88a2-e97d14318b40" ma:open="false" ma:isKeyword="false">
      <xsd:complexType>
        <xsd:sequence>
          <xsd:element ref="pc:Terms" minOccurs="0" maxOccurs="1"/>
        </xsd:sequence>
      </xsd:complexType>
    </xsd:element>
    <xsd:element name="j092c3b8c3324ed1ab8e1d9fb4550365" ma:index="23" nillable="true" ma:taxonomy="true" ma:internalName="j092c3b8c3324ed1ab8e1d9fb4550365" ma:taxonomyFieldName="Stichw_x00f6_rter_x0020_MB" ma:displayName="Stichwörter MB" ma:default="" ma:fieldId="{3092c3b8-c332-4ed1-ab8e-1d9fb4550365}" ma:sspId="044b4fee-ceaa-4a1b-96c6-a757828ffb0d" ma:termSetId="30e98ef6-b7c4-4403-acb8-2168b865637d" ma:anchorId="a5342701-ae08-4a8a-8a07-2af202f3ea6b" ma:open="false" ma:isKeyword="false">
      <xsd:complexType>
        <xsd:sequence>
          <xsd:element ref="pc:Terms" minOccurs="0" maxOccurs="1"/>
        </xsd:sequence>
      </xsd:complexType>
    </xsd:element>
    <xsd:element name="ba9afcd831b24528a60425c55ddadfe8" ma:index="25" nillable="true" ma:taxonomy="true" ma:internalName="ba9afcd831b24528a60425c55ddadfe8" ma:taxonomyFieldName="Stichw_x00f6_rter_x0020_NMV" ma:displayName="Stichwörter NMV" ma:default="" ma:fieldId="{ba9afcd8-31b2-4528-a604-25c55ddadfe8}" ma:sspId="044b4fee-ceaa-4a1b-96c6-a757828ffb0d" ma:termSetId="30e98ef6-b7c4-4403-acb8-2168b865637d" ma:anchorId="3ee5172b-8595-41a6-85e4-38b0c5d6786a" ma:open="false" ma:isKeyword="false">
      <xsd:complexType>
        <xsd:sequence>
          <xsd:element ref="pc:Terms" minOccurs="0" maxOccurs="1"/>
        </xsd:sequence>
      </xsd:complexType>
    </xsd:element>
    <xsd:element name="ac8052840d5f43ceab47f7c8bea237c3" ma:index="27" nillable="true" ma:taxonomy="true" ma:internalName="ac8052840d5f43ceab47f7c8bea237c3" ma:taxonomyFieldName="Stichw_x00f6_rter_x0020_V_x0026_G" ma:displayName="Stichwörter VL" ma:readOnly="false" ma:default="" ma:fieldId="{ac805284-0d5f-43ce-ab47-f7c8bea237c3}" ma:sspId="044b4fee-ceaa-4a1b-96c6-a757828ffb0d" ma:termSetId="30e98ef6-b7c4-4403-acb8-2168b865637d" ma:anchorId="dac308e4-41fe-4d79-8d59-81f90750104b" ma:open="false" ma:isKeyword="false">
      <xsd:complexType>
        <xsd:sequence>
          <xsd:element ref="pc:Terms" minOccurs="0" maxOccurs="1"/>
        </xsd:sequence>
      </xsd:complexType>
    </xsd:element>
    <xsd:element name="d7c4e9d780ed466f99d2ec4d1a860373" ma:index="29" nillable="true" ma:taxonomy="true" ma:internalName="d7c4e9d780ed466f99d2ec4d1a860373" ma:taxonomyFieldName="Stichw_x00f6_rter_x0020_G_x00d6_" ma:displayName="Stichwörter GÖ" ma:default="" ma:fieldId="{d7c4e9d7-80ed-466f-99d2-ec4d1a860373}" ma:sspId="044b4fee-ceaa-4a1b-96c6-a757828ffb0d" ma:termSetId="30e98ef6-b7c4-4403-acb8-2168b865637d" ma:anchorId="e666c4fa-82d0-4e23-9ccf-b4cf8adb244a" ma:open="false" ma:isKeyword="false">
      <xsd:complexType>
        <xsd:sequence>
          <xsd:element ref="pc:Terms" minOccurs="0" maxOccurs="1"/>
        </xsd:sequence>
      </xsd:complexType>
    </xsd:element>
    <xsd:element name="m0c0d23c71be477598aea37703ec57a0" ma:index="31" nillable="true" ma:taxonomy="true" ma:internalName="m0c0d23c71be477598aea37703ec57a0" ma:taxonomyFieldName="Stichw_x00f6_rter_x0020_IM" ma:displayName="Stichwörter IM" ma:default="" ma:fieldId="{60c0d23c-71be-4775-98ae-a37703ec57a0}" ma:sspId="044b4fee-ceaa-4a1b-96c6-a757828ffb0d" ma:termSetId="30e98ef6-b7c4-4403-acb8-2168b865637d" ma:anchorId="80263c83-700e-4d12-baa7-002f287fb055" ma:open="false" ma:isKeyword="false">
      <xsd:complexType>
        <xsd:sequence>
          <xsd:element ref="pc:Terms" minOccurs="0" maxOccurs="1"/>
        </xsd:sequence>
      </xsd:complexType>
    </xsd:element>
    <xsd:element name="f53d76a5dd06486581ef29769667cae7" ma:index="33" nillable="true" ma:taxonomy="true" ma:internalName="f53d76a5dd06486581ef29769667cae7" ma:taxonomyFieldName="Stichw_x00f6_rter_x0020_S_x002d_IB" ma:displayName="Stichwörter S-IB" ma:default="" ma:fieldId="{f53d76a5-dd06-4865-81ef-29769667cae7}" ma:sspId="044b4fee-ceaa-4a1b-96c6-a757828ffb0d" ma:termSetId="30e98ef6-b7c4-4403-acb8-2168b865637d" ma:anchorId="d947094e-818d-4845-af09-40a03563bed5" ma:open="false" ma:isKeyword="false">
      <xsd:complexType>
        <xsd:sequence>
          <xsd:element ref="pc:Terms" minOccurs="0" maxOccurs="1"/>
        </xsd:sequence>
      </xsd:complexType>
    </xsd:element>
    <xsd:element name="ad37436120814c6ea0604dd2cba7f02a" ma:index="35" nillable="true" ma:taxonomy="true" ma:internalName="ad37436120814c6ea0604dd2cba7f02a" ma:taxonomyFieldName="Stichw_x00f6_rter_x0020_S_x002d_R" ma:displayName="Stichwörter S-R" ma:default="" ma:fieldId="{ad374361-2081-4c6e-a060-4dd2cba7f02a}" ma:sspId="044b4fee-ceaa-4a1b-96c6-a757828ffb0d" ma:termSetId="30e98ef6-b7c4-4403-acb8-2168b865637d" ma:anchorId="3a6bac7b-c469-41a4-8db2-75f2b10b0a40" ma:open="false" ma:isKeyword="false">
      <xsd:complexType>
        <xsd:sequence>
          <xsd:element ref="pc:Terms" minOccurs="0" maxOccurs="1"/>
        </xsd:sequence>
      </xsd:complexType>
    </xsd:element>
    <xsd:element name="n57f6fcb35c942adae304c9e08dbb6b7" ma:index="37" nillable="true" ma:taxonomy="true" ma:internalName="n57f6fcb35c942adae304c9e08dbb6b7" ma:taxonomyFieldName="Stichw_x00f6_rter_x0020_S_x002d_KOM" ma:displayName="Stichwörter S-KOM" ma:default="" ma:fieldId="{757f6fcb-35c9-42ad-ae30-4c9e08dbb6b7}" ma:sspId="044b4fee-ceaa-4a1b-96c6-a757828ffb0d" ma:termSetId="30e98ef6-b7c4-4403-acb8-2168b865637d" ma:anchorId="ca2d2161-731f-4a96-8b81-6647f8710be8" ma:open="false" ma:isKeyword="false">
      <xsd:complexType>
        <xsd:sequence>
          <xsd:element ref="pc:Terms" minOccurs="0" maxOccurs="1"/>
        </xsd:sequence>
      </xsd:complexType>
    </xsd:element>
    <xsd:element name="j9012d1375194aadab7d0eac05c168ed" ma:index="39" nillable="true" ma:taxonomy="true" ma:internalName="j9012d1375194aadab7d0eac05c168ed" ma:taxonomyFieldName="Stichw_x00f6_rter_x0020_S_x002d_QS" ma:displayName="Stichwörter S-QS" ma:default="" ma:fieldId="{39012d13-7519-4aad-ab7d-0eac05c168ed}" ma:sspId="044b4fee-ceaa-4a1b-96c6-a757828ffb0d" ma:termSetId="30e98ef6-b7c4-4403-acb8-2168b865637d" ma:anchorId="a6156630-0e70-41f0-a157-e6eec18f7497" ma:open="false" ma:isKeyword="false">
      <xsd:complexType>
        <xsd:sequence>
          <xsd:element ref="pc:Terms" minOccurs="0" maxOccurs="1"/>
        </xsd:sequence>
      </xsd:complexType>
    </xsd:element>
    <xsd:element name="i9532a1f525746a89ac23b2c0f33abfb" ma:index="41" nillable="true" ma:taxonomy="true" ma:internalName="i9532a1f525746a89ac23b2c0f33abfb" ma:taxonomyFieldName="Stichw_x00f6_rter_x0020_VW" ma:displayName="Stichwörter VW" ma:default="" ma:fieldId="{29532a1f-5257-46a8-9ac2-3b2c0f33abfb}" ma:sspId="044b4fee-ceaa-4a1b-96c6-a757828ffb0d" ma:termSetId="30e98ef6-b7c4-4403-acb8-2168b865637d" ma:anchorId="9b5f8a07-7fce-45ff-b2a9-38986d3c243c"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c8961af-311b-48a4-9b35-3da8a681cf19"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12" nillable="true" ma:displayName="Taxonomiespalte &quot;Alle abfangen&quot;" ma:hidden="true" ma:list="{b208dbd7-c1e0-4708-b914-2c444e4d99a7}" ma:internalName="TaxCatchAll" ma:showField="CatchAllData" ma:web="4c8961af-311b-48a4-9b35-3da8a681cf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Inhaltstyp"/>
        <xsd:element ref="dc:title" minOccurs="0" maxOccurs="1" ma:index="0" ma:displayName="Dokumenten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ba9afcd831b24528a60425c55ddadfe8 xmlns="80e20af9-ee59-4a2b-bdea-066e85627979">
      <Terms xmlns="http://schemas.microsoft.com/office/infopath/2007/PartnerControls"/>
    </ba9afcd831b24528a60425c55ddadfe8>
    <ThemenblockCopy xmlns="80e20af9-ee59-4a2b-bdea-066e85627979" xsi:nil="true"/>
    <f53d76a5dd06486581ef29769667cae7 xmlns="80e20af9-ee59-4a2b-bdea-066e85627979">
      <Terms xmlns="http://schemas.microsoft.com/office/infopath/2007/PartnerControls"/>
    </f53d76a5dd06486581ef29769667cae7>
    <n57f6fcb35c942adae304c9e08dbb6b7 xmlns="80e20af9-ee59-4a2b-bdea-066e85627979">
      <Terms xmlns="http://schemas.microsoft.com/office/infopath/2007/PartnerControls"/>
    </n57f6fcb35c942adae304c9e08dbb6b7>
    <Ressort_x002f__x0028_Stabs_x002d__x0029_Bereich xmlns="80e20af9-ee59-4a2b-bdea-066e85627979">
      <Value>S-R</Value>
      <Value>VL</Value>
    </Ressort_x002f__x0028_Stabs_x002d__x0029_Bereich>
    <m0c0d23c71be477598aea37703ec57a0 xmlns="80e20af9-ee59-4a2b-bdea-066e85627979">
      <Terms xmlns="http://schemas.microsoft.com/office/infopath/2007/PartnerControls"/>
    </m0c0d23c71be477598aea37703ec57a0>
    <verantwortlich xmlns="80e20af9-ee59-4a2b-bdea-066e85627979">S-R</verantwortlich>
    <TaxCatchAll xmlns="4c8961af-311b-48a4-9b35-3da8a681cf19"/>
    <i9532a1f525746a89ac23b2c0f33abfb xmlns="80e20af9-ee59-4a2b-bdea-066e85627979">
      <Terms xmlns="http://schemas.microsoft.com/office/infopath/2007/PartnerControls"/>
    </i9532a1f525746a89ac23b2c0f33abfb>
    <j092c3b8c3324ed1ab8e1d9fb4550365 xmlns="80e20af9-ee59-4a2b-bdea-066e85627979">
      <Terms xmlns="http://schemas.microsoft.com/office/infopath/2007/PartnerControls"/>
    </j092c3b8c3324ed1ab8e1d9fb4550365>
    <Dokumentenart0 xmlns="80e20af9-ee59-4a2b-bdea-066e85627979">Formular/Formblatt</Dokumentenart0>
    <Versionsnummer xmlns="80e20af9-ee59-4a2b-bdea-066e85627979">2.1</Versionsnummer>
    <g8e34d21c25e45d0ae027b307a767a9d xmlns="80e20af9-ee59-4a2b-bdea-066e85627979">
      <Terms xmlns="http://schemas.microsoft.com/office/infopath/2007/PartnerControls"/>
    </g8e34d21c25e45d0ae027b307a767a9d>
    <d052115b85cf493d91e70400132ccc3d xmlns="80e20af9-ee59-4a2b-bdea-066e85627979">
      <Terms xmlns="http://schemas.microsoft.com/office/infopath/2007/PartnerControls"/>
    </d052115b85cf493d91e70400132ccc3d>
    <ad37436120814c6ea0604dd2cba7f02a xmlns="80e20af9-ee59-4a2b-bdea-066e85627979">
      <Terms xmlns="http://schemas.microsoft.com/office/infopath/2007/PartnerControls"/>
    </ad37436120814c6ea0604dd2cba7f02a>
    <Themenblock xmlns="80e20af9-ee59-4a2b-bdea-066e85627979">
      <Value>Vergabe</Value>
    </Themenblock>
    <ac8052840d5f43ceab47f7c8bea237c3 xmlns="80e20af9-ee59-4a2b-bdea-066e85627979">
      <Terms xmlns="http://schemas.microsoft.com/office/infopath/2007/PartnerControls"/>
    </ac8052840d5f43ceab47f7c8bea237c3>
    <Dokumentenart xmlns="80e20af9-ee59-4a2b-bdea-066e85627979">
      <Value>Berichte+Add.</Value>
    </Dokumentenart>
    <j9012d1375194aadab7d0eac05c168ed xmlns="80e20af9-ee59-4a2b-bdea-066e85627979">
      <Terms xmlns="http://schemas.microsoft.com/office/infopath/2007/PartnerControls"/>
    </j9012d1375194aadab7d0eac05c168ed>
    <d7c4e9d780ed466f99d2ec4d1a860373 xmlns="80e20af9-ee59-4a2b-bdea-066e85627979">
      <Terms xmlns="http://schemas.microsoft.com/office/infopath/2007/PartnerControls"/>
    </d7c4e9d780ed466f99d2ec4d1a860373>
  </documentManagement>
</p:properties>
</file>

<file path=customXml/itemProps1.xml><?xml version="1.0" encoding="utf-8"?>
<ds:datastoreItem xmlns:ds="http://schemas.openxmlformats.org/officeDocument/2006/customXml" ds:itemID="{A90873C5-390D-4BB2-8612-58BBA62A86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e20af9-ee59-4a2b-bdea-066e85627979"/>
    <ds:schemaRef ds:uri="4c8961af-311b-48a4-9b35-3da8a681c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30F39B-2D1B-4E06-8426-8C1CE8A1D7A4}">
  <ds:schemaRefs>
    <ds:schemaRef ds:uri="http://schemas.openxmlformats.org/officeDocument/2006/bibliography"/>
  </ds:schemaRefs>
</ds:datastoreItem>
</file>

<file path=customXml/itemProps3.xml><?xml version="1.0" encoding="utf-8"?>
<ds:datastoreItem xmlns:ds="http://schemas.openxmlformats.org/officeDocument/2006/customXml" ds:itemID="{9E713CA7-DABC-4B0F-A860-CF5274627ED5}">
  <ds:schemaRefs>
    <ds:schemaRef ds:uri="http://schemas.microsoft.com/sharepoint/v3/contenttype/forms"/>
  </ds:schemaRefs>
</ds:datastoreItem>
</file>

<file path=customXml/itemProps4.xml><?xml version="1.0" encoding="utf-8"?>
<ds:datastoreItem xmlns:ds="http://schemas.openxmlformats.org/officeDocument/2006/customXml" ds:itemID="{736FB396-A69B-4C81-A24A-1688E96D7D46}">
  <ds:schemaRefs>
    <ds:schemaRef ds:uri="http://schemas.microsoft.com/office/2006/documentManagement/types"/>
    <ds:schemaRef ds:uri="4c8961af-311b-48a4-9b35-3da8a681cf19"/>
    <ds:schemaRef ds:uri="80e20af9-ee59-4a2b-bdea-066e85627979"/>
    <ds:schemaRef ds:uri="http://purl.org/dc/elements/1.1/"/>
    <ds:schemaRef ds:uri="http://schemas.microsoft.com/office/infopath/2007/PartnerControls"/>
    <ds:schemaRef ds:uri="http://schemas.openxmlformats.org/package/2006/metadata/core-properties"/>
    <ds:schemaRef ds:uri="http://purl.org/dc/terms/"/>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IQWiG-Formatvorlagen_VLM-Standard.dotx</Template>
  <TotalTime>0</TotalTime>
  <Pages>3</Pages>
  <Words>511</Words>
  <Characters>3226</Characters>
  <Application>Microsoft Office Word</Application>
  <DocSecurity>8</DocSecurity>
  <Lines>26</Lines>
  <Paragraphs>7</Paragraphs>
  <ScaleCrop>false</ScaleCrop>
  <HeadingPairs>
    <vt:vector size="2" baseType="variant">
      <vt:variant>
        <vt:lpstr>Titel</vt:lpstr>
      </vt:variant>
      <vt:variant>
        <vt:i4>1</vt:i4>
      </vt:variant>
    </vt:vector>
  </HeadingPairs>
  <TitlesOfParts>
    <vt:vector size="1" baseType="lpstr">
      <vt:lpstr>Bewerbungserklärung Festpreis DMP</vt:lpstr>
    </vt:vector>
  </TitlesOfParts>
  <Company>IQWiG</Company>
  <LinksUpToDate>false</LinksUpToDate>
  <CharactersWithSpaces>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Bewerbungserklärung Festpreis DMP</dc:title>
  <dc:subject/>
  <dc:creator>IQWiG</dc:creator>
  <cp:keywords/>
  <dc:description>Version 2.1 gültig ab 17.10.2025</dc:description>
  <cp:lastModifiedBy>Hedtke, Kirsten</cp:lastModifiedBy>
  <cp:revision>2</cp:revision>
  <dcterms:created xsi:type="dcterms:W3CDTF">2026-07-20T11:05:00Z</dcterms:created>
  <dcterms:modified xsi:type="dcterms:W3CDTF">2026-07-20T11:05:00Z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vorlage">
    <vt:lpwstr>Standard_2023.4</vt:lpwstr>
  </property>
  <property fmtid="{D5CDD505-2E9C-101B-9397-08002B2CF9AE}" pid="3" name="Version Mustervorlage">
    <vt:filetime>2023-07-20T10:00:00Z</vt:filetime>
  </property>
  <property fmtid="{D5CDD505-2E9C-101B-9397-08002B2CF9AE}" pid="4" name="Stichwörter VW">
    <vt:lpwstr/>
  </property>
  <property fmtid="{D5CDD505-2E9C-101B-9397-08002B2CF9AE}" pid="5" name="Version Musterdatei">
    <vt:filetime>2022-12-01T10:00:00Z</vt:filetime>
  </property>
  <property fmtid="{D5CDD505-2E9C-101B-9397-08002B2CF9AE}" pid="6" name="Stichwörter S-KOM">
    <vt:lpwstr/>
  </property>
  <property fmtid="{D5CDD505-2E9C-101B-9397-08002B2CF9AE}" pid="7" name="weitere Metadaten">
    <vt:lpwstr/>
  </property>
  <property fmtid="{D5CDD505-2E9C-101B-9397-08002B2CF9AE}" pid="8" name="ContentTypeId">
    <vt:lpwstr>0x010100F05E4F624D2BAC48882098EA6E1FD5CF</vt:lpwstr>
  </property>
  <property fmtid="{D5CDD505-2E9C-101B-9397-08002B2CF9AE}" pid="9" name="Stichwörter GI">
    <vt:lpwstr/>
  </property>
  <property fmtid="{D5CDD505-2E9C-101B-9397-08002B2CF9AE}" pid="10" name="Stichwörter MB">
    <vt:lpwstr/>
  </property>
  <property fmtid="{D5CDD505-2E9C-101B-9397-08002B2CF9AE}" pid="11" name="Stichwörter S-IB">
    <vt:lpwstr/>
  </property>
  <property fmtid="{D5CDD505-2E9C-101B-9397-08002B2CF9AE}" pid="12" name="Stichwörter IM">
    <vt:lpwstr/>
  </property>
  <property fmtid="{D5CDD505-2E9C-101B-9397-08002B2CF9AE}" pid="13" name="Stichwörter GÖ">
    <vt:lpwstr/>
  </property>
  <property fmtid="{D5CDD505-2E9C-101B-9397-08002B2CF9AE}" pid="14" name="Stichwörter S-QS">
    <vt:lpwstr/>
  </property>
  <property fmtid="{D5CDD505-2E9C-101B-9397-08002B2CF9AE}" pid="15" name="WorkflowChangePath">
    <vt:lpwstr>c51d0a17-eb2b-4456-b6cf-da416745a14c,4;c51d0a17-eb2b-4456-b6cf-da416745a14c,6;c51d0a17-eb2b-4456-b6cf-da416745a14c,8;c51d0a17-eb2b-4456-b6cf-da416745a14c,14;c51d0a17-eb2b-4456-b6cf-da416745a14c,16;c51d0a17-eb2b-4456-b6cf-da416745a14c,20;c51d0a17-eb2b-4456-b6cf-da416745a14c,46;c51d0a17-eb2b-4456-b6cf-da416745a14c,65;c51d0a17-eb2b-4456-b6cf-da416745a14c,67;c51d0a17-eb2b-4456-b6cf-da416745a14c,77;c51d0a17-eb2b-4456-b6cf-da416745a14c,79;</vt:lpwstr>
  </property>
  <property fmtid="{D5CDD505-2E9C-101B-9397-08002B2CF9AE}" pid="16" name="Stichwörter S-R">
    <vt:lpwstr/>
  </property>
  <property fmtid="{D5CDD505-2E9C-101B-9397-08002B2CF9AE}" pid="17" name="Stichwörter NMV">
    <vt:lpwstr/>
  </property>
  <property fmtid="{D5CDD505-2E9C-101B-9397-08002B2CF9AE}" pid="18" name="Stichwörter V&amp;G">
    <vt:lpwstr/>
  </property>
</Properties>
</file>