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E3BCB" w14:textId="77777777" w:rsidR="009C2267" w:rsidRDefault="009C2267" w:rsidP="00AC1AA4">
      <w:pPr>
        <w:autoSpaceDE w:val="0"/>
        <w:autoSpaceDN w:val="0"/>
        <w:adjustRightInd w:val="0"/>
        <w:rPr>
          <w:rFonts w:ascii="SN Rooney" w:hAnsi="SN Rooney" w:cs="Calibri,Bold"/>
          <w:b/>
          <w:bCs/>
          <w:sz w:val="24"/>
          <w:szCs w:val="24"/>
          <w:u w:val="single"/>
        </w:rPr>
      </w:pPr>
    </w:p>
    <w:p w14:paraId="2D00A40B" w14:textId="118E55CC" w:rsidR="00AC1AA4" w:rsidRDefault="00AC1AA4" w:rsidP="00AC1AA4">
      <w:pPr>
        <w:autoSpaceDE w:val="0"/>
        <w:autoSpaceDN w:val="0"/>
        <w:adjustRightInd w:val="0"/>
        <w:rPr>
          <w:rFonts w:ascii="SN Rooney" w:hAnsi="SN Rooney" w:cs="Calibri,Bold"/>
          <w:b/>
          <w:bCs/>
          <w:sz w:val="24"/>
          <w:szCs w:val="24"/>
          <w:u w:val="single"/>
        </w:rPr>
      </w:pPr>
      <w:r w:rsidRPr="00BF0692">
        <w:rPr>
          <w:rFonts w:ascii="SN Rooney" w:hAnsi="SN Rooney" w:cs="Calibri,Bold"/>
          <w:b/>
          <w:bCs/>
          <w:sz w:val="24"/>
          <w:szCs w:val="24"/>
          <w:u w:val="single"/>
        </w:rPr>
        <w:t>Aufforderung zur Abgabe eines Angebotes</w:t>
      </w:r>
    </w:p>
    <w:p w14:paraId="0CA21796" w14:textId="77777777" w:rsidR="00643B0B" w:rsidRPr="00BF0692" w:rsidRDefault="00643B0B" w:rsidP="00AC1AA4">
      <w:pPr>
        <w:autoSpaceDE w:val="0"/>
        <w:autoSpaceDN w:val="0"/>
        <w:adjustRightInd w:val="0"/>
        <w:rPr>
          <w:rFonts w:ascii="SN Rooney" w:hAnsi="SN Rooney" w:cs="Calibri,Bold"/>
          <w:b/>
          <w:bCs/>
          <w:sz w:val="24"/>
          <w:szCs w:val="24"/>
          <w:u w:val="single"/>
        </w:rPr>
      </w:pPr>
    </w:p>
    <w:p w14:paraId="416F83F3" w14:textId="30EF5FB4" w:rsidR="00766A3A" w:rsidRPr="00BF0692" w:rsidRDefault="009E32F5" w:rsidP="00D23EF7">
      <w:pPr>
        <w:pStyle w:val="Default"/>
        <w:ind w:left="6372"/>
        <w:rPr>
          <w:sz w:val="22"/>
          <w:szCs w:val="22"/>
        </w:rPr>
      </w:pPr>
      <w:r w:rsidRPr="00BF0692">
        <w:rPr>
          <w:sz w:val="22"/>
          <w:szCs w:val="22"/>
        </w:rPr>
        <w:t>Datum</w:t>
      </w:r>
      <w:r w:rsidR="000C1762" w:rsidRPr="00BF0692">
        <w:rPr>
          <w:sz w:val="22"/>
          <w:szCs w:val="22"/>
        </w:rPr>
        <w:t>:</w:t>
      </w:r>
      <w:r w:rsidR="00D23EF7" w:rsidRPr="00BF0692">
        <w:rPr>
          <w:sz w:val="22"/>
          <w:szCs w:val="22"/>
        </w:rPr>
        <w:t xml:space="preserve"> </w:t>
      </w:r>
      <w:sdt>
        <w:sdtPr>
          <w:rPr>
            <w:sz w:val="22"/>
            <w:szCs w:val="22"/>
          </w:rPr>
          <w:id w:val="-1098169635"/>
          <w:lock w:val="sdtLocked"/>
          <w:placeholder>
            <w:docPart w:val="DEAB69D07470446E9BE25D718735DBB8"/>
          </w:placeholder>
          <w:date w:fullDate="2026-07-23T00:00:00Z">
            <w:dateFormat w:val="d. MMMM yyyy"/>
            <w:lid w:val="de-DE"/>
            <w:storeMappedDataAs w:val="text"/>
            <w:calendar w:val="gregorian"/>
          </w:date>
        </w:sdtPr>
        <w:sdtEndPr/>
        <w:sdtContent>
          <w:r w:rsidR="005674F7">
            <w:rPr>
              <w:sz w:val="22"/>
              <w:szCs w:val="22"/>
            </w:rPr>
            <w:t>23. Juli 2026</w:t>
          </w:r>
        </w:sdtContent>
      </w:sdt>
    </w:p>
    <w:p w14:paraId="6E25CC6E" w14:textId="77777777" w:rsidR="00643B0B" w:rsidRDefault="00643B0B" w:rsidP="00574A34">
      <w:pPr>
        <w:rPr>
          <w:rFonts w:ascii="SN Rooney" w:hAnsi="SN Rooney"/>
        </w:rPr>
      </w:pPr>
    </w:p>
    <w:p w14:paraId="3B2078EB" w14:textId="77777777" w:rsidR="00643B0B" w:rsidRDefault="00643B0B" w:rsidP="00574A34">
      <w:pPr>
        <w:rPr>
          <w:rFonts w:ascii="SN Rooney" w:hAnsi="SN Rooney"/>
        </w:rPr>
      </w:pPr>
    </w:p>
    <w:p w14:paraId="67CBAB02" w14:textId="77777777" w:rsidR="00574A34" w:rsidRPr="00BF0692" w:rsidRDefault="00AA6DB1" w:rsidP="00574A34">
      <w:pPr>
        <w:rPr>
          <w:rFonts w:ascii="SN Rooney" w:hAnsi="SN Rooney"/>
        </w:rPr>
      </w:pPr>
      <w:r w:rsidRPr="00BF0692">
        <w:rPr>
          <w:rFonts w:ascii="SN Rooney" w:hAnsi="SN Rooney"/>
        </w:rPr>
        <w:t>Sehr geehrte Damen und Herren,</w:t>
      </w:r>
    </w:p>
    <w:p w14:paraId="0B6C4B30" w14:textId="77777777" w:rsidR="00D84A59" w:rsidRPr="00BF0692" w:rsidRDefault="00574A34" w:rsidP="00574A34">
      <w:pPr>
        <w:pStyle w:val="Default"/>
        <w:rPr>
          <w:sz w:val="22"/>
          <w:szCs w:val="22"/>
        </w:rPr>
      </w:pPr>
      <w:r w:rsidRPr="00BF0692">
        <w:rPr>
          <w:sz w:val="22"/>
          <w:szCs w:val="22"/>
        </w:rPr>
        <w:t>bitte</w:t>
      </w:r>
      <w:r w:rsidRPr="00BF0692">
        <w:t xml:space="preserve"> </w:t>
      </w:r>
      <w:r w:rsidRPr="00BF0692">
        <w:rPr>
          <w:sz w:val="22"/>
          <w:szCs w:val="22"/>
        </w:rPr>
        <w:t xml:space="preserve">senden Sie uns </w:t>
      </w:r>
      <w:r w:rsidR="00D84A59" w:rsidRPr="00BF0692">
        <w:rPr>
          <w:sz w:val="22"/>
          <w:szCs w:val="22"/>
        </w:rPr>
        <w:t>gemäß</w:t>
      </w:r>
      <w:r w:rsidR="009B6585" w:rsidRPr="00BF0692">
        <w:rPr>
          <w:sz w:val="22"/>
          <w:szCs w:val="22"/>
        </w:rPr>
        <w:t xml:space="preserve"> </w:t>
      </w:r>
      <w:r w:rsidRPr="00BF0692">
        <w:rPr>
          <w:sz w:val="22"/>
          <w:szCs w:val="22"/>
        </w:rPr>
        <w:t>untenstehende</w:t>
      </w:r>
      <w:r w:rsidR="00D84A59" w:rsidRPr="00BF0692">
        <w:rPr>
          <w:sz w:val="22"/>
          <w:szCs w:val="22"/>
        </w:rPr>
        <w:t>r</w:t>
      </w:r>
      <w:r w:rsidRPr="00BF0692">
        <w:rPr>
          <w:sz w:val="22"/>
          <w:szCs w:val="22"/>
        </w:rPr>
        <w:t xml:space="preserve"> Leistung</w:t>
      </w:r>
      <w:r w:rsidR="00D84A59" w:rsidRPr="00BF0692">
        <w:rPr>
          <w:sz w:val="22"/>
          <w:szCs w:val="22"/>
        </w:rPr>
        <w:t>sbeschreibung</w:t>
      </w:r>
      <w:r w:rsidRPr="00BF0692">
        <w:rPr>
          <w:sz w:val="22"/>
          <w:szCs w:val="22"/>
        </w:rPr>
        <w:t xml:space="preserve"> </w:t>
      </w:r>
      <w:r w:rsidR="00766A3A" w:rsidRPr="00BF0692">
        <w:rPr>
          <w:sz w:val="22"/>
          <w:szCs w:val="22"/>
        </w:rPr>
        <w:t>ein Angebot</w:t>
      </w:r>
    </w:p>
    <w:p w14:paraId="548D33A6" w14:textId="00FBE1C7" w:rsidR="00AA0E0F" w:rsidRPr="00BF0692" w:rsidRDefault="00574A34" w:rsidP="00CF0E2B">
      <w:pPr>
        <w:pStyle w:val="Default"/>
        <w:rPr>
          <w:sz w:val="22"/>
          <w:szCs w:val="22"/>
        </w:rPr>
      </w:pPr>
      <w:r w:rsidRPr="00BF0692">
        <w:rPr>
          <w:sz w:val="22"/>
          <w:szCs w:val="22"/>
        </w:rPr>
        <w:t xml:space="preserve">bis zum </w:t>
      </w:r>
      <w:sdt>
        <w:sdtPr>
          <w:rPr>
            <w:sz w:val="22"/>
            <w:szCs w:val="22"/>
          </w:rPr>
          <w:id w:val="-1944367232"/>
          <w:lock w:val="sdtLocked"/>
          <w:placeholder>
            <w:docPart w:val="93CE605AFC97464195640472D936889B"/>
          </w:placeholder>
          <w:date w:fullDate="2026-08-05T11:00:00Z">
            <w:dateFormat w:val="dd.MM.yyyy HH:mm"/>
            <w:lid w:val="de-DE"/>
            <w:storeMappedDataAs w:val="dateTime"/>
            <w:calendar w:val="gregorian"/>
          </w:date>
        </w:sdtPr>
        <w:sdtEndPr/>
        <w:sdtContent>
          <w:r w:rsidR="00DD7B6B">
            <w:rPr>
              <w:sz w:val="22"/>
              <w:szCs w:val="22"/>
            </w:rPr>
            <w:t>05.08.2026 11:00</w:t>
          </w:r>
        </w:sdtContent>
      </w:sdt>
      <w:r w:rsidR="00DD7B6B">
        <w:rPr>
          <w:sz w:val="22"/>
          <w:szCs w:val="22"/>
        </w:rPr>
        <w:t>,</w:t>
      </w:r>
      <w:r w:rsidR="00AA0E0F" w:rsidRPr="00BF0692">
        <w:rPr>
          <w:sz w:val="22"/>
          <w:szCs w:val="22"/>
        </w:rPr>
        <w:t xml:space="preserve"> </w:t>
      </w:r>
      <w:r w:rsidR="00DD7B6B">
        <w:rPr>
          <w:color w:val="auto"/>
          <w:sz w:val="22"/>
          <w:szCs w:val="22"/>
        </w:rPr>
        <w:t>ausschließlich über die Vergabeplattform DTVP</w:t>
      </w:r>
      <w:r w:rsidR="00B432B1" w:rsidRPr="00BF0692">
        <w:rPr>
          <w:sz w:val="22"/>
          <w:szCs w:val="22"/>
        </w:rPr>
        <w:t xml:space="preserve">. </w:t>
      </w:r>
    </w:p>
    <w:p w14:paraId="48033E85" w14:textId="77777777" w:rsidR="00CF0E2B" w:rsidRPr="00D630CA" w:rsidRDefault="00CF0E2B" w:rsidP="00CF0E2B">
      <w:pPr>
        <w:pStyle w:val="Default"/>
        <w:rPr>
          <w:i/>
          <w:sz w:val="22"/>
          <w:szCs w:val="22"/>
        </w:rPr>
      </w:pPr>
      <w:r w:rsidRPr="00BF0692">
        <w:rPr>
          <w:sz w:val="22"/>
          <w:szCs w:val="22"/>
        </w:rPr>
        <w:t>Das Angebotsschreiben ist ausgefüllt und unterschrieben</w:t>
      </w:r>
      <w:r w:rsidR="003B5F75" w:rsidRPr="00BF0692">
        <w:rPr>
          <w:sz w:val="22"/>
          <w:szCs w:val="22"/>
        </w:rPr>
        <w:t xml:space="preserve"> / signiert</w:t>
      </w:r>
      <w:r w:rsidR="009077F4">
        <w:rPr>
          <w:sz w:val="22"/>
          <w:szCs w:val="22"/>
        </w:rPr>
        <w:t xml:space="preserve"> </w:t>
      </w:r>
      <w:r w:rsidRPr="00BF0692">
        <w:rPr>
          <w:sz w:val="22"/>
          <w:szCs w:val="22"/>
        </w:rPr>
        <w:t>einzureichen</w:t>
      </w:r>
      <w:r w:rsidR="000C1762" w:rsidRPr="00BF0692">
        <w:rPr>
          <w:sz w:val="22"/>
          <w:szCs w:val="22"/>
        </w:rPr>
        <w:t xml:space="preserve">. </w:t>
      </w:r>
    </w:p>
    <w:p w14:paraId="3F825EA4" w14:textId="77777777" w:rsidR="00574A34" w:rsidRPr="00D630CA" w:rsidRDefault="00574A34" w:rsidP="00574A34">
      <w:pPr>
        <w:pStyle w:val="Default"/>
        <w:rPr>
          <w:i/>
          <w:sz w:val="22"/>
          <w:szCs w:val="22"/>
        </w:rPr>
      </w:pPr>
    </w:p>
    <w:p w14:paraId="077589C1" w14:textId="77777777" w:rsidR="00BA428C" w:rsidRPr="00BF0692" w:rsidRDefault="00574A34" w:rsidP="00574A34">
      <w:pPr>
        <w:pStyle w:val="Default"/>
        <w:rPr>
          <w:sz w:val="22"/>
          <w:szCs w:val="22"/>
        </w:rPr>
      </w:pPr>
      <w:r w:rsidRPr="00BF0692">
        <w:rPr>
          <w:sz w:val="22"/>
          <w:szCs w:val="22"/>
        </w:rPr>
        <w:t>Bitte kennzeichnen Sie</w:t>
      </w:r>
      <w:r w:rsidR="00BA428C" w:rsidRPr="00BF0692">
        <w:rPr>
          <w:sz w:val="22"/>
          <w:szCs w:val="22"/>
        </w:rPr>
        <w:t xml:space="preserve"> den Betreff der Mail</w:t>
      </w:r>
      <w:r w:rsidRPr="00BF0692">
        <w:rPr>
          <w:sz w:val="22"/>
          <w:szCs w:val="22"/>
        </w:rPr>
        <w:t xml:space="preserve"> mit </w:t>
      </w:r>
    </w:p>
    <w:p w14:paraId="4332723A" w14:textId="6B1643D8" w:rsidR="00574A34" w:rsidRPr="00BF0692" w:rsidRDefault="00574A34" w:rsidP="00574A34">
      <w:pPr>
        <w:pStyle w:val="Default"/>
        <w:rPr>
          <w:sz w:val="22"/>
          <w:szCs w:val="22"/>
        </w:rPr>
      </w:pPr>
      <w:r w:rsidRPr="00BF0692">
        <w:rPr>
          <w:sz w:val="22"/>
          <w:szCs w:val="22"/>
        </w:rPr>
        <w:t>“</w:t>
      </w:r>
      <w:bookmarkStart w:id="0" w:name="_Hlk196203874"/>
      <w:bookmarkStart w:id="1" w:name="_Hlk196203734"/>
      <w:r w:rsidR="00363932" w:rsidRPr="00363932">
        <w:rPr>
          <w:sz w:val="22"/>
          <w:szCs w:val="22"/>
        </w:rPr>
        <w:t>2026-0330 BGM Waldumwandlung Seelandmoor und Löwenstedt / Gehölzarbeiten</w:t>
      </w:r>
      <w:bookmarkEnd w:id="0"/>
      <w:bookmarkEnd w:id="1"/>
      <w:r w:rsidRPr="00BF0692">
        <w:rPr>
          <w:sz w:val="22"/>
          <w:szCs w:val="22"/>
        </w:rPr>
        <w:t xml:space="preserve">”. </w:t>
      </w:r>
    </w:p>
    <w:p w14:paraId="0154EEFF" w14:textId="2823B196" w:rsidR="003863C5" w:rsidRPr="00BF0692" w:rsidRDefault="003863C5" w:rsidP="003863C5">
      <w:pPr>
        <w:pStyle w:val="Default"/>
        <w:rPr>
          <w:sz w:val="22"/>
          <w:szCs w:val="22"/>
        </w:rPr>
      </w:pPr>
      <w:r w:rsidRPr="00BF0692">
        <w:rPr>
          <w:sz w:val="22"/>
          <w:szCs w:val="22"/>
        </w:rPr>
        <w:t>Details entnehmen Sie bitte de</w:t>
      </w:r>
      <w:r w:rsidR="00363932">
        <w:rPr>
          <w:sz w:val="22"/>
          <w:szCs w:val="22"/>
        </w:rPr>
        <w:t>n</w:t>
      </w:r>
      <w:r w:rsidRPr="00BF0692">
        <w:rPr>
          <w:sz w:val="22"/>
          <w:szCs w:val="22"/>
        </w:rPr>
        <w:t xml:space="preserve"> </w:t>
      </w:r>
      <w:r w:rsidR="00363932">
        <w:rPr>
          <w:sz w:val="22"/>
          <w:szCs w:val="22"/>
        </w:rPr>
        <w:t>beigefüg</w:t>
      </w:r>
      <w:r w:rsidR="00CE5B2C">
        <w:rPr>
          <w:sz w:val="22"/>
          <w:szCs w:val="22"/>
        </w:rPr>
        <w:t>ten Dokument</w:t>
      </w:r>
      <w:r w:rsidR="00363932">
        <w:rPr>
          <w:sz w:val="22"/>
          <w:szCs w:val="22"/>
        </w:rPr>
        <w:t>en</w:t>
      </w:r>
      <w:r w:rsidR="009C2267">
        <w:rPr>
          <w:sz w:val="22"/>
          <w:szCs w:val="22"/>
        </w:rPr>
        <w:t>.</w:t>
      </w:r>
      <w:r w:rsidR="00CE5B2C">
        <w:rPr>
          <w:sz w:val="22"/>
          <w:szCs w:val="22"/>
        </w:rPr>
        <w:br/>
      </w:r>
    </w:p>
    <w:p w14:paraId="32614A89" w14:textId="77777777" w:rsidR="009B6585" w:rsidRPr="00BF0692" w:rsidRDefault="009B6585" w:rsidP="00574A34">
      <w:pPr>
        <w:pStyle w:val="Default"/>
        <w:rPr>
          <w:sz w:val="22"/>
          <w:szCs w:val="22"/>
        </w:rPr>
      </w:pPr>
    </w:p>
    <w:p w14:paraId="59752F74" w14:textId="77777777" w:rsidR="00AA6DB1" w:rsidRPr="00BF0692" w:rsidRDefault="00AA6DB1" w:rsidP="00574A34">
      <w:pPr>
        <w:rPr>
          <w:rFonts w:ascii="SN Rooney" w:hAnsi="SN Rooney"/>
        </w:rPr>
      </w:pPr>
      <w:r w:rsidRPr="00BF0692">
        <w:rPr>
          <w:rFonts w:ascii="SN Rooney" w:hAnsi="SN Rooney"/>
        </w:rPr>
        <w:t xml:space="preserve">Vertragsgrundlage ist die </w:t>
      </w:r>
      <w:r w:rsidR="00612739" w:rsidRPr="00BF0692">
        <w:rPr>
          <w:rFonts w:ascii="SN Rooney" w:hAnsi="SN Rooney"/>
        </w:rPr>
        <w:t xml:space="preserve">VOL/B </w:t>
      </w:r>
      <w:r w:rsidR="00B669EA" w:rsidRPr="00BF0692">
        <w:rPr>
          <w:rFonts w:ascii="SN Rooney" w:hAnsi="SN Rooney"/>
        </w:rPr>
        <w:t>in der</w:t>
      </w:r>
      <w:r w:rsidRPr="00BF0692">
        <w:rPr>
          <w:rFonts w:ascii="SN Rooney" w:hAnsi="SN Rooney"/>
        </w:rPr>
        <w:t xml:space="preserve"> </w:t>
      </w:r>
      <w:r w:rsidR="00B669EA" w:rsidRPr="00BF0692">
        <w:rPr>
          <w:rFonts w:ascii="SN Rooney" w:hAnsi="SN Rooney"/>
        </w:rPr>
        <w:t>aktuellen</w:t>
      </w:r>
      <w:r w:rsidRPr="00BF0692">
        <w:rPr>
          <w:rFonts w:ascii="SN Rooney" w:hAnsi="SN Rooney"/>
        </w:rPr>
        <w:t xml:space="preserve"> Fassung.</w:t>
      </w:r>
    </w:p>
    <w:p w14:paraId="179A3274" w14:textId="77777777" w:rsidR="009C2267" w:rsidRDefault="009C2267" w:rsidP="00AA6DB1">
      <w:pPr>
        <w:autoSpaceDE w:val="0"/>
        <w:autoSpaceDN w:val="0"/>
        <w:adjustRightInd w:val="0"/>
        <w:spacing w:after="0" w:line="240" w:lineRule="auto"/>
        <w:rPr>
          <w:rFonts w:ascii="SN Rooney" w:hAnsi="SN Rooney"/>
        </w:rPr>
      </w:pPr>
    </w:p>
    <w:p w14:paraId="7FAA57A1" w14:textId="4F3AA35E" w:rsidR="00AA6DB1" w:rsidRPr="00BF0692" w:rsidRDefault="00AA6DB1" w:rsidP="00AA6DB1">
      <w:pPr>
        <w:autoSpaceDE w:val="0"/>
        <w:autoSpaceDN w:val="0"/>
        <w:adjustRightInd w:val="0"/>
        <w:spacing w:after="0" w:line="240" w:lineRule="auto"/>
        <w:rPr>
          <w:rFonts w:ascii="SN Rooney" w:hAnsi="SN Rooney"/>
        </w:rPr>
      </w:pPr>
      <w:r w:rsidRPr="00BF0692">
        <w:rPr>
          <w:rFonts w:ascii="SN Rooney" w:hAnsi="SN Rooney"/>
        </w:rPr>
        <w:t>Vielen Dank und mit freundlichen Grüßen</w:t>
      </w:r>
    </w:p>
    <w:p w14:paraId="44F0C5F5" w14:textId="77777777" w:rsidR="00172AAE" w:rsidRPr="00BF0692" w:rsidRDefault="00172AAE" w:rsidP="00AA6DB1">
      <w:pPr>
        <w:autoSpaceDE w:val="0"/>
        <w:autoSpaceDN w:val="0"/>
        <w:adjustRightInd w:val="0"/>
        <w:spacing w:after="0" w:line="240" w:lineRule="auto"/>
        <w:rPr>
          <w:rFonts w:ascii="SN Rooney" w:hAnsi="SN Rooney"/>
        </w:rPr>
      </w:pPr>
    </w:p>
    <w:p w14:paraId="63E71541" w14:textId="1E14F9DA" w:rsidR="00916E8B" w:rsidRPr="00BF0692" w:rsidRDefault="00916E8B" w:rsidP="00916E8B">
      <w:pPr>
        <w:autoSpaceDE w:val="0"/>
        <w:autoSpaceDN w:val="0"/>
        <w:adjustRightInd w:val="0"/>
        <w:spacing w:after="0" w:line="240" w:lineRule="auto"/>
        <w:rPr>
          <w:rFonts w:ascii="SN Rooney" w:hAnsi="SN Rooney"/>
        </w:rPr>
      </w:pPr>
      <w:r w:rsidRPr="00BF0692">
        <w:rPr>
          <w:rFonts w:ascii="SN Rooney" w:hAnsi="SN Rooney"/>
        </w:rPr>
        <w:t xml:space="preserve">i.A. </w:t>
      </w:r>
      <w:sdt>
        <w:sdtPr>
          <w:rPr>
            <w:rFonts w:ascii="SN Rooney" w:hAnsi="SN Rooney"/>
          </w:rPr>
          <w:alias w:val="Unterschrift"/>
          <w:tag w:val="Unterschrift"/>
          <w:id w:val="341287834"/>
          <w:lock w:val="sdtLocked"/>
          <w:placeholder>
            <w:docPart w:val="E927AEA27C664840A810006C05A98819"/>
          </w:placeholder>
          <w:dropDownList>
            <w:listItem w:value="Wählen Sie ein Element aus."/>
            <w:listItem w:displayText="Sandra Krause" w:value="Sandra Krause"/>
            <w:listItem w:displayText="Sonja Heydasch" w:value="Sonja Heydasch"/>
            <w:listItem w:displayText="Matthias Valkema" w:value="Matthias Valkema"/>
            <w:listItem w:displayText="Katja Knauf" w:value="Katja Knauf"/>
          </w:dropDownList>
        </w:sdtPr>
        <w:sdtEndPr/>
        <w:sdtContent>
          <w:r w:rsidR="009C2267">
            <w:rPr>
              <w:rFonts w:ascii="SN Rooney" w:hAnsi="SN Rooney"/>
            </w:rPr>
            <w:t>Sonja Heydasch</w:t>
          </w:r>
        </w:sdtContent>
      </w:sdt>
    </w:p>
    <w:p w14:paraId="332742DE" w14:textId="77777777" w:rsidR="00172AAE" w:rsidRDefault="00172AAE" w:rsidP="00AA6DB1">
      <w:pPr>
        <w:autoSpaceDE w:val="0"/>
        <w:autoSpaceDN w:val="0"/>
        <w:adjustRightInd w:val="0"/>
        <w:spacing w:after="0" w:line="240" w:lineRule="auto"/>
        <w:rPr>
          <w:rFonts w:ascii="SN Rooney" w:hAnsi="SN Rooney"/>
        </w:rPr>
      </w:pPr>
    </w:p>
    <w:p w14:paraId="585EFDC7" w14:textId="77777777" w:rsidR="009C2267" w:rsidRPr="00BF0692" w:rsidRDefault="009C2267" w:rsidP="00AA6DB1">
      <w:pPr>
        <w:autoSpaceDE w:val="0"/>
        <w:autoSpaceDN w:val="0"/>
        <w:adjustRightInd w:val="0"/>
        <w:spacing w:after="0" w:line="240" w:lineRule="auto"/>
        <w:rPr>
          <w:rFonts w:ascii="SN Rooney" w:hAnsi="SN Rooney"/>
        </w:rPr>
      </w:pPr>
    </w:p>
    <w:p w14:paraId="043D19D7" w14:textId="77102C30" w:rsidR="00EA5B02" w:rsidRPr="00BF0692" w:rsidRDefault="00EA5B02" w:rsidP="00EA5B02">
      <w:pPr>
        <w:autoSpaceDE w:val="0"/>
        <w:autoSpaceDN w:val="0"/>
        <w:adjustRightInd w:val="0"/>
        <w:spacing w:after="0" w:line="240" w:lineRule="auto"/>
        <w:rPr>
          <w:rFonts w:ascii="SN Rooney" w:hAnsi="SN Rooney"/>
        </w:rPr>
      </w:pPr>
      <w:r w:rsidRPr="00BF0692">
        <w:rPr>
          <w:rFonts w:ascii="SN Rooney" w:hAnsi="SN Rooney" w:cs="Arial"/>
          <w:b/>
          <w:bCs/>
        </w:rPr>
        <w:t>Auskünfte</w:t>
      </w:r>
      <w:r w:rsidR="005B5820" w:rsidRPr="00BF0692">
        <w:rPr>
          <w:rFonts w:ascii="SN Rooney" w:hAnsi="SN Rooney" w:cs="Arial"/>
          <w:b/>
          <w:bCs/>
        </w:rPr>
        <w:t xml:space="preserve"> zum Vergabeverfahren</w:t>
      </w:r>
      <w:r w:rsidRPr="00BF0692">
        <w:rPr>
          <w:rFonts w:ascii="SN Rooney" w:hAnsi="SN Rooney" w:cs="Arial"/>
          <w:b/>
          <w:bCs/>
        </w:rPr>
        <w:t xml:space="preserve">: </w:t>
      </w:r>
      <w:sdt>
        <w:sdtPr>
          <w:rPr>
            <w:rFonts w:ascii="SN Rooney" w:hAnsi="SN Rooney" w:cs="Arial"/>
            <w:bCs/>
          </w:rPr>
          <w:alias w:val="Name"/>
          <w:tag w:val="Name"/>
          <w:id w:val="722489099"/>
          <w:lock w:val="sdtLocked"/>
          <w:placeholder>
            <w:docPart w:val="DefaultPlaceholder_-1854013438"/>
          </w:placeholder>
          <w:dropDownList>
            <w:listItem w:value="Wählen Sie ein Element aus."/>
            <w:listItem w:displayText="Sandra Krause" w:value="Sandra Krause"/>
            <w:listItem w:displayText="Katja Knauf" w:value="Katja Knauf"/>
            <w:listItem w:displayText="Sonja Heydasch" w:value="Sonja Heydasch"/>
            <w:listItem w:displayText="Matthias Valkema" w:value="Matthias Valkema"/>
          </w:dropDownList>
        </w:sdtPr>
        <w:sdtEndPr/>
        <w:sdtContent>
          <w:r w:rsidR="009C2267">
            <w:rPr>
              <w:rFonts w:ascii="SN Rooney" w:hAnsi="SN Rooney" w:cs="Arial"/>
              <w:bCs/>
            </w:rPr>
            <w:t>Sonja Heydasch</w:t>
          </w:r>
        </w:sdtContent>
      </w:sdt>
      <w:r w:rsidR="00AA0E0F" w:rsidRPr="00BF0692">
        <w:rPr>
          <w:rFonts w:ascii="SN Rooney" w:hAnsi="SN Rooney" w:cs="Arial"/>
          <w:b/>
          <w:bCs/>
        </w:rPr>
        <w:t xml:space="preserve">, </w:t>
      </w:r>
      <w:r w:rsidRPr="00BF0692">
        <w:rPr>
          <w:rFonts w:ascii="SN Rooney" w:hAnsi="SN Rooney"/>
        </w:rPr>
        <w:t xml:space="preserve">Telefon: 0431 210 90 </w:t>
      </w:r>
      <w:sdt>
        <w:sdtPr>
          <w:rPr>
            <w:rFonts w:ascii="SN Rooney" w:hAnsi="SN Rooney"/>
            <w:color w:val="000000" w:themeColor="text1"/>
          </w:rPr>
          <w:alias w:val="Telefon"/>
          <w:tag w:val="Telefon"/>
          <w:id w:val="1246683165"/>
          <w:lock w:val="sdtLocked"/>
          <w:placeholder>
            <w:docPart w:val="DefaultPlaceholder_-1854013438"/>
          </w:placeholder>
          <w:dropDownList>
            <w:listItem w:value="Wählen Sie ein Element aus."/>
            <w:listItem w:displayText="516" w:value="516"/>
            <w:listItem w:displayText="530" w:value="530"/>
            <w:listItem w:displayText="531" w:value="531"/>
            <w:listItem w:displayText="517" w:value="517"/>
          </w:dropDownList>
        </w:sdtPr>
        <w:sdtEndPr/>
        <w:sdtContent>
          <w:r w:rsidR="009C2267">
            <w:rPr>
              <w:rFonts w:ascii="SN Rooney" w:hAnsi="SN Rooney"/>
              <w:color w:val="000000" w:themeColor="text1"/>
            </w:rPr>
            <w:t>530</w:t>
          </w:r>
        </w:sdtContent>
      </w:sdt>
    </w:p>
    <w:p w14:paraId="371502C1" w14:textId="2F3AD1FC" w:rsidR="00EA5B02" w:rsidRPr="00BF0692" w:rsidRDefault="00EA5B02" w:rsidP="00EA5B02">
      <w:pPr>
        <w:autoSpaceDE w:val="0"/>
        <w:autoSpaceDN w:val="0"/>
        <w:adjustRightInd w:val="0"/>
        <w:spacing w:after="0" w:line="240" w:lineRule="auto"/>
        <w:rPr>
          <w:rFonts w:ascii="SN Rooney" w:hAnsi="SN Rooney"/>
        </w:rPr>
      </w:pPr>
      <w:r w:rsidRPr="00BF0692">
        <w:rPr>
          <w:rFonts w:ascii="SN Rooney" w:hAnsi="SN Rooney"/>
        </w:rPr>
        <w:t>Mail:</w:t>
      </w:r>
      <w:r w:rsidRPr="00BF0692">
        <w:rPr>
          <w:rFonts w:ascii="SN Rooney" w:hAnsi="SN Rooney"/>
        </w:rPr>
        <w:tab/>
      </w:r>
      <w:hyperlink r:id="rId7" w:history="1">
        <w:sdt>
          <w:sdtPr>
            <w:rPr>
              <w:rStyle w:val="Hyperlink"/>
              <w:rFonts w:ascii="SN Rooney" w:hAnsi="SN Rooney"/>
            </w:rPr>
            <w:alias w:val="Mail"/>
            <w:tag w:val="Mail"/>
            <w:id w:val="-750739123"/>
            <w:lock w:val="sdtLocked"/>
            <w:placeholder>
              <w:docPart w:val="DefaultPlaceholder_-1854013438"/>
            </w:placeholder>
            <w:dropDownList>
              <w:listItem w:value="Wählen Sie ein Element aus."/>
              <w:listItem w:displayText="sandra.krause" w:value="sandra.krause"/>
              <w:listItem w:displayText="katja.knauf" w:value="katja.knauf"/>
              <w:listItem w:displayText="sonja.heydasch" w:value="sonja.heydasch"/>
              <w:listItem w:displayText="matthias.valkema" w:value="matthias.valkema"/>
            </w:dropDownList>
          </w:sdtPr>
          <w:sdtContent>
            <w:r>
              <w:rPr>
                <w:rStyle w:val="Hyperlink"/>
                <w:rFonts w:ascii="SN Rooney" w:hAnsi="SN Rooney"/>
              </w:rPr>
              <w:t>sonja.heydasch</w:t>
            </w:r>
          </w:sdtContent>
        </w:sdt>
        <w:r w:rsidRPr="00BF0692">
          <w:rPr>
            <w:rStyle w:val="Hyperlink"/>
            <w:rFonts w:ascii="SN Rooney" w:hAnsi="SN Rooney"/>
          </w:rPr>
          <w:t>@stiftungsland.de</w:t>
        </w:r>
      </w:hyperlink>
    </w:p>
    <w:p w14:paraId="3C17820D" w14:textId="77777777" w:rsidR="00674622" w:rsidRPr="00BF0692" w:rsidRDefault="00674622" w:rsidP="00AA6DB1">
      <w:pPr>
        <w:autoSpaceDE w:val="0"/>
        <w:autoSpaceDN w:val="0"/>
        <w:adjustRightInd w:val="0"/>
        <w:spacing w:after="0" w:line="240" w:lineRule="auto"/>
        <w:rPr>
          <w:rFonts w:ascii="SN Rooney" w:hAnsi="SN Rooney"/>
        </w:rPr>
      </w:pPr>
    </w:p>
    <w:p w14:paraId="6CE501B0" w14:textId="77777777" w:rsidR="009077F4" w:rsidRDefault="009077F4">
      <w:pPr>
        <w:rPr>
          <w:rFonts w:ascii="SN Rooney" w:hAnsi="SN Rooney" w:cs="Calibri,Bold"/>
          <w:b/>
          <w:bCs/>
          <w:sz w:val="24"/>
          <w:szCs w:val="24"/>
          <w:u w:val="single"/>
        </w:rPr>
      </w:pPr>
      <w:r>
        <w:rPr>
          <w:rFonts w:ascii="SN Rooney" w:hAnsi="SN Rooney" w:cs="Calibri,Bold"/>
          <w:b/>
          <w:bCs/>
          <w:sz w:val="24"/>
          <w:szCs w:val="24"/>
          <w:u w:val="single"/>
        </w:rPr>
        <w:br w:type="page"/>
      </w:r>
    </w:p>
    <w:p w14:paraId="58F43A39" w14:textId="77777777" w:rsidR="00AC1AA4" w:rsidRPr="00BF0692" w:rsidRDefault="00AC1AA4" w:rsidP="00F70C9E">
      <w:pPr>
        <w:pageBreakBefore/>
        <w:autoSpaceDE w:val="0"/>
        <w:autoSpaceDN w:val="0"/>
        <w:adjustRightInd w:val="0"/>
        <w:rPr>
          <w:rFonts w:ascii="SN Rooney" w:hAnsi="SN Rooney" w:cs="Calibri,Bold"/>
          <w:b/>
          <w:bCs/>
          <w:sz w:val="24"/>
          <w:szCs w:val="24"/>
          <w:u w:val="single"/>
        </w:rPr>
      </w:pPr>
      <w:r w:rsidRPr="00BF0692">
        <w:rPr>
          <w:rFonts w:ascii="SN Rooney" w:hAnsi="SN Rooney" w:cs="Calibri,Bold"/>
          <w:b/>
          <w:bCs/>
          <w:sz w:val="24"/>
          <w:szCs w:val="24"/>
          <w:u w:val="single"/>
        </w:rPr>
        <w:lastRenderedPageBreak/>
        <w:t>Angebotsschreiben</w:t>
      </w:r>
    </w:p>
    <w:p w14:paraId="2C6A7772" w14:textId="3548D252" w:rsidR="00995C28" w:rsidRPr="00F352A2" w:rsidRDefault="009E32F5" w:rsidP="00CE5B2C">
      <w:pPr>
        <w:spacing w:after="0"/>
        <w:ind w:left="2124" w:hanging="2124"/>
        <w:rPr>
          <w:rFonts w:ascii="SN Rooney" w:hAnsi="SN Rooney"/>
          <w:b/>
          <w:color w:val="000000" w:themeColor="text1"/>
        </w:rPr>
      </w:pPr>
      <w:r w:rsidRPr="00CE5B2C">
        <w:rPr>
          <w:rFonts w:ascii="SN Rooney" w:hAnsi="SN Rooney" w:cs="Times New Roman"/>
          <w:b/>
        </w:rPr>
        <w:t xml:space="preserve">Maßnahme: </w:t>
      </w:r>
      <w:r w:rsidR="007B0A6C" w:rsidRPr="00CE5B2C">
        <w:rPr>
          <w:rFonts w:ascii="SN Rooney" w:hAnsi="SN Rooney" w:cs="Times New Roman"/>
          <w:b/>
        </w:rPr>
        <w:tab/>
      </w:r>
      <w:r w:rsidR="00E56B75" w:rsidRPr="00F352A2">
        <w:rPr>
          <w:rFonts w:ascii="SN Rooney" w:hAnsi="SN Rooney"/>
          <w:b/>
          <w:color w:val="000000" w:themeColor="text1"/>
        </w:rPr>
        <w:t>BGM Waldumwandlung Seelandmoor</w:t>
      </w:r>
      <w:r w:rsidR="005057E6">
        <w:rPr>
          <w:rFonts w:ascii="SN Rooney" w:hAnsi="SN Rooney"/>
          <w:b/>
          <w:color w:val="000000" w:themeColor="text1"/>
        </w:rPr>
        <w:t>/</w:t>
      </w:r>
      <w:r w:rsidR="00E56B75" w:rsidRPr="00F352A2">
        <w:rPr>
          <w:rFonts w:ascii="SN Rooney" w:hAnsi="SN Rooney"/>
          <w:b/>
          <w:color w:val="000000" w:themeColor="text1"/>
        </w:rPr>
        <w:t xml:space="preserve"> Löwenstedt</w:t>
      </w:r>
      <w:r w:rsidR="00CD2352">
        <w:rPr>
          <w:rFonts w:ascii="SN Rooney" w:hAnsi="SN Rooney"/>
          <w:b/>
          <w:color w:val="000000" w:themeColor="text1"/>
        </w:rPr>
        <w:t xml:space="preserve">, </w:t>
      </w:r>
      <w:r w:rsidR="00E56B75" w:rsidRPr="00F352A2">
        <w:rPr>
          <w:rFonts w:ascii="SN Rooney" w:hAnsi="SN Rooney"/>
          <w:b/>
          <w:color w:val="000000" w:themeColor="text1"/>
        </w:rPr>
        <w:t>Gehölzarbeiten</w:t>
      </w:r>
    </w:p>
    <w:p w14:paraId="0B7528FC" w14:textId="618847D8" w:rsidR="009E32F5" w:rsidRPr="00F352A2" w:rsidRDefault="009E32F5" w:rsidP="00CE5B2C">
      <w:pPr>
        <w:spacing w:after="0"/>
        <w:ind w:left="2124" w:hanging="2124"/>
        <w:rPr>
          <w:rFonts w:ascii="SN Rooney" w:hAnsi="SN Rooney"/>
          <w:b/>
          <w:color w:val="000000" w:themeColor="text1"/>
        </w:rPr>
      </w:pPr>
      <w:r w:rsidRPr="00F352A2">
        <w:rPr>
          <w:rFonts w:ascii="SN Rooney" w:hAnsi="SN Rooney"/>
          <w:b/>
        </w:rPr>
        <w:t xml:space="preserve">Vergabenummer: </w:t>
      </w:r>
      <w:r w:rsidRPr="00F352A2">
        <w:rPr>
          <w:rFonts w:ascii="SN Rooney" w:hAnsi="SN Rooney"/>
          <w:b/>
        </w:rPr>
        <w:tab/>
      </w:r>
      <w:r w:rsidR="00E56B75" w:rsidRPr="00F352A2">
        <w:rPr>
          <w:rFonts w:ascii="SN Rooney" w:hAnsi="SN Rooney"/>
          <w:b/>
          <w:color w:val="000000" w:themeColor="text1"/>
        </w:rPr>
        <w:t>2026-0330</w:t>
      </w:r>
    </w:p>
    <w:p w14:paraId="28B1F37C" w14:textId="062C298C" w:rsidR="009E32F5" w:rsidRPr="00F352A2" w:rsidRDefault="009E32F5" w:rsidP="00CE5B2C">
      <w:pPr>
        <w:autoSpaceDE w:val="0"/>
        <w:autoSpaceDN w:val="0"/>
        <w:adjustRightInd w:val="0"/>
        <w:spacing w:after="0"/>
        <w:rPr>
          <w:rFonts w:ascii="SN Rooney" w:hAnsi="SN Rooney"/>
          <w:b/>
          <w:color w:val="000000" w:themeColor="text1"/>
        </w:rPr>
      </w:pPr>
      <w:r w:rsidRPr="00F352A2">
        <w:rPr>
          <w:rFonts w:ascii="SN Rooney" w:hAnsi="SN Rooney"/>
          <w:b/>
        </w:rPr>
        <w:t>Kostenstelle:</w:t>
      </w:r>
      <w:r w:rsidRPr="00F352A2">
        <w:rPr>
          <w:rFonts w:ascii="SN Rooney" w:hAnsi="SN Rooney"/>
          <w:b/>
        </w:rPr>
        <w:tab/>
      </w:r>
      <w:r w:rsidRPr="00F352A2">
        <w:rPr>
          <w:rFonts w:ascii="SN Rooney" w:hAnsi="SN Rooney"/>
          <w:b/>
        </w:rPr>
        <w:tab/>
      </w:r>
      <w:r w:rsidR="00E56B75" w:rsidRPr="00F352A2">
        <w:rPr>
          <w:rFonts w:ascii="SN Rooney" w:hAnsi="SN Rooney"/>
          <w:b/>
          <w:color w:val="000000" w:themeColor="text1"/>
        </w:rPr>
        <w:t>T56275</w:t>
      </w:r>
    </w:p>
    <w:p w14:paraId="4DD6AEC4" w14:textId="665BFAF9" w:rsidR="00533E0E" w:rsidRPr="00F352A2" w:rsidRDefault="001B50CD" w:rsidP="00CE5B2C">
      <w:pPr>
        <w:autoSpaceDE w:val="0"/>
        <w:autoSpaceDN w:val="0"/>
        <w:adjustRightInd w:val="0"/>
        <w:spacing w:after="0"/>
        <w:ind w:left="2124" w:hanging="2124"/>
        <w:rPr>
          <w:rFonts w:ascii="SN Rooney" w:hAnsi="SN Rooney"/>
          <w:b/>
          <w:color w:val="FF0000"/>
        </w:rPr>
      </w:pPr>
      <w:r w:rsidRPr="00F352A2">
        <w:rPr>
          <w:rFonts w:ascii="SN Rooney" w:hAnsi="SN Rooney"/>
          <w:b/>
        </w:rPr>
        <w:t>Abgabefrist:</w:t>
      </w:r>
      <w:r w:rsidRPr="00F352A2">
        <w:rPr>
          <w:rFonts w:ascii="SN Rooney" w:hAnsi="SN Rooney"/>
          <w:b/>
        </w:rPr>
        <w:tab/>
      </w:r>
      <w:sdt>
        <w:sdtPr>
          <w:rPr>
            <w:rFonts w:ascii="SN Rooney" w:hAnsi="SN Rooney"/>
            <w:b/>
          </w:rPr>
          <w:alias w:val="Abgabe"/>
          <w:tag w:val="Abgabe"/>
          <w:id w:val="-898902043"/>
          <w:lock w:val="sdtLocked"/>
          <w:placeholder>
            <w:docPart w:val="1C5A0EEFFA31409AAAEC90B9D9C19937"/>
          </w:placeholder>
          <w:date w:fullDate="2026-08-05T11:00:00Z">
            <w:dateFormat w:val="dd.MM.yyyy HH:mm"/>
            <w:lid w:val="de-DE"/>
            <w:storeMappedDataAs w:val="dateTime"/>
            <w:calendar w:val="gregorian"/>
          </w:date>
        </w:sdtPr>
        <w:sdtEndPr/>
        <w:sdtContent>
          <w:r w:rsidR="009C2267" w:rsidRPr="00F352A2">
            <w:rPr>
              <w:rFonts w:ascii="SN Rooney" w:hAnsi="SN Rooney"/>
              <w:b/>
            </w:rPr>
            <w:t>05.08.2026 11:00</w:t>
          </w:r>
        </w:sdtContent>
      </w:sdt>
      <w:r w:rsidR="00533E0E" w:rsidRPr="00F352A2">
        <w:rPr>
          <w:rFonts w:ascii="SN Rooney" w:hAnsi="SN Rooney"/>
          <w:b/>
        </w:rPr>
        <w:t xml:space="preserve"> </w:t>
      </w:r>
      <w:r w:rsidR="009C2267" w:rsidRPr="00F352A2">
        <w:rPr>
          <w:rFonts w:ascii="SN Rooney" w:hAnsi="SN Rooney"/>
          <w:b/>
          <w:color w:val="000000" w:themeColor="text1"/>
        </w:rPr>
        <w:t>ausschließlich über die Vergabeplattform DTVP.</w:t>
      </w:r>
    </w:p>
    <w:p w14:paraId="3FFB836C" w14:textId="03F80B73" w:rsidR="00FA229F" w:rsidRPr="00F352A2" w:rsidRDefault="001B50CD" w:rsidP="00CE5B2C">
      <w:pPr>
        <w:autoSpaceDE w:val="0"/>
        <w:autoSpaceDN w:val="0"/>
        <w:adjustRightInd w:val="0"/>
        <w:spacing w:after="0"/>
        <w:rPr>
          <w:rFonts w:ascii="SN Rooney" w:hAnsi="SN Rooney"/>
          <w:b/>
          <w:color w:val="FF0000"/>
        </w:rPr>
      </w:pPr>
      <w:r w:rsidRPr="00F352A2">
        <w:rPr>
          <w:rFonts w:ascii="SN Rooney" w:hAnsi="SN Rooney"/>
          <w:b/>
        </w:rPr>
        <w:t xml:space="preserve">Bindefrist: </w:t>
      </w:r>
      <w:r w:rsidRPr="00F352A2">
        <w:rPr>
          <w:rFonts w:ascii="SN Rooney" w:hAnsi="SN Rooney"/>
          <w:b/>
        </w:rPr>
        <w:tab/>
      </w:r>
      <w:r w:rsidRPr="00F352A2">
        <w:rPr>
          <w:rFonts w:ascii="SN Rooney" w:hAnsi="SN Rooney"/>
          <w:b/>
        </w:rPr>
        <w:tab/>
      </w:r>
      <w:sdt>
        <w:sdtPr>
          <w:rPr>
            <w:rFonts w:ascii="SN Rooney" w:hAnsi="SN Rooney"/>
            <w:b/>
          </w:rPr>
          <w:id w:val="845671402"/>
          <w:lock w:val="sdtLocked"/>
          <w:placeholder>
            <w:docPart w:val="6726CB69B7A540AABECC29DCEDEB9965"/>
          </w:placeholder>
          <w:date w:fullDate="2026-08-21T00:00:00Z">
            <w:dateFormat w:val="dd.MM.yyyy"/>
            <w:lid w:val="de-DE"/>
            <w:storeMappedDataAs w:val="date"/>
            <w:calendar w:val="gregorian"/>
          </w:date>
        </w:sdtPr>
        <w:sdtEndPr/>
        <w:sdtContent>
          <w:r w:rsidR="009C2267" w:rsidRPr="00F352A2">
            <w:rPr>
              <w:rFonts w:ascii="SN Rooney" w:hAnsi="SN Rooney"/>
              <w:b/>
            </w:rPr>
            <w:t>21.08.2026</w:t>
          </w:r>
        </w:sdtContent>
      </w:sdt>
      <w:r w:rsidRPr="00F352A2">
        <w:rPr>
          <w:rFonts w:ascii="SN Rooney" w:hAnsi="SN Rooney"/>
          <w:b/>
          <w:color w:val="FF0000"/>
        </w:rPr>
        <w:t xml:space="preserve"> </w:t>
      </w:r>
    </w:p>
    <w:p w14:paraId="571DDBDC" w14:textId="2AB42AA4" w:rsidR="00E56B75" w:rsidRPr="00F352A2" w:rsidRDefault="00F352A2" w:rsidP="00E56B75">
      <w:pPr>
        <w:rPr>
          <w:rFonts w:ascii="SN Rooney" w:hAnsi="SN Rooney"/>
          <w:b/>
        </w:rPr>
      </w:pPr>
      <w:r w:rsidRPr="00F352A2">
        <w:rPr>
          <w:rFonts w:ascii="SN Rooney" w:hAnsi="SN Rooney"/>
          <w:b/>
        </w:rPr>
        <w:t>Leist</w:t>
      </w:r>
      <w:r w:rsidR="00EC5336" w:rsidRPr="00F352A2">
        <w:rPr>
          <w:rFonts w:ascii="SN Rooney" w:hAnsi="SN Rooney"/>
          <w:b/>
        </w:rPr>
        <w:t>ungszeitraum:</w:t>
      </w:r>
      <w:r w:rsidRPr="00F352A2">
        <w:rPr>
          <w:rFonts w:ascii="SN Rooney" w:hAnsi="SN Rooney"/>
          <w:b/>
        </w:rPr>
        <w:tab/>
        <w:t>ab Auftragserteilung bis</w:t>
      </w:r>
      <w:r w:rsidR="00AB7A99" w:rsidRPr="00F352A2">
        <w:rPr>
          <w:rFonts w:ascii="SN Rooney" w:hAnsi="SN Rooney"/>
          <w:b/>
        </w:rPr>
        <w:t xml:space="preserve"> </w:t>
      </w:r>
      <w:r w:rsidR="00436017" w:rsidRPr="00436017">
        <w:rPr>
          <w:rFonts w:ascii="SN Rooney" w:hAnsi="SN Rooney"/>
          <w:b/>
        </w:rPr>
        <w:t>spätestens 40. KW</w:t>
      </w:r>
      <w:r w:rsidR="00436017">
        <w:rPr>
          <w:rFonts w:ascii="SN Rooney" w:hAnsi="SN Rooney"/>
          <w:b/>
        </w:rPr>
        <w:t>,</w:t>
      </w:r>
      <w:r w:rsidR="00436017" w:rsidRPr="00436017">
        <w:rPr>
          <w:rFonts w:ascii="SN Rooney" w:hAnsi="SN Rooney"/>
          <w:b/>
        </w:rPr>
        <w:t xml:space="preserve"> </w:t>
      </w:r>
      <w:r w:rsidR="00AB7A99" w:rsidRPr="00F352A2">
        <w:rPr>
          <w:rFonts w:ascii="SN Rooney" w:hAnsi="SN Rooney"/>
          <w:b/>
        </w:rPr>
        <w:t>30.09.2026</w:t>
      </w:r>
    </w:p>
    <w:p w14:paraId="0FFD35F9" w14:textId="49DF1007" w:rsidR="001B50CD" w:rsidRDefault="001B50CD" w:rsidP="00E56B75">
      <w:pPr>
        <w:autoSpaceDE w:val="0"/>
        <w:autoSpaceDN w:val="0"/>
        <w:adjustRightInd w:val="0"/>
        <w:spacing w:after="0"/>
        <w:rPr>
          <w:rFonts w:ascii="SN Rooney" w:hAnsi="SN Rooney"/>
          <w:b/>
        </w:rPr>
      </w:pPr>
    </w:p>
    <w:p w14:paraId="65702926" w14:textId="77777777" w:rsidR="00436017" w:rsidRPr="00BF0692" w:rsidRDefault="00436017" w:rsidP="00E56B75">
      <w:pPr>
        <w:autoSpaceDE w:val="0"/>
        <w:autoSpaceDN w:val="0"/>
        <w:adjustRightInd w:val="0"/>
        <w:spacing w:after="0"/>
        <w:rPr>
          <w:rFonts w:ascii="SN Rooney" w:hAnsi="SN Rooney"/>
          <w:b/>
        </w:rPr>
      </w:pPr>
    </w:p>
    <w:p w14:paraId="000C380D" w14:textId="77777777" w:rsidR="00B137CA" w:rsidRPr="00BF0692" w:rsidRDefault="00B137CA" w:rsidP="00B137CA">
      <w:pPr>
        <w:autoSpaceDE w:val="0"/>
        <w:autoSpaceDN w:val="0"/>
        <w:adjustRightInd w:val="0"/>
        <w:spacing w:after="0" w:line="240" w:lineRule="auto"/>
        <w:rPr>
          <w:rFonts w:ascii="SN Rooney" w:hAnsi="SN Rooney"/>
          <w:b/>
        </w:rPr>
      </w:pPr>
      <w:r w:rsidRPr="00BF0692">
        <w:rPr>
          <w:rFonts w:ascii="SN Rooney" w:hAnsi="SN Rooney"/>
          <w:b/>
        </w:rPr>
        <w:t>Name und Anschrift des Bieters</w:t>
      </w:r>
      <w:r w:rsidR="002B3713" w:rsidRPr="00BF0692">
        <w:rPr>
          <w:rFonts w:ascii="SN Rooney" w:hAnsi="SN Rooney"/>
          <w:b/>
        </w:rPr>
        <w:t>:</w:t>
      </w:r>
    </w:p>
    <w:p w14:paraId="6FCEECBD" w14:textId="77777777" w:rsidR="002B3713" w:rsidRPr="00BF0692" w:rsidRDefault="002B3713" w:rsidP="00B137CA">
      <w:pPr>
        <w:autoSpaceDE w:val="0"/>
        <w:autoSpaceDN w:val="0"/>
        <w:adjustRightInd w:val="0"/>
        <w:spacing w:after="0" w:line="240" w:lineRule="auto"/>
        <w:rPr>
          <w:rFonts w:ascii="SN Rooney" w:hAnsi="SN Rooney"/>
        </w:rPr>
      </w:pPr>
    </w:p>
    <w:p w14:paraId="705CFA55" w14:textId="77777777" w:rsidR="00533E0E" w:rsidRPr="00BF0692" w:rsidRDefault="002B3713" w:rsidP="002B3713">
      <w:pPr>
        <w:autoSpaceDE w:val="0"/>
        <w:autoSpaceDN w:val="0"/>
        <w:adjustRightInd w:val="0"/>
        <w:spacing w:after="0" w:line="480" w:lineRule="auto"/>
        <w:rPr>
          <w:rFonts w:ascii="SN Rooney" w:hAnsi="SN Rooney"/>
        </w:rPr>
      </w:pPr>
      <w:permStart w:id="1900618983" w:edGrp="everyone"/>
      <w:r w:rsidRPr="00BF0692">
        <w:rPr>
          <w:rFonts w:ascii="SN Rooney" w:hAnsi="SN Rooney"/>
        </w:rPr>
        <w:t>Firma</w:t>
      </w:r>
      <w:r w:rsidR="00533E0E" w:rsidRPr="00BF0692">
        <w:rPr>
          <w:rFonts w:ascii="SN Rooney" w:hAnsi="SN Rooney"/>
        </w:rPr>
        <w:t xml:space="preserve">: </w:t>
      </w:r>
      <w:r w:rsidR="00CE5B2C">
        <w:rPr>
          <w:rFonts w:ascii="SN Rooney" w:hAnsi="SN Rooney"/>
        </w:rPr>
        <w:tab/>
      </w:r>
      <w:r w:rsidR="00CE5B2C">
        <w:rPr>
          <w:rFonts w:ascii="SN Rooney" w:hAnsi="SN Rooney"/>
        </w:rPr>
        <w:tab/>
      </w:r>
      <w:sdt>
        <w:sdtPr>
          <w:rPr>
            <w:rFonts w:ascii="SN Rooney" w:hAnsi="SN Rooney"/>
          </w:rPr>
          <w:id w:val="-82377859"/>
          <w:placeholder>
            <w:docPart w:val="B02CE1786A4448F3812BED9AFCB6AB1C"/>
          </w:placeholder>
          <w:showingPlcHdr/>
        </w:sdtPr>
        <w:sdtEndPr/>
        <w:sdtContent>
          <w:r w:rsidR="00CE5B2C" w:rsidRPr="00993263">
            <w:rPr>
              <w:rStyle w:val="Platzhaltertext"/>
              <w:color w:val="00B050"/>
            </w:rPr>
            <w:t>Klicken oder tippen Sie hier, um Text einzugeben.</w:t>
          </w:r>
        </w:sdtContent>
      </w:sdt>
    </w:p>
    <w:p w14:paraId="39FC771B" w14:textId="77777777" w:rsidR="00533E0E" w:rsidRPr="00BF0692" w:rsidRDefault="002B3713" w:rsidP="002B3713">
      <w:pPr>
        <w:autoSpaceDE w:val="0"/>
        <w:autoSpaceDN w:val="0"/>
        <w:adjustRightInd w:val="0"/>
        <w:spacing w:after="0" w:line="480" w:lineRule="auto"/>
        <w:rPr>
          <w:rFonts w:ascii="SN Rooney" w:hAnsi="SN Rooney"/>
        </w:rPr>
      </w:pPr>
      <w:r w:rsidRPr="00BF0692">
        <w:rPr>
          <w:rFonts w:ascii="SN Rooney" w:hAnsi="SN Rooney"/>
        </w:rPr>
        <w:t>Name</w:t>
      </w:r>
      <w:r w:rsidR="00533E0E" w:rsidRPr="00BF0692">
        <w:rPr>
          <w:rFonts w:ascii="SN Rooney" w:hAnsi="SN Rooney"/>
        </w:rPr>
        <w:t xml:space="preserve">: </w:t>
      </w:r>
      <w:r w:rsidR="00CE5B2C">
        <w:rPr>
          <w:rFonts w:ascii="SN Rooney" w:hAnsi="SN Rooney"/>
        </w:rPr>
        <w:tab/>
      </w:r>
      <w:r w:rsidR="00CE5B2C">
        <w:rPr>
          <w:rFonts w:ascii="SN Rooney" w:hAnsi="SN Rooney"/>
        </w:rPr>
        <w:tab/>
      </w:r>
      <w:sdt>
        <w:sdtPr>
          <w:rPr>
            <w:rFonts w:ascii="SN Rooney" w:hAnsi="SN Rooney"/>
          </w:rPr>
          <w:id w:val="1078560703"/>
          <w:placeholder>
            <w:docPart w:val="87DEDFB95EBE44E8ACEA54B50B521FA9"/>
          </w:placeholder>
          <w:showingPlcHdr/>
        </w:sdtPr>
        <w:sdtEndPr/>
        <w:sdtContent>
          <w:r w:rsidR="00CE5B2C" w:rsidRPr="00993263">
            <w:rPr>
              <w:rStyle w:val="Platzhaltertext"/>
              <w:color w:val="00B050"/>
            </w:rPr>
            <w:t>Klicken oder tippen Sie hier, um Text einzugeben.</w:t>
          </w:r>
        </w:sdtContent>
      </w:sdt>
    </w:p>
    <w:p w14:paraId="257213C3" w14:textId="77777777" w:rsidR="002B3713" w:rsidRPr="00BF0692" w:rsidRDefault="002B3713" w:rsidP="002B3713">
      <w:pPr>
        <w:autoSpaceDE w:val="0"/>
        <w:autoSpaceDN w:val="0"/>
        <w:adjustRightInd w:val="0"/>
        <w:spacing w:after="0" w:line="480" w:lineRule="auto"/>
        <w:rPr>
          <w:rFonts w:ascii="SN Rooney" w:hAnsi="SN Rooney"/>
        </w:rPr>
      </w:pPr>
      <w:r w:rsidRPr="00BF0692">
        <w:rPr>
          <w:rFonts w:ascii="SN Rooney" w:hAnsi="SN Rooney"/>
        </w:rPr>
        <w:t>Straße</w:t>
      </w:r>
      <w:r w:rsidR="00533E0E" w:rsidRPr="00BF0692">
        <w:rPr>
          <w:rFonts w:ascii="SN Rooney" w:hAnsi="SN Rooney"/>
        </w:rPr>
        <w:t xml:space="preserve">: </w:t>
      </w:r>
      <w:r w:rsidR="00CE5B2C">
        <w:rPr>
          <w:rFonts w:ascii="SN Rooney" w:hAnsi="SN Rooney"/>
        </w:rPr>
        <w:tab/>
      </w:r>
      <w:r w:rsidR="00CE5B2C">
        <w:rPr>
          <w:rFonts w:ascii="SN Rooney" w:hAnsi="SN Rooney"/>
        </w:rPr>
        <w:tab/>
      </w:r>
      <w:sdt>
        <w:sdtPr>
          <w:rPr>
            <w:rFonts w:ascii="SN Rooney" w:hAnsi="SN Rooney"/>
          </w:rPr>
          <w:id w:val="-1183889055"/>
          <w:placeholder>
            <w:docPart w:val="2B37C17D3499473CAB8286892BE1958C"/>
          </w:placeholder>
          <w:showingPlcHdr/>
        </w:sdtPr>
        <w:sdtEndPr/>
        <w:sdtContent>
          <w:r w:rsidR="00CE5B2C" w:rsidRPr="00993263">
            <w:rPr>
              <w:rStyle w:val="Platzhaltertext"/>
              <w:color w:val="00B050"/>
            </w:rPr>
            <w:t>Klicken oder tippen Sie hier, um Text einzugeben.</w:t>
          </w:r>
        </w:sdtContent>
      </w:sdt>
    </w:p>
    <w:p w14:paraId="246CE839" w14:textId="77777777" w:rsidR="002B3713" w:rsidRDefault="002B3713" w:rsidP="002B3713">
      <w:pPr>
        <w:autoSpaceDE w:val="0"/>
        <w:autoSpaceDN w:val="0"/>
        <w:adjustRightInd w:val="0"/>
        <w:spacing w:after="0" w:line="480" w:lineRule="auto"/>
        <w:rPr>
          <w:rFonts w:ascii="SN Rooney" w:hAnsi="SN Rooney"/>
        </w:rPr>
      </w:pPr>
      <w:r w:rsidRPr="00BF0692">
        <w:rPr>
          <w:rFonts w:ascii="SN Rooney" w:hAnsi="SN Rooney"/>
        </w:rPr>
        <w:t>PLZ / Ort</w:t>
      </w:r>
      <w:r w:rsidR="00533E0E" w:rsidRPr="00BF0692">
        <w:rPr>
          <w:rFonts w:ascii="SN Rooney" w:hAnsi="SN Rooney"/>
        </w:rPr>
        <w:t xml:space="preserve">: </w:t>
      </w:r>
      <w:r w:rsidR="00CE5B2C">
        <w:rPr>
          <w:rFonts w:ascii="SN Rooney" w:hAnsi="SN Rooney"/>
        </w:rPr>
        <w:tab/>
      </w:r>
      <w:r w:rsidR="00CE5B2C">
        <w:rPr>
          <w:rFonts w:ascii="SN Rooney" w:hAnsi="SN Rooney"/>
        </w:rPr>
        <w:tab/>
      </w:r>
      <w:sdt>
        <w:sdtPr>
          <w:rPr>
            <w:rFonts w:ascii="SN Rooney" w:hAnsi="SN Rooney"/>
          </w:rPr>
          <w:id w:val="-1485703712"/>
          <w:placeholder>
            <w:docPart w:val="1CF3A99B78B3416A9480490C526D368F"/>
          </w:placeholder>
          <w:showingPlcHdr/>
        </w:sdtPr>
        <w:sdtEndPr/>
        <w:sdtContent>
          <w:r w:rsidR="00CE5B2C" w:rsidRPr="00993263">
            <w:rPr>
              <w:rStyle w:val="Platzhaltertext"/>
              <w:color w:val="00B050"/>
            </w:rPr>
            <w:t>Klicken oder tippen Sie hier, um Text einzugeben.</w:t>
          </w:r>
        </w:sdtContent>
      </w:sdt>
    </w:p>
    <w:p w14:paraId="01159805" w14:textId="77777777" w:rsidR="00CE5B2C" w:rsidRDefault="00995C28" w:rsidP="002B3713">
      <w:pPr>
        <w:autoSpaceDE w:val="0"/>
        <w:autoSpaceDN w:val="0"/>
        <w:adjustRightInd w:val="0"/>
        <w:spacing w:after="0" w:line="480" w:lineRule="auto"/>
        <w:rPr>
          <w:rFonts w:ascii="SN Rooney" w:hAnsi="SN Rooney"/>
        </w:rPr>
      </w:pPr>
      <w:r>
        <w:rPr>
          <w:rFonts w:ascii="SN Rooney" w:hAnsi="SN Rooney"/>
        </w:rPr>
        <w:t>Tel.</w:t>
      </w:r>
      <w:r w:rsidR="00CE5B2C">
        <w:rPr>
          <w:rFonts w:ascii="SN Rooney" w:hAnsi="SN Rooney"/>
        </w:rPr>
        <w:t>:</w:t>
      </w:r>
      <w:r w:rsidR="00CE5B2C">
        <w:rPr>
          <w:rFonts w:ascii="SN Rooney" w:hAnsi="SN Rooney"/>
        </w:rPr>
        <w:tab/>
      </w:r>
      <w:r w:rsidR="00CE5B2C">
        <w:rPr>
          <w:rFonts w:ascii="SN Rooney" w:hAnsi="SN Rooney"/>
        </w:rPr>
        <w:tab/>
      </w:r>
      <w:r w:rsidR="00CE5B2C">
        <w:rPr>
          <w:rFonts w:ascii="SN Rooney" w:hAnsi="SN Rooney"/>
        </w:rPr>
        <w:tab/>
      </w:r>
      <w:sdt>
        <w:sdtPr>
          <w:rPr>
            <w:rFonts w:ascii="SN Rooney" w:hAnsi="SN Rooney"/>
          </w:rPr>
          <w:id w:val="454912850"/>
          <w:placeholder>
            <w:docPart w:val="D63F2E4394B247988F1F7A5674E2955E"/>
          </w:placeholder>
          <w:showingPlcHdr/>
        </w:sdtPr>
        <w:sdtEndPr/>
        <w:sdtContent>
          <w:r w:rsidR="00CE5B2C" w:rsidRPr="00993263">
            <w:rPr>
              <w:rStyle w:val="Platzhaltertext"/>
              <w:color w:val="00B050"/>
            </w:rPr>
            <w:t>Klicken oder tippen Sie hier, um Text einzugeben.</w:t>
          </w:r>
        </w:sdtContent>
      </w:sdt>
    </w:p>
    <w:p w14:paraId="3475ABF8" w14:textId="77777777" w:rsidR="004C41D2" w:rsidRDefault="004C41D2" w:rsidP="002B3713">
      <w:pPr>
        <w:autoSpaceDE w:val="0"/>
        <w:autoSpaceDN w:val="0"/>
        <w:adjustRightInd w:val="0"/>
        <w:spacing w:after="0" w:line="480" w:lineRule="auto"/>
        <w:rPr>
          <w:rFonts w:ascii="SN Rooney" w:hAnsi="SN Rooney"/>
        </w:rPr>
      </w:pPr>
      <w:r>
        <w:rPr>
          <w:rFonts w:ascii="SN Rooney" w:hAnsi="SN Rooney"/>
        </w:rPr>
        <w:t xml:space="preserve">E-Mail: </w:t>
      </w:r>
      <w:r w:rsidR="00CE5B2C">
        <w:rPr>
          <w:rFonts w:ascii="SN Rooney" w:hAnsi="SN Rooney"/>
        </w:rPr>
        <w:tab/>
      </w:r>
      <w:r w:rsidR="00CE5B2C">
        <w:rPr>
          <w:rFonts w:ascii="SN Rooney" w:hAnsi="SN Rooney"/>
        </w:rPr>
        <w:tab/>
      </w:r>
      <w:sdt>
        <w:sdtPr>
          <w:rPr>
            <w:rFonts w:ascii="SN Rooney" w:hAnsi="SN Rooney"/>
          </w:rPr>
          <w:id w:val="-1793740598"/>
          <w:placeholder>
            <w:docPart w:val="E580BD228EDB4CBFAAC2B3341F70DF2E"/>
          </w:placeholder>
          <w:showingPlcHdr/>
        </w:sdtPr>
        <w:sdtEndPr/>
        <w:sdtContent>
          <w:r w:rsidR="00CE5B2C" w:rsidRPr="00993263">
            <w:rPr>
              <w:rStyle w:val="Platzhaltertext"/>
              <w:color w:val="00B050"/>
            </w:rPr>
            <w:t>Klicken oder tippen Sie hier, um Text einzugeben.</w:t>
          </w:r>
        </w:sdtContent>
      </w:sdt>
    </w:p>
    <w:p w14:paraId="21530CC2" w14:textId="77777777" w:rsidR="001452EB" w:rsidRDefault="001452EB" w:rsidP="002B3713">
      <w:pPr>
        <w:autoSpaceDE w:val="0"/>
        <w:autoSpaceDN w:val="0"/>
        <w:adjustRightInd w:val="0"/>
        <w:spacing w:after="0" w:line="480" w:lineRule="auto"/>
        <w:rPr>
          <w:rFonts w:ascii="SN Rooney" w:hAnsi="SN Rooney"/>
        </w:rPr>
      </w:pPr>
      <w:r>
        <w:rPr>
          <w:rFonts w:ascii="SN Rooney" w:hAnsi="SN Rooney"/>
        </w:rPr>
        <w:t xml:space="preserve">USt-ID-Nr.: </w:t>
      </w:r>
      <w:r w:rsidR="00CE5B2C">
        <w:rPr>
          <w:rFonts w:ascii="SN Rooney" w:hAnsi="SN Rooney"/>
        </w:rPr>
        <w:tab/>
      </w:r>
      <w:r w:rsidR="00CE5B2C">
        <w:rPr>
          <w:rFonts w:ascii="SN Rooney" w:hAnsi="SN Rooney"/>
        </w:rPr>
        <w:tab/>
      </w:r>
      <w:sdt>
        <w:sdtPr>
          <w:rPr>
            <w:rFonts w:ascii="SN Rooney" w:hAnsi="SN Rooney"/>
          </w:rPr>
          <w:id w:val="812071896"/>
          <w:placeholder>
            <w:docPart w:val="357D8E36DC274013A78EF3081BDD1A09"/>
          </w:placeholder>
          <w:showingPlcHdr/>
        </w:sdtPr>
        <w:sdtEndPr/>
        <w:sdtContent>
          <w:r w:rsidR="00CE5B2C" w:rsidRPr="00993263">
            <w:rPr>
              <w:rStyle w:val="Platzhaltertext"/>
              <w:color w:val="00B050"/>
            </w:rPr>
            <w:t>Klicken oder tippen Sie hier, um Text einzugeben.</w:t>
          </w:r>
        </w:sdtContent>
      </w:sdt>
    </w:p>
    <w:p w14:paraId="0A1D2E48" w14:textId="77777777" w:rsidR="001452EB" w:rsidRDefault="001452EB" w:rsidP="002B3713">
      <w:pPr>
        <w:autoSpaceDE w:val="0"/>
        <w:autoSpaceDN w:val="0"/>
        <w:adjustRightInd w:val="0"/>
        <w:spacing w:after="0" w:line="480" w:lineRule="auto"/>
        <w:rPr>
          <w:rFonts w:ascii="SN Rooney" w:hAnsi="SN Rooney"/>
        </w:rPr>
      </w:pPr>
      <w:r>
        <w:rPr>
          <w:rFonts w:ascii="SN Rooney" w:hAnsi="SN Rooney"/>
        </w:rPr>
        <w:t xml:space="preserve">HR-Nr.: </w:t>
      </w:r>
      <w:r w:rsidR="00CE5B2C">
        <w:rPr>
          <w:rFonts w:ascii="SN Rooney" w:hAnsi="SN Rooney"/>
        </w:rPr>
        <w:tab/>
      </w:r>
      <w:r w:rsidR="00CE5B2C">
        <w:rPr>
          <w:rFonts w:ascii="SN Rooney" w:hAnsi="SN Rooney"/>
        </w:rPr>
        <w:tab/>
      </w:r>
      <w:sdt>
        <w:sdtPr>
          <w:rPr>
            <w:rFonts w:ascii="SN Rooney" w:hAnsi="SN Rooney"/>
          </w:rPr>
          <w:id w:val="-439451877"/>
          <w:placeholder>
            <w:docPart w:val="6019DC6F027B4A1A975B928C81886A82"/>
          </w:placeholder>
          <w:showingPlcHdr/>
        </w:sdtPr>
        <w:sdtEndPr/>
        <w:sdtContent>
          <w:r w:rsidR="00CE5B2C" w:rsidRPr="00993263">
            <w:rPr>
              <w:rStyle w:val="Platzhaltertext"/>
              <w:color w:val="00B050"/>
            </w:rPr>
            <w:t>Klicken oder tippen Sie hier, um Text einzugeben.</w:t>
          </w:r>
        </w:sdtContent>
      </w:sdt>
    </w:p>
    <w:p w14:paraId="1C853A0A" w14:textId="77777777" w:rsidR="001452EB" w:rsidRPr="00BF0692" w:rsidRDefault="001452EB" w:rsidP="002B3713">
      <w:pPr>
        <w:autoSpaceDE w:val="0"/>
        <w:autoSpaceDN w:val="0"/>
        <w:adjustRightInd w:val="0"/>
        <w:spacing w:after="0" w:line="480" w:lineRule="auto"/>
        <w:rPr>
          <w:rFonts w:ascii="SN Rooney" w:hAnsi="SN Rooney"/>
        </w:rPr>
      </w:pPr>
      <w:r>
        <w:rPr>
          <w:rFonts w:ascii="SN Rooney" w:hAnsi="SN Rooney"/>
        </w:rPr>
        <w:t xml:space="preserve">Registergericht: </w:t>
      </w:r>
      <w:r w:rsidR="00CE5B2C">
        <w:rPr>
          <w:rFonts w:ascii="SN Rooney" w:hAnsi="SN Rooney"/>
        </w:rPr>
        <w:tab/>
      </w:r>
      <w:sdt>
        <w:sdtPr>
          <w:rPr>
            <w:rFonts w:ascii="SN Rooney" w:hAnsi="SN Rooney"/>
          </w:rPr>
          <w:id w:val="-351184417"/>
          <w:placeholder>
            <w:docPart w:val="33011B11BC0748F5ABD00FCB6AFE65FB"/>
          </w:placeholder>
          <w:showingPlcHdr/>
        </w:sdtPr>
        <w:sdtEndPr/>
        <w:sdtContent>
          <w:r w:rsidR="00CE5B2C" w:rsidRPr="00993263">
            <w:rPr>
              <w:rStyle w:val="Platzhaltertext"/>
              <w:color w:val="00B050"/>
            </w:rPr>
            <w:t>Klicken oder tippen Sie hier, um Text einzugeben.</w:t>
          </w:r>
        </w:sdtContent>
      </w:sdt>
      <w:permEnd w:id="1900618983"/>
    </w:p>
    <w:p w14:paraId="3E106477" w14:textId="77777777" w:rsidR="003863C5" w:rsidRPr="00BF0692" w:rsidRDefault="003863C5" w:rsidP="00D63FE5">
      <w:pPr>
        <w:autoSpaceDE w:val="0"/>
        <w:autoSpaceDN w:val="0"/>
        <w:adjustRightInd w:val="0"/>
        <w:spacing w:after="0" w:line="240" w:lineRule="auto"/>
        <w:rPr>
          <w:rFonts w:ascii="SN Rooney" w:hAnsi="SN Rooney" w:cs="Arial"/>
          <w:b/>
          <w:bCs/>
          <w:color w:val="000000"/>
        </w:rPr>
      </w:pPr>
    </w:p>
    <w:p w14:paraId="15EB0EB9" w14:textId="77777777" w:rsidR="00774220" w:rsidRDefault="00774220">
      <w:pPr>
        <w:rPr>
          <w:rFonts w:ascii="SN Rooney" w:hAnsi="SN Rooney" w:cs="Times New Roman"/>
          <w:b/>
        </w:rPr>
      </w:pPr>
      <w:r>
        <w:rPr>
          <w:rFonts w:ascii="SN Rooney" w:hAnsi="SN Rooney" w:cs="Times New Roman"/>
          <w:b/>
        </w:rPr>
        <w:br w:type="page"/>
      </w:r>
    </w:p>
    <w:p w14:paraId="75A09723" w14:textId="77777777" w:rsidR="003863C5" w:rsidRPr="006647B1" w:rsidRDefault="003863C5" w:rsidP="006647B1">
      <w:pPr>
        <w:autoSpaceDE w:val="0"/>
        <w:autoSpaceDN w:val="0"/>
        <w:adjustRightInd w:val="0"/>
        <w:spacing w:after="0" w:line="240" w:lineRule="auto"/>
        <w:rPr>
          <w:rFonts w:ascii="SN Rooney" w:hAnsi="SN Rooney" w:cs="Arial"/>
          <w:b/>
          <w:bCs/>
          <w:color w:val="000000"/>
        </w:rPr>
      </w:pPr>
      <w:r w:rsidRPr="006647B1">
        <w:rPr>
          <w:rFonts w:ascii="SN Rooney" w:hAnsi="SN Rooney" w:cs="Arial"/>
          <w:b/>
          <w:bCs/>
          <w:color w:val="000000"/>
        </w:rPr>
        <w:lastRenderedPageBreak/>
        <w:t>Leistungsbeschreibung</w:t>
      </w:r>
      <w:r w:rsidR="00CE5B2C" w:rsidRPr="006647B1">
        <w:rPr>
          <w:rFonts w:ascii="SN Rooney" w:hAnsi="SN Rooney" w:cs="Arial"/>
          <w:b/>
          <w:bCs/>
          <w:color w:val="000000"/>
        </w:rPr>
        <w:t>/ Leistungsverzeichnis</w:t>
      </w:r>
      <w:r w:rsidRPr="006647B1">
        <w:rPr>
          <w:rFonts w:ascii="SN Rooney" w:hAnsi="SN Rooney" w:cs="Arial"/>
          <w:b/>
          <w:bCs/>
          <w:color w:val="000000"/>
        </w:rPr>
        <w:t xml:space="preserve">: </w:t>
      </w:r>
      <w:r w:rsidR="00CE5B2C" w:rsidRPr="006647B1">
        <w:rPr>
          <w:rFonts w:ascii="SN Rooney" w:hAnsi="SN Rooney" w:cs="Arial"/>
          <w:b/>
          <w:bCs/>
          <w:color w:val="000000"/>
        </w:rPr>
        <w:t>s. angehängte Dokumente</w:t>
      </w:r>
    </w:p>
    <w:p w14:paraId="2CD301F1" w14:textId="77777777" w:rsidR="003B5F75" w:rsidRPr="00BF0692" w:rsidRDefault="003B5F75" w:rsidP="00D91EE3">
      <w:pPr>
        <w:spacing w:after="0"/>
        <w:ind w:left="-426"/>
        <w:rPr>
          <w:rFonts w:ascii="SN Rooney" w:hAnsi="SN Rooney" w:cs="Times New Roman"/>
          <w:b/>
          <w:color w:val="000000" w:themeColor="text1"/>
        </w:rPr>
      </w:pPr>
    </w:p>
    <w:p w14:paraId="35FE4781" w14:textId="77777777" w:rsidR="00573651" w:rsidRPr="00BF0692" w:rsidRDefault="00573651" w:rsidP="00995C2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SN Rooney" w:hAnsi="SN Rooney" w:cs="Arial"/>
          <w:color w:val="000000" w:themeColor="text1"/>
        </w:rPr>
      </w:pPr>
      <w:r w:rsidRPr="00BF0692">
        <w:rPr>
          <w:rFonts w:ascii="SN Rooney" w:hAnsi="SN Rooney" w:cs="Arial"/>
          <w:color w:val="000000" w:themeColor="text1"/>
        </w:rPr>
        <w:t>Sollten im Verlauf der Leistungen tatsächlich erbrachte Stunden oder Massen von der angebotenen Anzahl abweichen, ist der Auftraggeber davon  unverzüglich in Kenntnis zu setzen. Dies gilt auch für alle weiteren Änderungen der angebotenen Leistungen. Gegebenenfalls ist ein Nachtragsangebot einzureichen.</w:t>
      </w:r>
    </w:p>
    <w:p w14:paraId="7709E83E" w14:textId="77777777" w:rsidR="00573651" w:rsidRPr="00BF0692" w:rsidRDefault="00573651" w:rsidP="00D63FE5">
      <w:pPr>
        <w:autoSpaceDE w:val="0"/>
        <w:autoSpaceDN w:val="0"/>
        <w:adjustRightInd w:val="0"/>
        <w:spacing w:after="0" w:line="240" w:lineRule="auto"/>
        <w:rPr>
          <w:rFonts w:ascii="SN Rooney" w:hAnsi="SN Rooney" w:cs="Arial"/>
          <w:b/>
          <w:bCs/>
          <w:color w:val="000000"/>
        </w:rPr>
      </w:pPr>
    </w:p>
    <w:p w14:paraId="521F7E32" w14:textId="77777777" w:rsidR="00D63FE5" w:rsidRPr="00BF0692" w:rsidRDefault="00D63FE5" w:rsidP="00D63FE5">
      <w:pPr>
        <w:autoSpaceDE w:val="0"/>
        <w:autoSpaceDN w:val="0"/>
        <w:adjustRightInd w:val="0"/>
        <w:spacing w:after="0" w:line="240" w:lineRule="auto"/>
        <w:rPr>
          <w:rFonts w:ascii="SN Rooney" w:hAnsi="SN Rooney" w:cs="Arial"/>
          <w:b/>
          <w:bCs/>
          <w:color w:val="000000"/>
        </w:rPr>
      </w:pPr>
      <w:r w:rsidRPr="00BF0692">
        <w:rPr>
          <w:rFonts w:ascii="SN Rooney" w:hAnsi="SN Rooney" w:cs="Arial"/>
          <w:b/>
          <w:bCs/>
          <w:color w:val="000000"/>
        </w:rPr>
        <w:t xml:space="preserve">Abrechnung </w:t>
      </w:r>
    </w:p>
    <w:p w14:paraId="1D391EC1" w14:textId="77777777" w:rsidR="00995C28" w:rsidRPr="003B5F75" w:rsidRDefault="00995C28" w:rsidP="00995C28">
      <w:pPr>
        <w:autoSpaceDE w:val="0"/>
        <w:autoSpaceDN w:val="0"/>
        <w:adjustRightInd w:val="0"/>
        <w:spacing w:after="0" w:line="240" w:lineRule="auto"/>
        <w:ind w:left="708" w:hanging="708"/>
        <w:rPr>
          <w:rFonts w:ascii="SN Rooney" w:hAnsi="SN Rooney"/>
          <w:color w:val="000000" w:themeColor="text1"/>
        </w:rPr>
      </w:pPr>
      <w:r w:rsidRPr="003B5F75">
        <w:rPr>
          <w:rFonts w:ascii="SN Rooney" w:hAnsi="SN Rooney"/>
          <w:color w:val="000000" w:themeColor="text1"/>
        </w:rPr>
        <w:t>Die Abrechnung erfolgt nach tatsächlichem Aufwand zum Nachweis.</w:t>
      </w:r>
    </w:p>
    <w:p w14:paraId="6F89BBA5" w14:textId="77777777" w:rsidR="00DB6B55" w:rsidRPr="00BF0692" w:rsidRDefault="00DB6B55" w:rsidP="00D63FE5">
      <w:pPr>
        <w:autoSpaceDE w:val="0"/>
        <w:autoSpaceDN w:val="0"/>
        <w:adjustRightInd w:val="0"/>
        <w:spacing w:after="0" w:line="240" w:lineRule="auto"/>
        <w:ind w:left="708" w:hanging="708"/>
        <w:rPr>
          <w:rFonts w:ascii="SN Rooney" w:hAnsi="SN Rooney"/>
          <w:color w:val="FF0000"/>
        </w:rPr>
      </w:pPr>
    </w:p>
    <w:p w14:paraId="11F09E35" w14:textId="77777777" w:rsidR="00DB6B55" w:rsidRPr="00BF0692" w:rsidRDefault="00DB6B55" w:rsidP="00DB6B55">
      <w:pPr>
        <w:autoSpaceDE w:val="0"/>
        <w:autoSpaceDN w:val="0"/>
        <w:adjustRightInd w:val="0"/>
        <w:spacing w:after="0" w:line="240" w:lineRule="auto"/>
        <w:rPr>
          <w:rFonts w:ascii="SN Rooney" w:hAnsi="SN Rooney" w:cs="Arial"/>
          <w:iCs/>
          <w:color w:val="000000"/>
        </w:rPr>
      </w:pPr>
      <w:r w:rsidRPr="00BF0692">
        <w:rPr>
          <w:rFonts w:ascii="SN Rooney" w:hAnsi="SN Rooney" w:cs="Arial"/>
          <w:iCs/>
          <w:color w:val="000000"/>
        </w:rPr>
        <w:t xml:space="preserve">Es sind alle Rechnungen zu diesem Auftrag (Abschlags- und Abschlussrechnungen) mit folgenden Angaben zu versehen: </w:t>
      </w:r>
    </w:p>
    <w:p w14:paraId="56F21512" w14:textId="0EAFD649" w:rsidR="00995C28" w:rsidRDefault="00995C28" w:rsidP="00DB6B55">
      <w:pPr>
        <w:pStyle w:val="Listenabsatz"/>
        <w:numPr>
          <w:ilvl w:val="0"/>
          <w:numId w:val="4"/>
        </w:numPr>
        <w:autoSpaceDE w:val="0"/>
        <w:autoSpaceDN w:val="0"/>
        <w:adjustRightInd w:val="0"/>
        <w:spacing w:after="0"/>
        <w:ind w:left="284" w:hanging="284"/>
        <w:rPr>
          <w:rFonts w:ascii="SN Rooney" w:hAnsi="SN Rooney" w:cs="Arial"/>
          <w:iCs/>
          <w:color w:val="000000" w:themeColor="text1"/>
        </w:rPr>
      </w:pPr>
      <w:r>
        <w:rPr>
          <w:rFonts w:ascii="SN Rooney" w:hAnsi="SN Rooney" w:cs="Arial"/>
          <w:iCs/>
          <w:color w:val="000000" w:themeColor="text1"/>
        </w:rPr>
        <w:t xml:space="preserve">Projekt: </w:t>
      </w:r>
      <w:r w:rsidR="00652833" w:rsidRPr="00652833">
        <w:rPr>
          <w:rFonts w:ascii="SN Rooney" w:hAnsi="SN Rooney" w:cs="Arial"/>
          <w:iCs/>
          <w:color w:val="000000" w:themeColor="text1"/>
        </w:rPr>
        <w:t>BGM Waldumwandlung Seelandmoor/ Löwenstedt, Gehölzarbeiten</w:t>
      </w:r>
    </w:p>
    <w:p w14:paraId="201F27C3" w14:textId="41D18E5A" w:rsidR="00DB6B55" w:rsidRPr="00BF0692" w:rsidRDefault="00995C28" w:rsidP="00DB6B55">
      <w:pPr>
        <w:pStyle w:val="Listenabsatz"/>
        <w:numPr>
          <w:ilvl w:val="0"/>
          <w:numId w:val="4"/>
        </w:numPr>
        <w:autoSpaceDE w:val="0"/>
        <w:autoSpaceDN w:val="0"/>
        <w:adjustRightInd w:val="0"/>
        <w:spacing w:after="0"/>
        <w:ind w:left="284" w:hanging="284"/>
        <w:rPr>
          <w:rFonts w:ascii="SN Rooney" w:hAnsi="SN Rooney" w:cs="Arial"/>
          <w:iCs/>
          <w:color w:val="000000" w:themeColor="text1"/>
        </w:rPr>
      </w:pPr>
      <w:r w:rsidRPr="00995C28">
        <w:rPr>
          <w:rFonts w:ascii="SN Rooney" w:hAnsi="SN Rooney" w:cs="Arial"/>
          <w:iCs/>
          <w:color w:val="000000" w:themeColor="text1"/>
        </w:rPr>
        <w:t>Vergabenummer</w:t>
      </w:r>
      <w:r w:rsidR="00DB6B55" w:rsidRPr="00BF0692">
        <w:rPr>
          <w:rFonts w:ascii="SN Rooney" w:hAnsi="SN Rooney" w:cs="Arial"/>
          <w:iCs/>
          <w:color w:val="000000" w:themeColor="text1"/>
        </w:rPr>
        <w:t xml:space="preserve">: </w:t>
      </w:r>
      <w:r w:rsidR="00E56B75">
        <w:rPr>
          <w:rFonts w:ascii="SN Rooney" w:hAnsi="SN Rooney" w:cs="Arial"/>
          <w:iCs/>
          <w:color w:val="000000" w:themeColor="text1"/>
        </w:rPr>
        <w:t>2026-0330</w:t>
      </w:r>
    </w:p>
    <w:p w14:paraId="66451D9C" w14:textId="367F46DA" w:rsidR="00DB6B55" w:rsidRDefault="00DB6B55" w:rsidP="00DB6B55">
      <w:pPr>
        <w:pStyle w:val="Listenabsatz"/>
        <w:numPr>
          <w:ilvl w:val="0"/>
          <w:numId w:val="4"/>
        </w:numPr>
        <w:autoSpaceDE w:val="0"/>
        <w:autoSpaceDN w:val="0"/>
        <w:adjustRightInd w:val="0"/>
        <w:spacing w:after="0"/>
        <w:ind w:left="284" w:hanging="284"/>
        <w:rPr>
          <w:rFonts w:ascii="SN Rooney" w:hAnsi="SN Rooney" w:cs="Arial"/>
          <w:iCs/>
          <w:color w:val="000000" w:themeColor="text1"/>
        </w:rPr>
      </w:pPr>
      <w:r w:rsidRPr="00BF0692">
        <w:rPr>
          <w:rFonts w:ascii="SN Rooney" w:hAnsi="SN Rooney" w:cs="Arial"/>
          <w:iCs/>
          <w:color w:val="000000" w:themeColor="text1"/>
        </w:rPr>
        <w:t>Kostenstelle</w:t>
      </w:r>
      <w:r w:rsidR="00995C28">
        <w:rPr>
          <w:rFonts w:ascii="SN Rooney" w:hAnsi="SN Rooney" w:cs="Arial"/>
          <w:iCs/>
          <w:color w:val="000000" w:themeColor="text1"/>
        </w:rPr>
        <w:t>:</w:t>
      </w:r>
      <w:r w:rsidRPr="00BF0692">
        <w:rPr>
          <w:rFonts w:ascii="SN Rooney" w:hAnsi="SN Rooney" w:cs="Arial"/>
          <w:iCs/>
          <w:color w:val="000000" w:themeColor="text1"/>
        </w:rPr>
        <w:t xml:space="preserve"> T</w:t>
      </w:r>
      <w:r w:rsidR="00E56B75">
        <w:rPr>
          <w:rFonts w:ascii="SN Rooney" w:hAnsi="SN Rooney" w:cs="Arial"/>
          <w:iCs/>
          <w:color w:val="000000" w:themeColor="text1"/>
        </w:rPr>
        <w:t>56275</w:t>
      </w:r>
    </w:p>
    <w:p w14:paraId="048DC53D" w14:textId="3BD8D917" w:rsidR="008537C8" w:rsidRPr="008537C8" w:rsidRDefault="008537C8" w:rsidP="008537C8">
      <w:pPr>
        <w:pStyle w:val="Listenabsatz"/>
        <w:numPr>
          <w:ilvl w:val="0"/>
          <w:numId w:val="4"/>
        </w:numPr>
        <w:autoSpaceDE w:val="0"/>
        <w:autoSpaceDN w:val="0"/>
        <w:adjustRightInd w:val="0"/>
        <w:spacing w:after="0"/>
        <w:ind w:left="284" w:hanging="284"/>
        <w:rPr>
          <w:rFonts w:ascii="SN Rooney" w:hAnsi="SN Rooney" w:cs="Arial"/>
          <w:iCs/>
          <w:color w:val="000000" w:themeColor="text1"/>
        </w:rPr>
      </w:pPr>
      <w:r w:rsidRPr="00DD2170">
        <w:rPr>
          <w:rFonts w:ascii="SN Rooney" w:hAnsi="SN Rooney" w:cs="Arial"/>
          <w:iCs/>
          <w:color w:val="000000" w:themeColor="text1"/>
        </w:rPr>
        <w:t>Förderprogramm</w:t>
      </w:r>
      <w:r>
        <w:rPr>
          <w:rFonts w:ascii="SN Rooney" w:hAnsi="SN Rooney" w:cs="Arial"/>
          <w:iCs/>
          <w:color w:val="000000" w:themeColor="text1"/>
        </w:rPr>
        <w:t xml:space="preserve">: </w:t>
      </w:r>
      <w:r w:rsidR="00652833">
        <w:rPr>
          <w:rFonts w:ascii="SN Rooney" w:hAnsi="SN Rooney" w:cs="Arial"/>
          <w:iCs/>
          <w:color w:val="000000" w:themeColor="text1"/>
        </w:rPr>
        <w:t>E</w:t>
      </w:r>
      <w:r w:rsidR="00A67307">
        <w:rPr>
          <w:rFonts w:ascii="SN Rooney" w:hAnsi="SN Rooney" w:cs="Arial"/>
          <w:iCs/>
          <w:color w:val="000000" w:themeColor="text1"/>
        </w:rPr>
        <w:t>LER</w:t>
      </w:r>
    </w:p>
    <w:p w14:paraId="4DD46749" w14:textId="77777777" w:rsidR="00DB6B55" w:rsidRPr="00BF0692" w:rsidRDefault="00DB6B55" w:rsidP="00DB6B55">
      <w:pPr>
        <w:pStyle w:val="Listenabsatz"/>
        <w:numPr>
          <w:ilvl w:val="0"/>
          <w:numId w:val="4"/>
        </w:numPr>
        <w:autoSpaceDE w:val="0"/>
        <w:autoSpaceDN w:val="0"/>
        <w:adjustRightInd w:val="0"/>
        <w:spacing w:after="0"/>
        <w:ind w:left="284" w:hanging="284"/>
        <w:rPr>
          <w:rFonts w:ascii="SN Rooney" w:hAnsi="SN Rooney" w:cs="Arial"/>
          <w:iCs/>
          <w:color w:val="000000" w:themeColor="text1"/>
        </w:rPr>
      </w:pPr>
      <w:r w:rsidRPr="00BF0692">
        <w:rPr>
          <w:rFonts w:ascii="SN Rooney" w:hAnsi="SN Rooney" w:cs="Arial"/>
          <w:iCs/>
          <w:color w:val="000000" w:themeColor="text1"/>
        </w:rPr>
        <w:t xml:space="preserve">Datum der Auftragserteilung: </w:t>
      </w:r>
    </w:p>
    <w:p w14:paraId="688B4936" w14:textId="77777777" w:rsidR="00DB6B55" w:rsidRPr="00BF0692" w:rsidRDefault="00DB6B55" w:rsidP="00DB6B55">
      <w:pPr>
        <w:pStyle w:val="Listenabsatz"/>
        <w:numPr>
          <w:ilvl w:val="0"/>
          <w:numId w:val="4"/>
        </w:numPr>
        <w:autoSpaceDE w:val="0"/>
        <w:autoSpaceDN w:val="0"/>
        <w:adjustRightInd w:val="0"/>
        <w:spacing w:after="0"/>
        <w:ind w:left="284" w:hanging="284"/>
        <w:rPr>
          <w:rFonts w:ascii="SN Rooney" w:hAnsi="SN Rooney" w:cs="Arial"/>
          <w:iCs/>
          <w:color w:val="000000" w:themeColor="text1"/>
        </w:rPr>
      </w:pPr>
      <w:r w:rsidRPr="00BF0692">
        <w:rPr>
          <w:rFonts w:ascii="SN Rooney" w:hAnsi="SN Rooney" w:cs="Arial"/>
          <w:iCs/>
          <w:color w:val="000000" w:themeColor="text1"/>
        </w:rPr>
        <w:t xml:space="preserve">Zeitraum, in dem die Leistung erbracht wurde: </w:t>
      </w:r>
    </w:p>
    <w:p w14:paraId="428499D3" w14:textId="77777777" w:rsidR="00DB6B55" w:rsidRPr="00BF0692" w:rsidRDefault="00DB6B55" w:rsidP="00DB6B55">
      <w:pPr>
        <w:pStyle w:val="Listenabsatz"/>
        <w:numPr>
          <w:ilvl w:val="0"/>
          <w:numId w:val="4"/>
        </w:numPr>
        <w:autoSpaceDE w:val="0"/>
        <w:autoSpaceDN w:val="0"/>
        <w:adjustRightInd w:val="0"/>
        <w:spacing w:after="0"/>
        <w:ind w:left="284" w:hanging="284"/>
        <w:rPr>
          <w:rFonts w:ascii="SN Rooney" w:hAnsi="SN Rooney" w:cs="Arial"/>
          <w:color w:val="000000" w:themeColor="text1"/>
        </w:rPr>
      </w:pPr>
      <w:r w:rsidRPr="00BF0692">
        <w:rPr>
          <w:rFonts w:ascii="SN Rooney" w:hAnsi="SN Rooney" w:cs="Arial"/>
          <w:iCs/>
          <w:color w:val="000000" w:themeColor="text1"/>
        </w:rPr>
        <w:t>Rechnungsdatum:</w:t>
      </w:r>
    </w:p>
    <w:p w14:paraId="57682C21" w14:textId="1BB67745" w:rsidR="00591655" w:rsidRDefault="00DB6B55" w:rsidP="00300CBC">
      <w:pPr>
        <w:pStyle w:val="Listenabsatz"/>
        <w:numPr>
          <w:ilvl w:val="0"/>
          <w:numId w:val="4"/>
        </w:numPr>
        <w:autoSpaceDE w:val="0"/>
        <w:autoSpaceDN w:val="0"/>
        <w:adjustRightInd w:val="0"/>
        <w:spacing w:after="0"/>
        <w:ind w:left="284" w:hanging="284"/>
        <w:rPr>
          <w:rFonts w:ascii="SN Rooney" w:hAnsi="SN Rooney" w:cs="Arial"/>
          <w:color w:val="000000" w:themeColor="text1"/>
        </w:rPr>
      </w:pPr>
      <w:r w:rsidRPr="00E56B75">
        <w:rPr>
          <w:rFonts w:ascii="SN Rooney" w:hAnsi="SN Rooney" w:cs="Arial"/>
          <w:color w:val="000000" w:themeColor="text1"/>
        </w:rPr>
        <w:t>Ansprechpartner*in/ Projektleiter*in:</w:t>
      </w:r>
      <w:r w:rsidR="00DD29C7" w:rsidRPr="00E56B75">
        <w:rPr>
          <w:rFonts w:ascii="SN Rooney" w:hAnsi="SN Rooney" w:cs="Arial"/>
          <w:color w:val="000000" w:themeColor="text1"/>
        </w:rPr>
        <w:t xml:space="preserve"> </w:t>
      </w:r>
    </w:p>
    <w:p w14:paraId="0D96E896" w14:textId="77777777" w:rsidR="00A67307" w:rsidRDefault="00E56B75" w:rsidP="00CB0A85">
      <w:pPr>
        <w:pStyle w:val="Listenabsatz"/>
        <w:numPr>
          <w:ilvl w:val="0"/>
          <w:numId w:val="6"/>
        </w:numPr>
        <w:rPr>
          <w:rFonts w:ascii="SN Rooney" w:hAnsi="SN Rooney"/>
          <w:color w:val="000000" w:themeColor="text1"/>
        </w:rPr>
      </w:pPr>
      <w:r w:rsidRPr="00A67307">
        <w:rPr>
          <w:rFonts w:ascii="SN Rooney" w:hAnsi="SN Rooney"/>
          <w:color w:val="000000" w:themeColor="text1"/>
        </w:rPr>
        <w:t xml:space="preserve">Wolfgang Heigelmann, </w:t>
      </w:r>
      <w:hyperlink r:id="rId8" w:history="1">
        <w:r w:rsidRPr="00A67307">
          <w:rPr>
            <w:rStyle w:val="Hyperlink"/>
            <w:rFonts w:ascii="SN Rooney" w:hAnsi="SN Rooney"/>
          </w:rPr>
          <w:t>wolfgang.heigelmann@stiftungsland.de</w:t>
        </w:r>
      </w:hyperlink>
      <w:r w:rsidRPr="00A67307">
        <w:rPr>
          <w:rFonts w:ascii="SN Rooney" w:hAnsi="SN Rooney"/>
          <w:color w:val="000000" w:themeColor="text1"/>
        </w:rPr>
        <w:t xml:space="preserve"> 0176 61576057</w:t>
      </w:r>
    </w:p>
    <w:p w14:paraId="11C57F98" w14:textId="7C28BAA0" w:rsidR="00E56B75" w:rsidRPr="00A67307" w:rsidRDefault="00E56B75" w:rsidP="00CB0A85">
      <w:pPr>
        <w:pStyle w:val="Listenabsatz"/>
        <w:numPr>
          <w:ilvl w:val="0"/>
          <w:numId w:val="6"/>
        </w:numPr>
        <w:rPr>
          <w:rFonts w:ascii="SN Rooney" w:hAnsi="SN Rooney"/>
          <w:color w:val="000000" w:themeColor="text1"/>
        </w:rPr>
      </w:pPr>
      <w:r w:rsidRPr="00A67307">
        <w:rPr>
          <w:rFonts w:ascii="SN Rooney" w:hAnsi="SN Rooney"/>
          <w:color w:val="000000" w:themeColor="text1"/>
        </w:rPr>
        <w:t xml:space="preserve">Detlef Kolligs, </w:t>
      </w:r>
      <w:hyperlink r:id="rId9" w:history="1"/>
      <w:r w:rsidRPr="00A67307">
        <w:rPr>
          <w:rFonts w:ascii="SN Rooney" w:hAnsi="SN Rooney"/>
          <w:color w:val="000000" w:themeColor="text1"/>
        </w:rPr>
        <w:t xml:space="preserve"> 0431 21090</w:t>
      </w:r>
      <w:r w:rsidR="00A9441C">
        <w:rPr>
          <w:rFonts w:ascii="SN Rooney" w:hAnsi="SN Rooney"/>
          <w:color w:val="000000" w:themeColor="text1"/>
        </w:rPr>
        <w:t>405</w:t>
      </w:r>
    </w:p>
    <w:p w14:paraId="22A9EE2C" w14:textId="77777777" w:rsidR="00E56B75" w:rsidRPr="00E56B75" w:rsidRDefault="00E56B75" w:rsidP="00E56B75">
      <w:pPr>
        <w:pStyle w:val="Listenabsatz"/>
        <w:autoSpaceDE w:val="0"/>
        <w:autoSpaceDN w:val="0"/>
        <w:adjustRightInd w:val="0"/>
        <w:spacing w:after="0"/>
        <w:ind w:left="284"/>
        <w:rPr>
          <w:rFonts w:ascii="SN Rooney" w:hAnsi="SN Rooney" w:cs="Arial"/>
          <w:color w:val="000000" w:themeColor="text1"/>
        </w:rPr>
      </w:pPr>
    </w:p>
    <w:p w14:paraId="5271D3AA" w14:textId="77777777" w:rsidR="00DB6B55" w:rsidRPr="00BF0692" w:rsidRDefault="00DB6B55" w:rsidP="00DB6B55">
      <w:pPr>
        <w:autoSpaceDE w:val="0"/>
        <w:autoSpaceDN w:val="0"/>
        <w:adjustRightInd w:val="0"/>
        <w:spacing w:after="0" w:line="240" w:lineRule="auto"/>
        <w:rPr>
          <w:rFonts w:ascii="SN Rooney" w:hAnsi="SN Rooney" w:cs="Arial"/>
          <w:b/>
          <w:bCs/>
          <w:iCs/>
          <w:color w:val="000000"/>
        </w:rPr>
      </w:pPr>
      <w:r w:rsidRPr="00BF0692">
        <w:rPr>
          <w:rFonts w:ascii="SN Rooney" w:hAnsi="SN Rooney" w:cs="Arial"/>
          <w:b/>
          <w:bCs/>
          <w:iCs/>
          <w:color w:val="000000"/>
        </w:rPr>
        <w:t xml:space="preserve">Alle Rechnungen müssen nach Positions-Nr, Menge und Angebotspreis aufgeschlüsselt werden. Pauschalrechnungen werden nicht anerkannt! </w:t>
      </w:r>
    </w:p>
    <w:p w14:paraId="73D20D40" w14:textId="4E04FFFC" w:rsidR="003B5F75" w:rsidRDefault="003B5F75" w:rsidP="00DB6B55">
      <w:pPr>
        <w:autoSpaceDE w:val="0"/>
        <w:autoSpaceDN w:val="0"/>
        <w:adjustRightInd w:val="0"/>
        <w:spacing w:after="0" w:line="240" w:lineRule="auto"/>
        <w:rPr>
          <w:rFonts w:ascii="SN Rooney" w:hAnsi="SN Rooney" w:cs="Arial"/>
          <w:b/>
          <w:bCs/>
          <w:iCs/>
          <w:color w:val="000000"/>
        </w:rPr>
      </w:pPr>
      <w:r w:rsidRPr="00BF0692">
        <w:rPr>
          <w:rFonts w:ascii="SN Rooney" w:hAnsi="SN Rooney" w:cs="Arial"/>
          <w:b/>
          <w:bCs/>
          <w:iCs/>
          <w:color w:val="000000"/>
        </w:rPr>
        <w:t xml:space="preserve">Rechnungen bitte per E-Mail an </w:t>
      </w:r>
      <w:r w:rsidRPr="00A9441C">
        <w:rPr>
          <w:rFonts w:ascii="SN Rooney" w:hAnsi="SN Rooney" w:cs="Arial"/>
          <w:b/>
          <w:bCs/>
          <w:iCs/>
        </w:rPr>
        <w:t>rechnung</w:t>
      </w:r>
      <w:r w:rsidR="00A9441C" w:rsidRPr="00A9441C">
        <w:rPr>
          <w:rFonts w:ascii="SN Rooney" w:hAnsi="SN Rooney" w:cs="Arial"/>
          <w:b/>
          <w:bCs/>
          <w:iCs/>
        </w:rPr>
        <w:t>en-snsh</w:t>
      </w:r>
      <w:r w:rsidRPr="00A9441C">
        <w:rPr>
          <w:rFonts w:ascii="SN Rooney" w:hAnsi="SN Rooney" w:cs="Arial"/>
          <w:b/>
          <w:bCs/>
          <w:iCs/>
        </w:rPr>
        <w:t>@</w:t>
      </w:r>
      <w:sdt>
        <w:sdtPr>
          <w:rPr>
            <w:rFonts w:ascii="SN Rooney" w:hAnsi="SN Rooney" w:cs="Arial"/>
            <w:b/>
            <w:bCs/>
            <w:iCs/>
          </w:rPr>
          <w:alias w:val="mail"/>
          <w:tag w:val="mail"/>
          <w:id w:val="-1427338623"/>
          <w:lock w:val="sdtLocked"/>
          <w:placeholder>
            <w:docPart w:val="DefaultPlaceholder_-1854013438"/>
          </w:placeholder>
          <w:dropDownList>
            <w:listItem w:value="Wählen Sie ein Element aus."/>
            <w:listItem w:displayText="stiftungsland" w:value="stiftungsland"/>
            <w:listItem w:displayText="ausgleichsagentur" w:value="ausgleichsagentur"/>
          </w:dropDownList>
        </w:sdtPr>
        <w:sdtEndPr/>
        <w:sdtContent>
          <w:r w:rsidR="00DD29C7" w:rsidRPr="00A9441C">
            <w:rPr>
              <w:rFonts w:ascii="SN Rooney" w:hAnsi="SN Rooney" w:cs="Arial"/>
              <w:b/>
              <w:bCs/>
              <w:iCs/>
            </w:rPr>
            <w:t>stiftungsland</w:t>
          </w:r>
        </w:sdtContent>
      </w:sdt>
      <w:r w:rsidRPr="00A9441C">
        <w:rPr>
          <w:rFonts w:ascii="SN Rooney" w:hAnsi="SN Rooney" w:cs="Arial"/>
          <w:b/>
          <w:bCs/>
          <w:iCs/>
        </w:rPr>
        <w:t>.de</w:t>
      </w:r>
      <w:r w:rsidRPr="00BF0692">
        <w:rPr>
          <w:rFonts w:ascii="SN Rooney" w:hAnsi="SN Rooney" w:cs="Arial"/>
          <w:b/>
          <w:bCs/>
          <w:iCs/>
          <w:color w:val="000000"/>
        </w:rPr>
        <w:t xml:space="preserve"> senden!</w:t>
      </w:r>
    </w:p>
    <w:p w14:paraId="5C53510D" w14:textId="77777777" w:rsidR="00591655" w:rsidRPr="00BF0692" w:rsidRDefault="00591655" w:rsidP="00DB6B55">
      <w:pPr>
        <w:autoSpaceDE w:val="0"/>
        <w:autoSpaceDN w:val="0"/>
        <w:adjustRightInd w:val="0"/>
        <w:spacing w:after="0" w:line="240" w:lineRule="auto"/>
        <w:rPr>
          <w:rFonts w:ascii="SN Rooney" w:hAnsi="SN Rooney" w:cs="Arial"/>
          <w:b/>
          <w:bCs/>
          <w:iCs/>
          <w:color w:val="000000"/>
        </w:rPr>
      </w:pPr>
    </w:p>
    <w:p w14:paraId="035942DB" w14:textId="77777777" w:rsidR="00DB6B55" w:rsidRPr="00BF0692" w:rsidRDefault="00DB6B55" w:rsidP="005B5820">
      <w:pPr>
        <w:autoSpaceDE w:val="0"/>
        <w:autoSpaceDN w:val="0"/>
        <w:adjustRightInd w:val="0"/>
        <w:spacing w:after="0" w:line="240" w:lineRule="auto"/>
        <w:rPr>
          <w:rFonts w:ascii="SN Rooney" w:hAnsi="SN Rooney"/>
          <w:b/>
          <w:sz w:val="16"/>
          <w:szCs w:val="16"/>
        </w:rPr>
      </w:pPr>
    </w:p>
    <w:p w14:paraId="12668AF3" w14:textId="77777777" w:rsidR="00DB6B55" w:rsidRPr="00BF0692" w:rsidRDefault="00DB6B55" w:rsidP="00DB6B55">
      <w:pPr>
        <w:pStyle w:val="Listenabsatz"/>
        <w:numPr>
          <w:ilvl w:val="0"/>
          <w:numId w:val="5"/>
        </w:numPr>
        <w:autoSpaceDE w:val="0"/>
        <w:autoSpaceDN w:val="0"/>
        <w:adjustRightInd w:val="0"/>
        <w:spacing w:after="0" w:line="240" w:lineRule="auto"/>
        <w:ind w:left="284" w:hanging="284"/>
        <w:outlineLvl w:val="0"/>
        <w:rPr>
          <w:rFonts w:ascii="SN Rooney" w:hAnsi="SN Rooney"/>
        </w:rPr>
      </w:pPr>
      <w:r w:rsidRPr="00BF0692">
        <w:rPr>
          <w:rFonts w:ascii="SN Rooney" w:hAnsi="SN Rooney"/>
        </w:rPr>
        <w:t>Ich/Wir biete(n) die Ausführung der oben genannten Leistung zu den von mir/uns eingesetzten Preisen an. An mein/unser Angebot halte(n) ich/wir mich/uns bis zum Ablauf der Zuschlagsfrist gebunden.</w:t>
      </w:r>
    </w:p>
    <w:p w14:paraId="02ED5962" w14:textId="77777777" w:rsidR="00591655" w:rsidRPr="00643B0B" w:rsidRDefault="00591655" w:rsidP="00643B0B">
      <w:pPr>
        <w:autoSpaceDE w:val="0"/>
        <w:autoSpaceDN w:val="0"/>
        <w:adjustRightInd w:val="0"/>
        <w:spacing w:after="0" w:line="240" w:lineRule="auto"/>
        <w:outlineLvl w:val="0"/>
        <w:rPr>
          <w:rFonts w:ascii="SN Rooney" w:hAnsi="SN Rooney"/>
          <w:sz w:val="16"/>
          <w:szCs w:val="16"/>
        </w:rPr>
      </w:pPr>
    </w:p>
    <w:p w14:paraId="668AB48E" w14:textId="77777777" w:rsidR="00591655" w:rsidRPr="00BF0692" w:rsidRDefault="00591655" w:rsidP="00DB6B55">
      <w:pPr>
        <w:pStyle w:val="Listenabsatz"/>
        <w:autoSpaceDE w:val="0"/>
        <w:autoSpaceDN w:val="0"/>
        <w:adjustRightInd w:val="0"/>
        <w:spacing w:after="0" w:line="240" w:lineRule="auto"/>
        <w:ind w:left="284"/>
        <w:outlineLvl w:val="0"/>
        <w:rPr>
          <w:rFonts w:ascii="SN Rooney" w:hAnsi="SN Rooney"/>
          <w:sz w:val="16"/>
          <w:szCs w:val="16"/>
        </w:rPr>
      </w:pPr>
    </w:p>
    <w:p w14:paraId="723D8F04" w14:textId="77777777" w:rsidR="00BF0692" w:rsidRPr="00BF0692" w:rsidRDefault="00DB6B55" w:rsidP="00BF0692">
      <w:pPr>
        <w:pStyle w:val="Listenabsatz"/>
        <w:numPr>
          <w:ilvl w:val="0"/>
          <w:numId w:val="5"/>
        </w:numPr>
        <w:autoSpaceDE w:val="0"/>
        <w:autoSpaceDN w:val="0"/>
        <w:adjustRightInd w:val="0"/>
        <w:spacing w:after="0" w:line="240" w:lineRule="auto"/>
        <w:ind w:left="284" w:hanging="284"/>
        <w:outlineLvl w:val="0"/>
        <w:rPr>
          <w:rFonts w:ascii="SN Rooney" w:hAnsi="SN Rooney"/>
        </w:rPr>
      </w:pPr>
      <w:r w:rsidRPr="00BF0692">
        <w:rPr>
          <w:rFonts w:ascii="SN Rooney" w:hAnsi="SN Rooney"/>
        </w:rPr>
        <w:t>Die Brutto-Angebotsendsumme des Angebotes gem.Leistungsbeschreibung beträgt:</w:t>
      </w:r>
    </w:p>
    <w:p w14:paraId="3EA47EB8" w14:textId="77777777" w:rsidR="00DB6B55" w:rsidRPr="00BF0692" w:rsidRDefault="00DB6B55" w:rsidP="00DB6B55">
      <w:pPr>
        <w:pStyle w:val="Listenabsatz"/>
        <w:autoSpaceDE w:val="0"/>
        <w:autoSpaceDN w:val="0"/>
        <w:adjustRightInd w:val="0"/>
        <w:spacing w:after="0" w:line="240" w:lineRule="auto"/>
        <w:ind w:left="284"/>
        <w:outlineLvl w:val="0"/>
        <w:rPr>
          <w:rFonts w:ascii="SN Rooney" w:hAnsi="SN Rooney"/>
          <w:sz w:val="16"/>
          <w:szCs w:val="16"/>
        </w:rPr>
      </w:pPr>
    </w:p>
    <w:p w14:paraId="479E32D5" w14:textId="77777777" w:rsidR="000F5939" w:rsidRPr="00BF0692" w:rsidRDefault="00DB6B55" w:rsidP="00057004">
      <w:pPr>
        <w:pStyle w:val="Listenabsatz"/>
        <w:autoSpaceDE w:val="0"/>
        <w:autoSpaceDN w:val="0"/>
        <w:adjustRightInd w:val="0"/>
        <w:spacing w:after="0" w:line="240" w:lineRule="auto"/>
        <w:ind w:left="2832"/>
        <w:outlineLvl w:val="0"/>
        <w:rPr>
          <w:rFonts w:ascii="SN Rooney" w:hAnsi="SN Rooney"/>
          <w:b/>
        </w:rPr>
      </w:pPr>
      <w:r w:rsidRPr="00BF0692">
        <w:rPr>
          <w:rFonts w:ascii="SN Rooney" w:hAnsi="SN Rooney"/>
        </w:rPr>
        <w:tab/>
      </w:r>
      <w:r w:rsidRPr="00BF0692">
        <w:rPr>
          <w:rFonts w:ascii="SN Rooney" w:hAnsi="SN Rooney"/>
        </w:rPr>
        <w:tab/>
      </w:r>
      <w:r w:rsidRPr="00BF0692">
        <w:rPr>
          <w:rFonts w:ascii="SN Rooney" w:hAnsi="SN Rooney"/>
        </w:rPr>
        <w:tab/>
      </w:r>
      <w:r w:rsidRPr="00BF0692">
        <w:rPr>
          <w:rFonts w:ascii="SN Rooney" w:hAnsi="SN Rooney"/>
        </w:rPr>
        <w:tab/>
      </w:r>
      <w:r w:rsidRPr="00BF0692">
        <w:rPr>
          <w:rFonts w:ascii="SN Rooney" w:hAnsi="SN Rooney"/>
        </w:rPr>
        <w:tab/>
      </w:r>
      <w:r w:rsidRPr="00BF0692">
        <w:rPr>
          <w:rFonts w:ascii="SN Rooney" w:hAnsi="SN Rooney"/>
        </w:rPr>
        <w:tab/>
      </w:r>
      <w:r w:rsidRPr="00BF0692">
        <w:rPr>
          <w:rFonts w:ascii="SN Rooney" w:hAnsi="SN Rooney"/>
        </w:rPr>
        <w:tab/>
      </w:r>
      <w:r w:rsidR="00533E0E" w:rsidRPr="00BF0692">
        <w:rPr>
          <w:rFonts w:ascii="SN Rooney" w:hAnsi="SN Rooney"/>
        </w:rPr>
        <w:tab/>
      </w:r>
      <w:r w:rsidRPr="00BF0692">
        <w:rPr>
          <w:rFonts w:ascii="SN Rooney" w:hAnsi="SN Rooney"/>
        </w:rPr>
        <w:tab/>
      </w:r>
      <w:permStart w:id="1722175538" w:edGrp="everyone"/>
      <w:r w:rsidR="00057004">
        <w:rPr>
          <w:rFonts w:ascii="SN Rooney" w:hAnsi="SN Rooney"/>
        </w:rPr>
        <w:tab/>
      </w:r>
      <w:sdt>
        <w:sdtPr>
          <w:rPr>
            <w:rFonts w:ascii="SN Rooney" w:hAnsi="SN Rooney"/>
          </w:rPr>
          <w:id w:val="-994257555"/>
          <w:placeholder>
            <w:docPart w:val="6479FACEC80642A4B0BCE15DC069BDC2"/>
          </w:placeholder>
          <w:showingPlcHdr/>
        </w:sdtPr>
        <w:sdtEndPr/>
        <w:sdtContent>
          <w:r w:rsidR="00CE5B2C" w:rsidRPr="00993263">
            <w:rPr>
              <w:rStyle w:val="Platzhaltertext"/>
              <w:color w:val="00B050"/>
            </w:rPr>
            <w:t>Klicken oder tippen Sie hier, um Text einzugeben.</w:t>
          </w:r>
        </w:sdtContent>
      </w:sdt>
      <w:r w:rsidR="00CE5B2C" w:rsidRPr="00BF0692">
        <w:rPr>
          <w:rFonts w:ascii="SN Rooney" w:hAnsi="SN Rooney"/>
          <w:b/>
        </w:rPr>
        <w:t xml:space="preserve"> </w:t>
      </w:r>
      <w:r w:rsidR="00BF0692" w:rsidRPr="00BF0692">
        <w:rPr>
          <w:rFonts w:ascii="SN Rooney" w:hAnsi="SN Rooney"/>
          <w:b/>
        </w:rPr>
        <w:t>€</w:t>
      </w:r>
    </w:p>
    <w:permEnd w:id="1722175538"/>
    <w:p w14:paraId="1B10F4FD" w14:textId="77777777" w:rsidR="00852643" w:rsidRPr="00643B0B" w:rsidRDefault="00852643" w:rsidP="00643B0B">
      <w:pPr>
        <w:autoSpaceDE w:val="0"/>
        <w:autoSpaceDN w:val="0"/>
        <w:adjustRightInd w:val="0"/>
        <w:spacing w:after="0" w:line="240" w:lineRule="auto"/>
        <w:outlineLvl w:val="0"/>
        <w:rPr>
          <w:rFonts w:ascii="SN Rooney" w:hAnsi="SN Rooney"/>
        </w:rPr>
      </w:pPr>
    </w:p>
    <w:p w14:paraId="74935F0E" w14:textId="77777777" w:rsidR="00DB6B55" w:rsidRPr="00BF0692" w:rsidRDefault="00DB6B55" w:rsidP="00DB6B55">
      <w:pPr>
        <w:pStyle w:val="Listenabsatz"/>
        <w:numPr>
          <w:ilvl w:val="0"/>
          <w:numId w:val="5"/>
        </w:numPr>
        <w:autoSpaceDE w:val="0"/>
        <w:autoSpaceDN w:val="0"/>
        <w:adjustRightInd w:val="0"/>
        <w:spacing w:after="0" w:line="240" w:lineRule="auto"/>
        <w:ind w:left="284" w:hanging="284"/>
        <w:rPr>
          <w:rFonts w:ascii="SN Rooney" w:hAnsi="SN Rooney"/>
        </w:rPr>
      </w:pPr>
      <w:r w:rsidRPr="00BF0692">
        <w:rPr>
          <w:rFonts w:ascii="SN Rooney" w:hAnsi="SN Rooney"/>
        </w:rPr>
        <w:t>Preisnachlass ohne Bedingungen auf die Abrechnungssumme für Angebot:</w:t>
      </w:r>
    </w:p>
    <w:p w14:paraId="54B2916C" w14:textId="77777777" w:rsidR="00DB6B55" w:rsidRPr="00BF0692" w:rsidRDefault="00DB6B55" w:rsidP="00DB6B55">
      <w:pPr>
        <w:pStyle w:val="Listenabsatz"/>
        <w:autoSpaceDE w:val="0"/>
        <w:autoSpaceDN w:val="0"/>
        <w:adjustRightInd w:val="0"/>
        <w:spacing w:after="0" w:line="240" w:lineRule="auto"/>
        <w:ind w:left="284"/>
        <w:rPr>
          <w:rFonts w:ascii="SN Rooney" w:hAnsi="SN Rooney"/>
          <w:sz w:val="16"/>
          <w:szCs w:val="16"/>
        </w:rPr>
      </w:pPr>
    </w:p>
    <w:p w14:paraId="6181C774" w14:textId="77777777" w:rsidR="00DB6B55" w:rsidRPr="00BF0692" w:rsidRDefault="00DB6B55" w:rsidP="00DB6B55">
      <w:pPr>
        <w:autoSpaceDE w:val="0"/>
        <w:autoSpaceDN w:val="0"/>
        <w:adjustRightInd w:val="0"/>
        <w:spacing w:after="0" w:line="240" w:lineRule="auto"/>
        <w:rPr>
          <w:rFonts w:ascii="SN Rooney" w:hAnsi="SN Rooney"/>
          <w:b/>
        </w:rPr>
      </w:pPr>
      <w:r w:rsidRPr="00BF0692">
        <w:rPr>
          <w:rFonts w:ascii="SN Rooney" w:hAnsi="SN Rooney"/>
          <w:sz w:val="16"/>
          <w:szCs w:val="16"/>
        </w:rPr>
        <w:tab/>
      </w:r>
      <w:r w:rsidRPr="00BF0692">
        <w:rPr>
          <w:rFonts w:ascii="SN Rooney" w:hAnsi="SN Rooney"/>
        </w:rPr>
        <w:tab/>
      </w:r>
      <w:r w:rsidRPr="00BF0692">
        <w:rPr>
          <w:rFonts w:ascii="SN Rooney" w:hAnsi="SN Rooney"/>
        </w:rPr>
        <w:tab/>
      </w:r>
      <w:r w:rsidRPr="00BF0692">
        <w:rPr>
          <w:rFonts w:ascii="SN Rooney" w:hAnsi="SN Rooney"/>
        </w:rPr>
        <w:tab/>
      </w:r>
      <w:r w:rsidRPr="00BF0692">
        <w:rPr>
          <w:rFonts w:ascii="SN Rooney" w:hAnsi="SN Rooney"/>
        </w:rPr>
        <w:tab/>
      </w:r>
      <w:permStart w:id="1402420323" w:edGrp="everyone"/>
      <w:r w:rsidRPr="00BF0692">
        <w:rPr>
          <w:rFonts w:ascii="SN Rooney" w:hAnsi="SN Rooney"/>
        </w:rPr>
        <w:tab/>
      </w:r>
      <w:sdt>
        <w:sdtPr>
          <w:rPr>
            <w:rFonts w:ascii="SN Rooney" w:hAnsi="SN Rooney"/>
          </w:rPr>
          <w:id w:val="-1806230804"/>
          <w:placeholder>
            <w:docPart w:val="B31CFFC4ABAF429FB1BAF5C3A2E14438"/>
          </w:placeholder>
          <w:showingPlcHdr/>
        </w:sdtPr>
        <w:sdtEndPr/>
        <w:sdtContent>
          <w:r w:rsidR="00643B0B" w:rsidRPr="00993263">
            <w:rPr>
              <w:rStyle w:val="Platzhaltertext"/>
              <w:color w:val="00B050"/>
            </w:rPr>
            <w:t>Klicken oder tippen Sie hier, um Text einzugeben.</w:t>
          </w:r>
        </w:sdtContent>
      </w:sdt>
      <w:r w:rsidR="00643B0B" w:rsidRPr="00BF0692">
        <w:rPr>
          <w:rFonts w:ascii="SN Rooney" w:hAnsi="SN Rooney"/>
          <w:b/>
        </w:rPr>
        <w:t xml:space="preserve"> </w:t>
      </w:r>
      <w:r w:rsidRPr="00BF0692">
        <w:rPr>
          <w:rFonts w:ascii="SN Rooney" w:hAnsi="SN Rooney"/>
          <w:b/>
        </w:rPr>
        <w:t>%</w:t>
      </w:r>
      <w:permEnd w:id="1402420323"/>
    </w:p>
    <w:p w14:paraId="4ACDAA92" w14:textId="77777777" w:rsidR="00DB6B55" w:rsidRPr="00BF0692" w:rsidRDefault="00DB6B55" w:rsidP="00DB6B55">
      <w:pPr>
        <w:autoSpaceDE w:val="0"/>
        <w:autoSpaceDN w:val="0"/>
        <w:adjustRightInd w:val="0"/>
        <w:spacing w:after="0" w:line="240" w:lineRule="auto"/>
        <w:rPr>
          <w:rFonts w:ascii="SN Rooney" w:hAnsi="SN Rooney"/>
          <w:sz w:val="16"/>
          <w:szCs w:val="16"/>
        </w:rPr>
      </w:pPr>
    </w:p>
    <w:p w14:paraId="4F157F6D" w14:textId="77777777" w:rsidR="00DB6B55" w:rsidRPr="00BF0692" w:rsidRDefault="00DB6B55" w:rsidP="00DB6B55">
      <w:pPr>
        <w:pStyle w:val="Listenabsatz"/>
        <w:numPr>
          <w:ilvl w:val="0"/>
          <w:numId w:val="5"/>
        </w:numPr>
        <w:autoSpaceDE w:val="0"/>
        <w:autoSpaceDN w:val="0"/>
        <w:adjustRightInd w:val="0"/>
        <w:spacing w:after="0" w:line="240" w:lineRule="auto"/>
        <w:ind w:left="284" w:hanging="284"/>
        <w:rPr>
          <w:rFonts w:ascii="SN Rooney" w:hAnsi="SN Rooney"/>
        </w:rPr>
      </w:pPr>
      <w:r w:rsidRPr="00BF0692">
        <w:rPr>
          <w:rFonts w:ascii="SN Rooney" w:hAnsi="SN Rooney"/>
        </w:rPr>
        <w:t>Bestandteil meines/unseres Angebots sind neben diesem Angebotsschreiben</w:t>
      </w:r>
    </w:p>
    <w:p w14:paraId="06C65104" w14:textId="77777777" w:rsidR="00DB6B55" w:rsidRPr="00BF0692" w:rsidRDefault="00DB6B55" w:rsidP="00DB6B55">
      <w:pPr>
        <w:pStyle w:val="Listenabsatz"/>
        <w:autoSpaceDE w:val="0"/>
        <w:autoSpaceDN w:val="0"/>
        <w:adjustRightInd w:val="0"/>
        <w:spacing w:after="0" w:line="240" w:lineRule="auto"/>
        <w:ind w:left="284"/>
        <w:rPr>
          <w:rFonts w:ascii="SN Rooney" w:hAnsi="SN Rooney"/>
        </w:rPr>
      </w:pPr>
      <w:r w:rsidRPr="00BF0692">
        <w:rPr>
          <w:rFonts w:ascii="SN Rooney" w:hAnsi="SN Rooney"/>
        </w:rPr>
        <w:t>und seinen Anlagen:</w:t>
      </w:r>
    </w:p>
    <w:p w14:paraId="011EC6D2" w14:textId="77777777" w:rsidR="00DB6B55" w:rsidRPr="00BF0692" w:rsidRDefault="00DB6B55" w:rsidP="00DB6B55">
      <w:pPr>
        <w:pStyle w:val="Listenabsatz"/>
        <w:autoSpaceDE w:val="0"/>
        <w:autoSpaceDN w:val="0"/>
        <w:adjustRightInd w:val="0"/>
        <w:spacing w:after="0" w:line="240" w:lineRule="auto"/>
        <w:ind w:left="284"/>
        <w:rPr>
          <w:rFonts w:ascii="SN Rooney" w:hAnsi="SN Rooney"/>
        </w:rPr>
      </w:pPr>
      <w:r w:rsidRPr="00BF0692">
        <w:rPr>
          <w:rFonts w:ascii="SN Rooney" w:hAnsi="SN Rooney"/>
        </w:rPr>
        <w:t>- Allgemeine Vertragsbedingungen für die Ausführung von Leistungen (VOL/B),</w:t>
      </w:r>
    </w:p>
    <w:p w14:paraId="14BE1AE4" w14:textId="77777777" w:rsidR="00DB6B55" w:rsidRPr="00BF0692" w:rsidRDefault="00DB6B55" w:rsidP="00DB6B55">
      <w:pPr>
        <w:pStyle w:val="Listenabsatz"/>
        <w:autoSpaceDE w:val="0"/>
        <w:autoSpaceDN w:val="0"/>
        <w:adjustRightInd w:val="0"/>
        <w:spacing w:after="0" w:line="240" w:lineRule="auto"/>
        <w:ind w:left="426"/>
        <w:rPr>
          <w:rFonts w:ascii="SN Rooney" w:hAnsi="SN Rooney"/>
        </w:rPr>
      </w:pPr>
      <w:r w:rsidRPr="00BF0692">
        <w:rPr>
          <w:rFonts w:ascii="SN Rooney" w:hAnsi="SN Rooney"/>
        </w:rPr>
        <w:t xml:space="preserve">in der aktuellen Ausgabe </w:t>
      </w:r>
    </w:p>
    <w:p w14:paraId="5C1A63EF" w14:textId="77777777" w:rsidR="00DB6B55" w:rsidRDefault="00DB6B55" w:rsidP="00DB6B55">
      <w:pPr>
        <w:pStyle w:val="Listenabsatz"/>
        <w:autoSpaceDE w:val="0"/>
        <w:autoSpaceDN w:val="0"/>
        <w:adjustRightInd w:val="0"/>
        <w:spacing w:after="0" w:line="240" w:lineRule="auto"/>
        <w:ind w:left="284"/>
        <w:rPr>
          <w:rFonts w:ascii="SN Rooney" w:hAnsi="SN Rooney"/>
        </w:rPr>
      </w:pPr>
      <w:r w:rsidRPr="00BF0692">
        <w:rPr>
          <w:rFonts w:ascii="SN Rooney" w:hAnsi="SN Rooney"/>
        </w:rPr>
        <w:t xml:space="preserve">- Unterlagen gem. Aufforderung zur Angebotsabgabe, Anlagen </w:t>
      </w:r>
    </w:p>
    <w:p w14:paraId="0908E0AF" w14:textId="77777777" w:rsidR="00DB6B55" w:rsidRPr="00BF0692" w:rsidRDefault="00DB6B55" w:rsidP="00DB6B55">
      <w:pPr>
        <w:pStyle w:val="Listenabsatz"/>
        <w:numPr>
          <w:ilvl w:val="0"/>
          <w:numId w:val="5"/>
        </w:numPr>
        <w:autoSpaceDE w:val="0"/>
        <w:autoSpaceDN w:val="0"/>
        <w:adjustRightInd w:val="0"/>
        <w:spacing w:after="0" w:line="240" w:lineRule="auto"/>
        <w:ind w:left="284" w:hanging="284"/>
        <w:rPr>
          <w:rFonts w:ascii="SN Rooney" w:hAnsi="SN Rooney"/>
          <w:b/>
        </w:rPr>
      </w:pPr>
      <w:r w:rsidRPr="00BF0692">
        <w:rPr>
          <w:rFonts w:ascii="SN Rooney" w:hAnsi="SN Rooney"/>
        </w:rPr>
        <w:lastRenderedPageBreak/>
        <w:t xml:space="preserve"> </w:t>
      </w:r>
      <w:r w:rsidRPr="00BF0692">
        <w:rPr>
          <w:rFonts w:ascii="SN Rooney" w:hAnsi="SN Rooney"/>
          <w:b/>
        </w:rPr>
        <w:t>Ich/Wir erklären, dass</w:t>
      </w:r>
    </w:p>
    <w:p w14:paraId="34A04CFA" w14:textId="77777777" w:rsidR="00DB6B55" w:rsidRPr="00BF0692" w:rsidRDefault="00DB6B55" w:rsidP="00DB6B55">
      <w:pPr>
        <w:pStyle w:val="Listenabsatz"/>
        <w:autoSpaceDE w:val="0"/>
        <w:autoSpaceDN w:val="0"/>
        <w:adjustRightInd w:val="0"/>
        <w:spacing w:after="0" w:line="240" w:lineRule="auto"/>
        <w:ind w:left="426" w:hanging="142"/>
        <w:rPr>
          <w:rFonts w:ascii="SN Rooney" w:hAnsi="SN Rooney"/>
        </w:rPr>
      </w:pPr>
      <w:r w:rsidRPr="00BF0692">
        <w:rPr>
          <w:rFonts w:ascii="SN Rooney" w:hAnsi="SN Rooney"/>
        </w:rPr>
        <w:t>- ich/wir meinen/unseren Verpflichtungen zur Zahlung der Steuern und Abgaben     sowie der Beiträge zur gesetzlichen Sozialversicherung nachgekommen bin/sind.</w:t>
      </w:r>
    </w:p>
    <w:p w14:paraId="04B5DD87" w14:textId="77777777" w:rsidR="00DB6B55" w:rsidRPr="00BF0692" w:rsidRDefault="00DB6B55" w:rsidP="00DB6B55">
      <w:pPr>
        <w:pStyle w:val="Listenabsatz"/>
        <w:autoSpaceDE w:val="0"/>
        <w:autoSpaceDN w:val="0"/>
        <w:adjustRightInd w:val="0"/>
        <w:spacing w:after="0" w:line="240" w:lineRule="auto"/>
        <w:ind w:left="284"/>
        <w:rPr>
          <w:rFonts w:ascii="SN Rooney" w:hAnsi="SN Rooney"/>
        </w:rPr>
      </w:pPr>
      <w:r w:rsidRPr="00BF0692">
        <w:rPr>
          <w:rFonts w:ascii="SN Rooney" w:hAnsi="SN Rooney"/>
        </w:rPr>
        <w:t>- keine Ausschlussgründe nach § 123 GWB und § 124 GWB vorliegen.</w:t>
      </w:r>
    </w:p>
    <w:p w14:paraId="50003B31" w14:textId="77777777" w:rsidR="00DB6B55" w:rsidRPr="00BF0692" w:rsidRDefault="00DB6B55" w:rsidP="00DB6B55">
      <w:pPr>
        <w:pStyle w:val="Listenabsatz"/>
        <w:autoSpaceDE w:val="0"/>
        <w:autoSpaceDN w:val="0"/>
        <w:adjustRightInd w:val="0"/>
        <w:spacing w:after="0" w:line="240" w:lineRule="auto"/>
        <w:ind w:left="426" w:hanging="142"/>
        <w:rPr>
          <w:rFonts w:ascii="SN Rooney" w:hAnsi="SN Rooney"/>
        </w:rPr>
      </w:pPr>
      <w:r w:rsidRPr="00BF0692">
        <w:rPr>
          <w:rFonts w:ascii="SN Rooney" w:hAnsi="SN Rooney"/>
        </w:rPr>
        <w:t>- ich/wir in den letzten 2 Jahren nicht gem. § 21 Abs. 1 i.V.m. § 23 des Arbeitnehmer-Entsendegesetzes mit einer Geldbuße von mehr als 2 500 Euro belegt worden bin/sind.</w:t>
      </w:r>
    </w:p>
    <w:p w14:paraId="33EB94A7" w14:textId="77777777" w:rsidR="00DB6B55" w:rsidRPr="00BF0692" w:rsidRDefault="00DB6B55" w:rsidP="00DB6B55">
      <w:pPr>
        <w:pStyle w:val="Listenabsatz"/>
        <w:autoSpaceDE w:val="0"/>
        <w:autoSpaceDN w:val="0"/>
        <w:adjustRightInd w:val="0"/>
        <w:spacing w:after="0" w:line="240" w:lineRule="auto"/>
        <w:ind w:left="426" w:hanging="142"/>
        <w:rPr>
          <w:rFonts w:ascii="SN Rooney" w:hAnsi="SN Rooney"/>
        </w:rPr>
      </w:pPr>
      <w:r w:rsidRPr="00BF0692">
        <w:rPr>
          <w:rFonts w:ascii="SN Rooney" w:hAnsi="SN Rooney"/>
        </w:rPr>
        <w:t>- ich/wir die gewerberechtlichen Voraussetzungen für die Ausführung der angebotenen Leistung erfülle(n).</w:t>
      </w:r>
    </w:p>
    <w:p w14:paraId="6FB299F1" w14:textId="77777777" w:rsidR="00DB6B55" w:rsidRPr="00BF0692" w:rsidRDefault="00DB6B55" w:rsidP="00DB6B55">
      <w:pPr>
        <w:pStyle w:val="Listenabsatz"/>
        <w:autoSpaceDE w:val="0"/>
        <w:autoSpaceDN w:val="0"/>
        <w:adjustRightInd w:val="0"/>
        <w:spacing w:after="0" w:line="240" w:lineRule="auto"/>
        <w:ind w:left="426" w:hanging="142"/>
        <w:rPr>
          <w:rFonts w:ascii="SN Rooney" w:hAnsi="SN Rooney"/>
        </w:rPr>
      </w:pPr>
      <w:r w:rsidRPr="00BF0692">
        <w:rPr>
          <w:rFonts w:ascii="SN Rooney" w:hAnsi="SN Rooney"/>
        </w:rPr>
        <w:t>- ich/wir bei Verwendung eines selbstgefertigten Leistungsverzeichnisses (Abschrift oder Kurzfassung) den Wortlaut des vom Auftraggeber verfassten Leistungsverzeichnisses (Langtext) als alleinverbindlich anerkenne(n).</w:t>
      </w:r>
    </w:p>
    <w:p w14:paraId="31C89322" w14:textId="77777777" w:rsidR="00DB6B55" w:rsidRPr="00BF0692" w:rsidRDefault="00DB6B55" w:rsidP="00DB6B55">
      <w:pPr>
        <w:pStyle w:val="Listenabsatz"/>
        <w:autoSpaceDE w:val="0"/>
        <w:autoSpaceDN w:val="0"/>
        <w:adjustRightInd w:val="0"/>
        <w:spacing w:after="0" w:line="240" w:lineRule="auto"/>
        <w:ind w:left="284"/>
        <w:rPr>
          <w:rFonts w:ascii="SN Rooney" w:hAnsi="SN Rooney"/>
        </w:rPr>
      </w:pPr>
      <w:r w:rsidRPr="00BF0692">
        <w:rPr>
          <w:rFonts w:ascii="SN Rooney" w:hAnsi="SN Rooney"/>
        </w:rPr>
        <w:t>- mir/uns zugegangene Änderungen der Vergabeunterlagen Gegenstand</w:t>
      </w:r>
    </w:p>
    <w:p w14:paraId="76C15E6F" w14:textId="77777777" w:rsidR="00DB6B55" w:rsidRPr="00BF0692" w:rsidRDefault="00DB6B55" w:rsidP="00DB6B55">
      <w:pPr>
        <w:pStyle w:val="Listenabsatz"/>
        <w:autoSpaceDE w:val="0"/>
        <w:autoSpaceDN w:val="0"/>
        <w:adjustRightInd w:val="0"/>
        <w:spacing w:after="0" w:line="240" w:lineRule="auto"/>
        <w:ind w:left="284" w:firstLine="142"/>
        <w:rPr>
          <w:rFonts w:ascii="SN Rooney" w:hAnsi="SN Rooney"/>
        </w:rPr>
      </w:pPr>
      <w:r w:rsidRPr="00BF0692">
        <w:rPr>
          <w:rFonts w:ascii="SN Rooney" w:hAnsi="SN Rooney"/>
        </w:rPr>
        <w:t>meines/unseres Angebotes sind.</w:t>
      </w:r>
    </w:p>
    <w:p w14:paraId="7350B56B" w14:textId="77777777" w:rsidR="00025500" w:rsidRPr="00BF0692" w:rsidRDefault="00DB6B55" w:rsidP="00DB6B55">
      <w:pPr>
        <w:pStyle w:val="Listenabsatz"/>
        <w:autoSpaceDE w:val="0"/>
        <w:autoSpaceDN w:val="0"/>
        <w:adjustRightInd w:val="0"/>
        <w:spacing w:after="0" w:line="240" w:lineRule="auto"/>
        <w:ind w:left="426" w:hanging="142"/>
        <w:rPr>
          <w:rFonts w:ascii="SN Rooney" w:hAnsi="SN Rooney"/>
        </w:rPr>
      </w:pPr>
      <w:r w:rsidRPr="00BF0692">
        <w:rPr>
          <w:rFonts w:ascii="SN Rooney" w:hAnsi="SN Rooney"/>
        </w:rPr>
        <w:t>- ich/wir die Wirksamkeit unternehmenseigener Allgemeiner Geschäftsbedingungen (AGB) ausschließe(n).</w:t>
      </w:r>
    </w:p>
    <w:p w14:paraId="7A4CB5B1" w14:textId="77777777" w:rsidR="000F5939" w:rsidRPr="00BF0692" w:rsidRDefault="000F5939" w:rsidP="00DB6B55">
      <w:pPr>
        <w:pStyle w:val="Listenabsatz"/>
        <w:autoSpaceDE w:val="0"/>
        <w:autoSpaceDN w:val="0"/>
        <w:adjustRightInd w:val="0"/>
        <w:spacing w:after="0" w:line="240" w:lineRule="auto"/>
        <w:ind w:left="426" w:hanging="142"/>
        <w:rPr>
          <w:rFonts w:ascii="SN Rooney" w:hAnsi="SN Rooney"/>
        </w:rPr>
      </w:pPr>
    </w:p>
    <w:p w14:paraId="6BE32FD3" w14:textId="77777777" w:rsidR="000F5939" w:rsidRPr="00BF0692" w:rsidRDefault="000F5939" w:rsidP="00DB6B55">
      <w:pPr>
        <w:pStyle w:val="Listenabsatz"/>
        <w:autoSpaceDE w:val="0"/>
        <w:autoSpaceDN w:val="0"/>
        <w:adjustRightInd w:val="0"/>
        <w:spacing w:after="0" w:line="240" w:lineRule="auto"/>
        <w:ind w:left="426" w:hanging="142"/>
        <w:rPr>
          <w:rFonts w:ascii="SN Rooney" w:hAnsi="SN Rooney"/>
        </w:rPr>
      </w:pPr>
    </w:p>
    <w:p w14:paraId="05AE9A7B" w14:textId="77777777" w:rsidR="000F5939" w:rsidRPr="00BF0692" w:rsidRDefault="000F5939" w:rsidP="00DB6B55">
      <w:pPr>
        <w:pStyle w:val="Listenabsatz"/>
        <w:autoSpaceDE w:val="0"/>
        <w:autoSpaceDN w:val="0"/>
        <w:adjustRightInd w:val="0"/>
        <w:spacing w:after="0" w:line="240" w:lineRule="auto"/>
        <w:ind w:left="426" w:hanging="142"/>
        <w:rPr>
          <w:rFonts w:ascii="SN Rooney" w:hAnsi="SN Rooney"/>
        </w:rPr>
      </w:pPr>
    </w:p>
    <w:p w14:paraId="166918A8" w14:textId="77777777" w:rsidR="000F5939" w:rsidRPr="00BF0692" w:rsidRDefault="000F5939" w:rsidP="00DB6B55">
      <w:pPr>
        <w:pStyle w:val="Listenabsatz"/>
        <w:autoSpaceDE w:val="0"/>
        <w:autoSpaceDN w:val="0"/>
        <w:adjustRightInd w:val="0"/>
        <w:spacing w:after="0" w:line="240" w:lineRule="auto"/>
        <w:ind w:left="426" w:hanging="142"/>
        <w:rPr>
          <w:rFonts w:ascii="SN Rooney" w:hAnsi="SN Rooney"/>
        </w:rPr>
      </w:pPr>
    </w:p>
    <w:permStart w:id="721183664" w:edGrp="everyone"/>
    <w:p w14:paraId="58E3B2CE" w14:textId="77777777" w:rsidR="000F5939" w:rsidRDefault="00102F19" w:rsidP="00DB6B55">
      <w:pPr>
        <w:pStyle w:val="Listenabsatz"/>
        <w:autoSpaceDE w:val="0"/>
        <w:autoSpaceDN w:val="0"/>
        <w:adjustRightInd w:val="0"/>
        <w:spacing w:after="0" w:line="240" w:lineRule="auto"/>
        <w:ind w:left="426" w:hanging="142"/>
        <w:rPr>
          <w:rFonts w:ascii="SN Rooney" w:hAnsi="SN Rooney"/>
        </w:rPr>
      </w:pPr>
      <w:sdt>
        <w:sdtPr>
          <w:rPr>
            <w:rFonts w:ascii="SN Rooney" w:hAnsi="SN Rooney"/>
          </w:rPr>
          <w:id w:val="-1337372708"/>
          <w:placeholder>
            <w:docPart w:val="ACE68A9F6BFD49B9B18F3ED34F939BEF"/>
          </w:placeholder>
          <w:showingPlcHdr/>
        </w:sdtPr>
        <w:sdtEndPr/>
        <w:sdtContent>
          <w:r w:rsidR="00643B0B" w:rsidRPr="00993263">
            <w:rPr>
              <w:rStyle w:val="Platzhaltertext"/>
              <w:color w:val="00B050"/>
            </w:rPr>
            <w:t>Klicken oder tippen Sie hier, um Text einzugeben.</w:t>
          </w:r>
        </w:sdtContent>
      </w:sdt>
    </w:p>
    <w:permEnd w:id="721183664"/>
    <w:p w14:paraId="324F7782" w14:textId="77777777" w:rsidR="00DB6B55" w:rsidRPr="00BF0692" w:rsidRDefault="00DB6B55" w:rsidP="00DB6B55">
      <w:pPr>
        <w:autoSpaceDE w:val="0"/>
        <w:autoSpaceDN w:val="0"/>
        <w:adjustRightInd w:val="0"/>
        <w:spacing w:after="0" w:line="240" w:lineRule="auto"/>
        <w:rPr>
          <w:rFonts w:ascii="SN Rooney" w:hAnsi="SN Rooney" w:cs="Arial"/>
          <w:sz w:val="16"/>
          <w:szCs w:val="16"/>
        </w:rPr>
      </w:pPr>
      <w:r w:rsidRPr="00BF0692">
        <w:rPr>
          <w:rFonts w:ascii="SN Rooney" w:hAnsi="SN Rooney" w:cs="Arial"/>
          <w:noProof/>
          <w:lang w:eastAsia="de-DE"/>
        </w:rPr>
        <mc:AlternateContent>
          <mc:Choice Requires="wps">
            <w:drawing>
              <wp:anchor distT="0" distB="0" distL="114300" distR="114300" simplePos="0" relativeHeight="251660288" behindDoc="0" locked="0" layoutInCell="1" allowOverlap="1" wp14:anchorId="11FDD47A" wp14:editId="51CD0A96">
                <wp:simplePos x="0" y="0"/>
                <wp:positionH relativeFrom="column">
                  <wp:posOffset>4445</wp:posOffset>
                </wp:positionH>
                <wp:positionV relativeFrom="paragraph">
                  <wp:posOffset>43815</wp:posOffset>
                </wp:positionV>
                <wp:extent cx="5781675" cy="9525"/>
                <wp:effectExtent l="0" t="0" r="9525" b="28575"/>
                <wp:wrapNone/>
                <wp:docPr id="1" name="Gerade Verbindung 1"/>
                <wp:cNvGraphicFramePr/>
                <a:graphic xmlns:a="http://schemas.openxmlformats.org/drawingml/2006/main">
                  <a:graphicData uri="http://schemas.microsoft.com/office/word/2010/wordprocessingShape">
                    <wps:wsp>
                      <wps:cNvCnPr/>
                      <wps:spPr>
                        <a:xfrm>
                          <a:off x="0" y="0"/>
                          <a:ext cx="57816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1AE3D2" id="Gerade Verbindung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5pt,3.45pt" to="455.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" strokecolor="black [3040]"/>
            </w:pict>
          </mc:Fallback>
        </mc:AlternateContent>
      </w:r>
    </w:p>
    <w:p w14:paraId="2DA87491" w14:textId="77777777" w:rsidR="00DB6B55" w:rsidRPr="00BF0692" w:rsidRDefault="00DB6B55" w:rsidP="00DB6B55">
      <w:pPr>
        <w:autoSpaceDE w:val="0"/>
        <w:autoSpaceDN w:val="0"/>
        <w:adjustRightInd w:val="0"/>
        <w:spacing w:after="0" w:line="240" w:lineRule="auto"/>
        <w:ind w:firstLine="1"/>
        <w:rPr>
          <w:rFonts w:ascii="SN Rooney" w:hAnsi="SN Rooney"/>
        </w:rPr>
      </w:pPr>
      <w:r w:rsidRPr="00BF0692">
        <w:rPr>
          <w:rFonts w:ascii="SN Rooney" w:hAnsi="SN Rooney"/>
        </w:rPr>
        <w:t xml:space="preserve">Datum, Unterschrift/Signatur </w:t>
      </w:r>
      <w:r w:rsidR="00025500" w:rsidRPr="00BF0692">
        <w:rPr>
          <w:rFonts w:ascii="SN Rooney" w:hAnsi="SN Rooney"/>
        </w:rPr>
        <w:t>(Name des Bieters in das Feld eintragen</w:t>
      </w:r>
      <w:r w:rsidR="000F5939" w:rsidRPr="00BF0692">
        <w:rPr>
          <w:rFonts w:ascii="SN Rooney" w:hAnsi="SN Rooney"/>
        </w:rPr>
        <w:t>)</w:t>
      </w:r>
    </w:p>
    <w:p w14:paraId="328CBD50" w14:textId="77777777" w:rsidR="00DB6B55" w:rsidRPr="00BF0692" w:rsidRDefault="00DB6B55" w:rsidP="00DB6B55">
      <w:pPr>
        <w:autoSpaceDE w:val="0"/>
        <w:autoSpaceDN w:val="0"/>
        <w:adjustRightInd w:val="0"/>
        <w:spacing w:after="0" w:line="240" w:lineRule="auto"/>
        <w:ind w:firstLine="1"/>
        <w:rPr>
          <w:rFonts w:ascii="SN Rooney" w:hAnsi="SN Rooney"/>
          <w:color w:val="FF0000"/>
        </w:rPr>
      </w:pPr>
      <w:r w:rsidRPr="00BF0692">
        <w:rPr>
          <w:rFonts w:ascii="SN Rooney" w:hAnsi="SN Rooney"/>
          <w:b/>
          <w:color w:val="FF0000"/>
          <w:sz w:val="20"/>
          <w:szCs w:val="20"/>
        </w:rPr>
        <w:t>Ist das Angebotsschreiben nicht wie vorgegeben an dieser Stelle unterschrieben</w:t>
      </w:r>
      <w:r w:rsidR="00025500" w:rsidRPr="00BF0692">
        <w:rPr>
          <w:rFonts w:ascii="SN Rooney" w:hAnsi="SN Rooney"/>
          <w:b/>
          <w:color w:val="FF0000"/>
          <w:sz w:val="20"/>
          <w:szCs w:val="20"/>
        </w:rPr>
        <w:t xml:space="preserve"> bzw. signiert</w:t>
      </w:r>
      <w:r w:rsidRPr="00BF0692">
        <w:rPr>
          <w:rFonts w:ascii="SN Rooney" w:hAnsi="SN Rooney"/>
          <w:b/>
          <w:color w:val="FF0000"/>
          <w:sz w:val="20"/>
          <w:szCs w:val="20"/>
        </w:rPr>
        <w:t xml:space="preserve">, </w:t>
      </w:r>
      <w:r w:rsidRPr="00995C28">
        <w:rPr>
          <w:rFonts w:ascii="SN Rooney" w:hAnsi="SN Rooney"/>
          <w:b/>
          <w:color w:val="FF0000"/>
          <w:sz w:val="20"/>
          <w:szCs w:val="20"/>
        </w:rPr>
        <w:t>muss</w:t>
      </w:r>
      <w:r w:rsidRPr="00BF0692">
        <w:rPr>
          <w:rFonts w:ascii="SN Rooney" w:hAnsi="SN Rooney"/>
          <w:b/>
          <w:color w:val="FF0000"/>
          <w:sz w:val="20"/>
          <w:szCs w:val="20"/>
        </w:rPr>
        <w:t xml:space="preserve"> das Angebot ausgeschlosse</w:t>
      </w:r>
      <w:r w:rsidR="00F313CE" w:rsidRPr="00BF0692">
        <w:rPr>
          <w:rFonts w:ascii="SN Rooney" w:hAnsi="SN Rooney"/>
          <w:b/>
          <w:color w:val="FF0000"/>
          <w:sz w:val="20"/>
          <w:szCs w:val="20"/>
        </w:rPr>
        <w:t>n werden</w:t>
      </w:r>
      <w:r w:rsidR="00025500" w:rsidRPr="00BF0692">
        <w:rPr>
          <w:rFonts w:ascii="SN Rooney" w:hAnsi="SN Rooney"/>
          <w:b/>
          <w:color w:val="FF0000"/>
          <w:sz w:val="20"/>
          <w:szCs w:val="20"/>
        </w:rPr>
        <w:t>!</w:t>
      </w:r>
    </w:p>
    <w:sectPr w:rsidR="00DB6B55" w:rsidRPr="00BF0692" w:rsidSect="00C8765A">
      <w:headerReference w:type="default" r:id="rId10"/>
      <w:footerReference w:type="default" r:id="rId11"/>
      <w:pgSz w:w="11906" w:h="16838"/>
      <w:pgMar w:top="255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A1FD7" w14:textId="77777777" w:rsidR="00102F19" w:rsidRDefault="00102F19" w:rsidP="002B3713">
      <w:pPr>
        <w:spacing w:after="0" w:line="240" w:lineRule="auto"/>
      </w:pPr>
      <w:r>
        <w:separator/>
      </w:r>
    </w:p>
  </w:endnote>
  <w:endnote w:type="continuationSeparator" w:id="0">
    <w:p w14:paraId="42190A96" w14:textId="77777777" w:rsidR="00102F19" w:rsidRDefault="00102F19" w:rsidP="002B3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N Rooney">
    <w:panose1 w:val="020F0503040306060404"/>
    <w:charset w:val="00"/>
    <w:family w:val="swiss"/>
    <w:pitch w:val="variable"/>
    <w:sig w:usb0="A000006F" w:usb1="4000200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580DE" w14:textId="77777777" w:rsidR="006D46AF" w:rsidRDefault="006D46AF">
    <w:pPr>
      <w:pStyle w:val="Fuzeile"/>
    </w:pPr>
    <w:r>
      <w:t xml:space="preserve">Seite </w:t>
    </w:r>
    <w:r>
      <w:rPr>
        <w:b/>
      </w:rPr>
      <w:fldChar w:fldCharType="begin"/>
    </w:r>
    <w:r>
      <w:rPr>
        <w:b/>
      </w:rPr>
      <w:instrText>PAGE  \* Arabic  \* MERGEFORMAT</w:instrText>
    </w:r>
    <w:r>
      <w:rPr>
        <w:b/>
      </w:rPr>
      <w:fldChar w:fldCharType="separate"/>
    </w:r>
    <w:r w:rsidR="00E01A86">
      <w:rPr>
        <w:b/>
        <w:noProof/>
      </w:rPr>
      <w:t>1</w:t>
    </w:r>
    <w:r>
      <w:rPr>
        <w:b/>
      </w:rPr>
      <w:fldChar w:fldCharType="end"/>
    </w:r>
    <w:r>
      <w:t xml:space="preserve"> von </w:t>
    </w:r>
    <w:r>
      <w:rPr>
        <w:b/>
      </w:rPr>
      <w:fldChar w:fldCharType="begin"/>
    </w:r>
    <w:r>
      <w:rPr>
        <w:b/>
      </w:rPr>
      <w:instrText>NUMPAGES  \* Arabic  \* MERGEFORMAT</w:instrText>
    </w:r>
    <w:r>
      <w:rPr>
        <w:b/>
      </w:rPr>
      <w:fldChar w:fldCharType="separate"/>
    </w:r>
    <w:r w:rsidR="00E01A86">
      <w:rP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DDF20" w14:textId="77777777" w:rsidR="00102F19" w:rsidRDefault="00102F19" w:rsidP="002B3713">
      <w:pPr>
        <w:spacing w:after="0" w:line="240" w:lineRule="auto"/>
      </w:pPr>
      <w:r>
        <w:separator/>
      </w:r>
    </w:p>
  </w:footnote>
  <w:footnote w:type="continuationSeparator" w:id="0">
    <w:p w14:paraId="2426EAE9" w14:textId="77777777" w:rsidR="00102F19" w:rsidRDefault="00102F19" w:rsidP="002B37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855E" w14:textId="41291893" w:rsidR="002B3713" w:rsidRDefault="002B3713" w:rsidP="002B3713">
    <w:pPr>
      <w:pStyle w:val="Kopfzeile"/>
    </w:pPr>
    <w:r>
      <w:rPr>
        <w:noProof/>
        <w:lang w:eastAsia="de-DE"/>
      </w:rPr>
      <w:drawing>
        <wp:anchor distT="0" distB="0" distL="114300" distR="114300" simplePos="0" relativeHeight="251660800" behindDoc="1" locked="0" layoutInCell="1" allowOverlap="1" wp14:anchorId="7A06BDCA" wp14:editId="7C8BE24F">
          <wp:simplePos x="0" y="0"/>
          <wp:positionH relativeFrom="column">
            <wp:posOffset>4011930</wp:posOffset>
          </wp:positionH>
          <wp:positionV relativeFrom="paragraph">
            <wp:posOffset>-347980</wp:posOffset>
          </wp:positionV>
          <wp:extent cx="2514600" cy="718820"/>
          <wp:effectExtent l="0" t="0" r="0" b="508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_Logo_final_300ppi_4C_RZ.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4600" cy="718820"/>
                  </a:xfrm>
                  <a:prstGeom prst="rect">
                    <a:avLst/>
                  </a:prstGeom>
                </pic:spPr>
              </pic:pic>
            </a:graphicData>
          </a:graphic>
        </wp:anchor>
      </w:drawing>
    </w:r>
  </w:p>
  <w:p w14:paraId="0F275EBD" w14:textId="77777777" w:rsidR="002B3713" w:rsidRDefault="002B3713" w:rsidP="002B3713">
    <w:pPr>
      <w:pStyle w:val="Kopfzeile"/>
    </w:pPr>
  </w:p>
  <w:p w14:paraId="746A283D" w14:textId="77777777" w:rsidR="002B3713" w:rsidRDefault="002B3713" w:rsidP="002B3713">
    <w:pPr>
      <w:pStyle w:val="Kopfzeile"/>
    </w:pPr>
  </w:p>
  <w:p w14:paraId="2796931D" w14:textId="4B4A923A" w:rsidR="009C5C60" w:rsidRPr="00DB6B55" w:rsidRDefault="000513C6" w:rsidP="009C5C60">
    <w:pPr>
      <w:pBdr>
        <w:bottom w:val="single" w:sz="4" w:space="1" w:color="auto"/>
      </w:pBdr>
      <w:spacing w:after="0" w:line="240" w:lineRule="auto"/>
      <w:jc w:val="center"/>
      <w:rPr>
        <w:rFonts w:ascii="SN Rooney" w:hAnsi="SN Rooney"/>
        <w:b/>
        <w:sz w:val="24"/>
        <w:szCs w:val="24"/>
      </w:rPr>
    </w:pPr>
    <w:r w:rsidRPr="000513C6">
      <w:rPr>
        <w:rFonts w:ascii="SN Rooney" w:hAnsi="SN Rooney"/>
        <w:b/>
        <w:sz w:val="24"/>
        <w:szCs w:val="24"/>
      </w:rPr>
      <w:t>Öffentliche Ausschreibung</w:t>
    </w:r>
    <w:r>
      <w:rPr>
        <w:rFonts w:ascii="SN Rooney" w:hAnsi="SN Rooney"/>
        <w:b/>
        <w:sz w:val="24"/>
        <w:szCs w:val="24"/>
      </w:rPr>
      <w:t xml:space="preserve"> </w:t>
    </w:r>
    <w:r w:rsidR="009C5C60" w:rsidRPr="00DB6B55">
      <w:rPr>
        <w:rFonts w:ascii="SN Rooney" w:hAnsi="SN Rooney"/>
        <w:b/>
        <w:sz w:val="24"/>
        <w:szCs w:val="24"/>
      </w:rPr>
      <w:t>gem. UVGO</w:t>
    </w:r>
  </w:p>
  <w:p w14:paraId="56968930" w14:textId="0CCBAC72" w:rsidR="001607FB" w:rsidRPr="000C1762" w:rsidRDefault="00E66E87" w:rsidP="00E66E87">
    <w:pPr>
      <w:pBdr>
        <w:bottom w:val="single" w:sz="4" w:space="1" w:color="auto"/>
      </w:pBdr>
      <w:spacing w:line="240" w:lineRule="auto"/>
      <w:jc w:val="center"/>
      <w:rPr>
        <w:rFonts w:ascii="SN Rooney" w:hAnsi="SN Rooney"/>
        <w:b/>
        <w:bCs/>
        <w:color w:val="000000" w:themeColor="text1"/>
        <w:sz w:val="24"/>
        <w:szCs w:val="24"/>
      </w:rPr>
    </w:pPr>
    <w:r w:rsidRPr="00E66E87">
      <w:rPr>
        <w:rFonts w:ascii="SN Rooney" w:hAnsi="SN Rooney"/>
        <w:b/>
        <w:bCs/>
        <w:color w:val="000000" w:themeColor="text1"/>
        <w:sz w:val="24"/>
        <w:szCs w:val="24"/>
      </w:rPr>
      <w:t>2026-0330 BGM Waldumwandlung Seelandmoor</w:t>
    </w:r>
    <w:r w:rsidR="00CD2352">
      <w:rPr>
        <w:rFonts w:ascii="SN Rooney" w:hAnsi="SN Rooney"/>
        <w:b/>
        <w:bCs/>
        <w:color w:val="000000" w:themeColor="text1"/>
        <w:sz w:val="24"/>
        <w:szCs w:val="24"/>
      </w:rPr>
      <w:t xml:space="preserve">/ </w:t>
    </w:r>
    <w:r w:rsidRPr="00E66E87">
      <w:rPr>
        <w:rFonts w:ascii="SN Rooney" w:hAnsi="SN Rooney"/>
        <w:b/>
        <w:bCs/>
        <w:color w:val="000000" w:themeColor="text1"/>
        <w:sz w:val="24"/>
        <w:szCs w:val="24"/>
      </w:rPr>
      <w:t>Löwenstedt</w:t>
    </w:r>
    <w:r w:rsidR="00CD2352">
      <w:rPr>
        <w:rFonts w:ascii="SN Rooney" w:hAnsi="SN Rooney"/>
        <w:b/>
        <w:bCs/>
        <w:color w:val="000000" w:themeColor="text1"/>
        <w:sz w:val="24"/>
        <w:szCs w:val="24"/>
      </w:rPr>
      <w:t>,</w:t>
    </w:r>
    <w:r w:rsidRPr="00E66E87">
      <w:rPr>
        <w:rFonts w:ascii="SN Rooney" w:hAnsi="SN Rooney"/>
        <w:b/>
        <w:bCs/>
        <w:color w:val="000000" w:themeColor="text1"/>
        <w:sz w:val="24"/>
        <w:szCs w:val="24"/>
      </w:rPr>
      <w:t xml:space="preserve"> Gehölzarbeiten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D0272"/>
    <w:multiLevelType w:val="hybridMultilevel"/>
    <w:tmpl w:val="17CE89D4"/>
    <w:lvl w:ilvl="0" w:tplc="9766B3A4">
      <w:start w:val="1"/>
      <w:numFmt w:val="decimal"/>
      <w:lvlText w:val="%1."/>
      <w:lvlJc w:val="left"/>
      <w:pPr>
        <w:ind w:left="720" w:hanging="360"/>
      </w:pPr>
      <w:rPr>
        <w:rFont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363054"/>
    <w:multiLevelType w:val="hybridMultilevel"/>
    <w:tmpl w:val="23D881F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F0E2A8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4D970D9"/>
    <w:multiLevelType w:val="multilevel"/>
    <w:tmpl w:val="F5A2E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71740F"/>
    <w:multiLevelType w:val="hybridMultilevel"/>
    <w:tmpl w:val="CE5880C0"/>
    <w:lvl w:ilvl="0" w:tplc="94B8C45E">
      <w:start w:val="90"/>
      <w:numFmt w:val="bullet"/>
      <w:lvlText w:val=""/>
      <w:lvlJc w:val="left"/>
      <w:pPr>
        <w:ind w:left="720" w:hanging="360"/>
      </w:pPr>
      <w:rPr>
        <w:rFonts w:ascii="Wingdings" w:eastAsia="Calibri"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685B42E1"/>
    <w:multiLevelType w:val="hybridMultilevel"/>
    <w:tmpl w:val="99827B7A"/>
    <w:lvl w:ilvl="0" w:tplc="97EA839E">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0517214">
    <w:abstractNumId w:val="4"/>
  </w:num>
  <w:num w:numId="2" w16cid:durableId="1277062739">
    <w:abstractNumId w:val="3"/>
  </w:num>
  <w:num w:numId="3" w16cid:durableId="1761443186">
    <w:abstractNumId w:val="2"/>
  </w:num>
  <w:num w:numId="4" w16cid:durableId="848910634">
    <w:abstractNumId w:val="0"/>
  </w:num>
  <w:num w:numId="5" w16cid:durableId="2062555636">
    <w:abstractNumId w:val="5"/>
  </w:num>
  <w:num w:numId="6" w16cid:durableId="474639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ocumentProtection w:edit="readOnly" w:enforcement="1" w:cryptProviderType="rsaAES" w:cryptAlgorithmClass="hash" w:cryptAlgorithmType="typeAny" w:cryptAlgorithmSid="14" w:cryptSpinCount="100000" w:hash="8LGIxxxPcAIVVvOC1uXCtNBi37U3PAEDv2wyiZ/F18XxA7NxV0jO93rZ5YHXb/BsswDYuT/mH2Z9dNmhN5zAaA==" w:salt="KQ192nYGOYovXha1JOamG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D0C"/>
    <w:rsid w:val="00025500"/>
    <w:rsid w:val="00026D43"/>
    <w:rsid w:val="00031D16"/>
    <w:rsid w:val="000513C6"/>
    <w:rsid w:val="00057004"/>
    <w:rsid w:val="0008217C"/>
    <w:rsid w:val="00097EEC"/>
    <w:rsid w:val="000C1762"/>
    <w:rsid w:val="000E3D3F"/>
    <w:rsid w:val="000F5939"/>
    <w:rsid w:val="00102F19"/>
    <w:rsid w:val="00117B31"/>
    <w:rsid w:val="00117EBF"/>
    <w:rsid w:val="00131078"/>
    <w:rsid w:val="00133FCB"/>
    <w:rsid w:val="001360B0"/>
    <w:rsid w:val="0014143C"/>
    <w:rsid w:val="001452EB"/>
    <w:rsid w:val="00157863"/>
    <w:rsid w:val="001607FB"/>
    <w:rsid w:val="00172AAE"/>
    <w:rsid w:val="00172DD0"/>
    <w:rsid w:val="00175A56"/>
    <w:rsid w:val="00196B17"/>
    <w:rsid w:val="001B1B10"/>
    <w:rsid w:val="001B50CD"/>
    <w:rsid w:val="001C6FEA"/>
    <w:rsid w:val="001E3893"/>
    <w:rsid w:val="00202E32"/>
    <w:rsid w:val="0021749A"/>
    <w:rsid w:val="00224010"/>
    <w:rsid w:val="00225884"/>
    <w:rsid w:val="0023029C"/>
    <w:rsid w:val="00241749"/>
    <w:rsid w:val="0025713D"/>
    <w:rsid w:val="002B3713"/>
    <w:rsid w:val="002B3935"/>
    <w:rsid w:val="002E5813"/>
    <w:rsid w:val="00310ECA"/>
    <w:rsid w:val="003136C0"/>
    <w:rsid w:val="003613FD"/>
    <w:rsid w:val="00363932"/>
    <w:rsid w:val="003863C5"/>
    <w:rsid w:val="003933DB"/>
    <w:rsid w:val="003A7E7F"/>
    <w:rsid w:val="003B3D0C"/>
    <w:rsid w:val="003B5F75"/>
    <w:rsid w:val="003D4AB2"/>
    <w:rsid w:val="004019A7"/>
    <w:rsid w:val="0042317E"/>
    <w:rsid w:val="00436017"/>
    <w:rsid w:val="00467805"/>
    <w:rsid w:val="004C41D2"/>
    <w:rsid w:val="004C7E98"/>
    <w:rsid w:val="004E2A59"/>
    <w:rsid w:val="004E672C"/>
    <w:rsid w:val="005057E6"/>
    <w:rsid w:val="00533E0E"/>
    <w:rsid w:val="0053505F"/>
    <w:rsid w:val="00535596"/>
    <w:rsid w:val="00540297"/>
    <w:rsid w:val="00553F0A"/>
    <w:rsid w:val="0055445E"/>
    <w:rsid w:val="005605B9"/>
    <w:rsid w:val="005674F7"/>
    <w:rsid w:val="0057087B"/>
    <w:rsid w:val="00573651"/>
    <w:rsid w:val="00574A34"/>
    <w:rsid w:val="00591655"/>
    <w:rsid w:val="005A0ABD"/>
    <w:rsid w:val="005B5820"/>
    <w:rsid w:val="005C1C01"/>
    <w:rsid w:val="005F2203"/>
    <w:rsid w:val="00603F07"/>
    <w:rsid w:val="00612739"/>
    <w:rsid w:val="00620A66"/>
    <w:rsid w:val="006347C3"/>
    <w:rsid w:val="00635628"/>
    <w:rsid w:val="00643B0B"/>
    <w:rsid w:val="00652833"/>
    <w:rsid w:val="00657AE1"/>
    <w:rsid w:val="0066065A"/>
    <w:rsid w:val="006647B1"/>
    <w:rsid w:val="00672EC7"/>
    <w:rsid w:val="00674622"/>
    <w:rsid w:val="006844D3"/>
    <w:rsid w:val="006A3903"/>
    <w:rsid w:val="006D46AF"/>
    <w:rsid w:val="006F6B54"/>
    <w:rsid w:val="00714E6A"/>
    <w:rsid w:val="00722DAF"/>
    <w:rsid w:val="0073510C"/>
    <w:rsid w:val="00766A3A"/>
    <w:rsid w:val="00770A5F"/>
    <w:rsid w:val="00773478"/>
    <w:rsid w:val="00774220"/>
    <w:rsid w:val="007751E9"/>
    <w:rsid w:val="00781D25"/>
    <w:rsid w:val="007B0A6C"/>
    <w:rsid w:val="007C4681"/>
    <w:rsid w:val="007E3D3A"/>
    <w:rsid w:val="007F25C8"/>
    <w:rsid w:val="007F5424"/>
    <w:rsid w:val="008032AD"/>
    <w:rsid w:val="00811020"/>
    <w:rsid w:val="00812FF5"/>
    <w:rsid w:val="00852643"/>
    <w:rsid w:val="008537C8"/>
    <w:rsid w:val="00863254"/>
    <w:rsid w:val="0089128A"/>
    <w:rsid w:val="008A4D7D"/>
    <w:rsid w:val="008D56EB"/>
    <w:rsid w:val="009077F4"/>
    <w:rsid w:val="00916E8B"/>
    <w:rsid w:val="00924D43"/>
    <w:rsid w:val="0093694D"/>
    <w:rsid w:val="0094289D"/>
    <w:rsid w:val="00971C64"/>
    <w:rsid w:val="00976A52"/>
    <w:rsid w:val="00985D29"/>
    <w:rsid w:val="00995530"/>
    <w:rsid w:val="00995C28"/>
    <w:rsid w:val="009B3371"/>
    <w:rsid w:val="009B4212"/>
    <w:rsid w:val="009B6585"/>
    <w:rsid w:val="009C2267"/>
    <w:rsid w:val="009C387C"/>
    <w:rsid w:val="009C5C60"/>
    <w:rsid w:val="009C663C"/>
    <w:rsid w:val="009C6FE9"/>
    <w:rsid w:val="009D187E"/>
    <w:rsid w:val="009E32F5"/>
    <w:rsid w:val="00A07D07"/>
    <w:rsid w:val="00A11988"/>
    <w:rsid w:val="00A20DF2"/>
    <w:rsid w:val="00A3280F"/>
    <w:rsid w:val="00A570DA"/>
    <w:rsid w:val="00A6063E"/>
    <w:rsid w:val="00A67307"/>
    <w:rsid w:val="00A764BB"/>
    <w:rsid w:val="00A80ED1"/>
    <w:rsid w:val="00A9441C"/>
    <w:rsid w:val="00AA0E0F"/>
    <w:rsid w:val="00AA6DB1"/>
    <w:rsid w:val="00AB133E"/>
    <w:rsid w:val="00AB7A99"/>
    <w:rsid w:val="00AC1AA4"/>
    <w:rsid w:val="00AD4862"/>
    <w:rsid w:val="00AE573D"/>
    <w:rsid w:val="00AF79F3"/>
    <w:rsid w:val="00B03AFF"/>
    <w:rsid w:val="00B137CA"/>
    <w:rsid w:val="00B154E0"/>
    <w:rsid w:val="00B37B3C"/>
    <w:rsid w:val="00B432B1"/>
    <w:rsid w:val="00B535E9"/>
    <w:rsid w:val="00B53970"/>
    <w:rsid w:val="00B57A2F"/>
    <w:rsid w:val="00B669EA"/>
    <w:rsid w:val="00B846AD"/>
    <w:rsid w:val="00B910F9"/>
    <w:rsid w:val="00BA428C"/>
    <w:rsid w:val="00BA69F7"/>
    <w:rsid w:val="00BC18C2"/>
    <w:rsid w:val="00BD54D4"/>
    <w:rsid w:val="00BE414C"/>
    <w:rsid w:val="00BE5320"/>
    <w:rsid w:val="00BF0692"/>
    <w:rsid w:val="00C0072C"/>
    <w:rsid w:val="00C31D28"/>
    <w:rsid w:val="00C41B4F"/>
    <w:rsid w:val="00C5090E"/>
    <w:rsid w:val="00C606A5"/>
    <w:rsid w:val="00C61588"/>
    <w:rsid w:val="00C62787"/>
    <w:rsid w:val="00C8765A"/>
    <w:rsid w:val="00C93096"/>
    <w:rsid w:val="00C97F4D"/>
    <w:rsid w:val="00CA6E30"/>
    <w:rsid w:val="00CA7821"/>
    <w:rsid w:val="00CA7FC0"/>
    <w:rsid w:val="00CB37DC"/>
    <w:rsid w:val="00CD2352"/>
    <w:rsid w:val="00CE59D8"/>
    <w:rsid w:val="00CE5B2C"/>
    <w:rsid w:val="00CF0E2B"/>
    <w:rsid w:val="00D10F87"/>
    <w:rsid w:val="00D23EF7"/>
    <w:rsid w:val="00D42E12"/>
    <w:rsid w:val="00D47CB1"/>
    <w:rsid w:val="00D56BC5"/>
    <w:rsid w:val="00D630CA"/>
    <w:rsid w:val="00D63FE5"/>
    <w:rsid w:val="00D84A59"/>
    <w:rsid w:val="00D91EE3"/>
    <w:rsid w:val="00DA1FF7"/>
    <w:rsid w:val="00DB0018"/>
    <w:rsid w:val="00DB05BF"/>
    <w:rsid w:val="00DB6B55"/>
    <w:rsid w:val="00DD29C7"/>
    <w:rsid w:val="00DD6BA9"/>
    <w:rsid w:val="00DD7B6B"/>
    <w:rsid w:val="00DE42D4"/>
    <w:rsid w:val="00E01A86"/>
    <w:rsid w:val="00E058AF"/>
    <w:rsid w:val="00E241F2"/>
    <w:rsid w:val="00E4318D"/>
    <w:rsid w:val="00E56B75"/>
    <w:rsid w:val="00E66E87"/>
    <w:rsid w:val="00E6730E"/>
    <w:rsid w:val="00E9684D"/>
    <w:rsid w:val="00EA2271"/>
    <w:rsid w:val="00EA5B02"/>
    <w:rsid w:val="00EB7749"/>
    <w:rsid w:val="00EC5336"/>
    <w:rsid w:val="00EC54B4"/>
    <w:rsid w:val="00EC54DD"/>
    <w:rsid w:val="00F15B75"/>
    <w:rsid w:val="00F22205"/>
    <w:rsid w:val="00F313CE"/>
    <w:rsid w:val="00F352A2"/>
    <w:rsid w:val="00F3685F"/>
    <w:rsid w:val="00F429FC"/>
    <w:rsid w:val="00F5514A"/>
    <w:rsid w:val="00F66F6A"/>
    <w:rsid w:val="00F70C9E"/>
    <w:rsid w:val="00F73694"/>
    <w:rsid w:val="00F95163"/>
    <w:rsid w:val="00F96888"/>
    <w:rsid w:val="00FA229F"/>
    <w:rsid w:val="00FD075F"/>
    <w:rsid w:val="00FD7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3E142"/>
  <w15:docId w15:val="{8FF7EDDE-73AE-4254-8321-8891A0CBC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D75C3"/>
  </w:style>
  <w:style w:type="paragraph" w:styleId="berschrift1">
    <w:name w:val="heading 1"/>
    <w:basedOn w:val="Standard"/>
    <w:link w:val="berschrift1Zchn"/>
    <w:uiPriority w:val="9"/>
    <w:qFormat/>
    <w:rsid w:val="00D42E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371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713"/>
  </w:style>
  <w:style w:type="paragraph" w:styleId="Fuzeile">
    <w:name w:val="footer"/>
    <w:basedOn w:val="Standard"/>
    <w:link w:val="FuzeileZchn"/>
    <w:uiPriority w:val="99"/>
    <w:unhideWhenUsed/>
    <w:rsid w:val="002B371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B3713"/>
  </w:style>
  <w:style w:type="paragraph" w:styleId="Listenabsatz">
    <w:name w:val="List Paragraph"/>
    <w:basedOn w:val="Standard"/>
    <w:uiPriority w:val="34"/>
    <w:qFormat/>
    <w:rsid w:val="00F429FC"/>
    <w:pPr>
      <w:ind w:left="720"/>
      <w:contextualSpacing/>
    </w:pPr>
  </w:style>
  <w:style w:type="paragraph" w:customStyle="1" w:styleId="Default">
    <w:name w:val="Default"/>
    <w:rsid w:val="00574A34"/>
    <w:pPr>
      <w:autoSpaceDE w:val="0"/>
      <w:autoSpaceDN w:val="0"/>
      <w:adjustRightInd w:val="0"/>
      <w:spacing w:after="0" w:line="240" w:lineRule="auto"/>
    </w:pPr>
    <w:rPr>
      <w:rFonts w:ascii="SN Rooney" w:hAnsi="SN Rooney" w:cs="SN Rooney"/>
      <w:color w:val="000000"/>
      <w:sz w:val="24"/>
      <w:szCs w:val="24"/>
    </w:rPr>
  </w:style>
  <w:style w:type="character" w:styleId="Hyperlink">
    <w:name w:val="Hyperlink"/>
    <w:basedOn w:val="Absatz-Standardschriftart"/>
    <w:uiPriority w:val="99"/>
    <w:unhideWhenUsed/>
    <w:rsid w:val="00D42E12"/>
    <w:rPr>
      <w:color w:val="0000FF"/>
      <w:u w:val="single"/>
    </w:rPr>
  </w:style>
  <w:style w:type="character" w:customStyle="1" w:styleId="berschrift1Zchn">
    <w:name w:val="Überschrift 1 Zchn"/>
    <w:basedOn w:val="Absatz-Standardschriftart"/>
    <w:link w:val="berschrift1"/>
    <w:uiPriority w:val="9"/>
    <w:rsid w:val="00D42E12"/>
    <w:rPr>
      <w:rFonts w:ascii="Times New Roman" w:eastAsia="Times New Roman" w:hAnsi="Times New Roman" w:cs="Times New Roman"/>
      <w:b/>
      <w:bCs/>
      <w:kern w:val="36"/>
      <w:sz w:val="48"/>
      <w:szCs w:val="48"/>
      <w:lang w:eastAsia="de-DE"/>
    </w:rPr>
  </w:style>
  <w:style w:type="paragraph" w:styleId="NurText">
    <w:name w:val="Plain Text"/>
    <w:basedOn w:val="Standard"/>
    <w:link w:val="NurTextZchn"/>
    <w:uiPriority w:val="99"/>
    <w:unhideWhenUsed/>
    <w:rsid w:val="007B0A6C"/>
    <w:pPr>
      <w:spacing w:after="0" w:line="240" w:lineRule="auto"/>
    </w:pPr>
    <w:rPr>
      <w:rFonts w:ascii="SN Rooney" w:hAnsi="SN Rooney"/>
      <w:szCs w:val="21"/>
    </w:rPr>
  </w:style>
  <w:style w:type="character" w:customStyle="1" w:styleId="NurTextZchn">
    <w:name w:val="Nur Text Zchn"/>
    <w:basedOn w:val="Absatz-Standardschriftart"/>
    <w:link w:val="NurText"/>
    <w:uiPriority w:val="99"/>
    <w:rsid w:val="007B0A6C"/>
    <w:rPr>
      <w:rFonts w:ascii="SN Rooney" w:hAnsi="SN Rooney"/>
      <w:szCs w:val="21"/>
    </w:rPr>
  </w:style>
  <w:style w:type="paragraph" w:styleId="Sprechblasentext">
    <w:name w:val="Balloon Text"/>
    <w:basedOn w:val="Standard"/>
    <w:link w:val="SprechblasentextZchn"/>
    <w:uiPriority w:val="99"/>
    <w:semiHidden/>
    <w:unhideWhenUsed/>
    <w:rsid w:val="006D46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46AF"/>
    <w:rPr>
      <w:rFonts w:ascii="Tahoma" w:hAnsi="Tahoma" w:cs="Tahoma"/>
      <w:sz w:val="16"/>
      <w:szCs w:val="16"/>
    </w:rPr>
  </w:style>
  <w:style w:type="table" w:styleId="Tabellenraster">
    <w:name w:val="Table Grid"/>
    <w:basedOn w:val="NormaleTabelle"/>
    <w:uiPriority w:val="59"/>
    <w:rsid w:val="00FD7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E3D3A"/>
    <w:rPr>
      <w:color w:val="605E5C"/>
      <w:shd w:val="clear" w:color="auto" w:fill="E1DFDD"/>
    </w:rPr>
  </w:style>
  <w:style w:type="character" w:styleId="Platzhaltertext">
    <w:name w:val="Placeholder Text"/>
    <w:basedOn w:val="Absatz-Standardschriftart"/>
    <w:uiPriority w:val="99"/>
    <w:semiHidden/>
    <w:rsid w:val="000C1762"/>
    <w:rPr>
      <w:color w:val="808080"/>
    </w:rPr>
  </w:style>
  <w:style w:type="paragraph" w:styleId="Kommentartext">
    <w:name w:val="annotation text"/>
    <w:basedOn w:val="Standard"/>
    <w:link w:val="KommentartextZchn"/>
    <w:uiPriority w:val="99"/>
    <w:semiHidden/>
    <w:unhideWhenUsed/>
    <w:rsid w:val="008110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11020"/>
    <w:rPr>
      <w:sz w:val="20"/>
      <w:szCs w:val="20"/>
    </w:rPr>
  </w:style>
  <w:style w:type="paragraph" w:styleId="Kommentarthema">
    <w:name w:val="annotation subject"/>
    <w:basedOn w:val="Kommentartext"/>
    <w:next w:val="Kommentartext"/>
    <w:link w:val="KommentarthemaZchn"/>
    <w:uiPriority w:val="99"/>
    <w:semiHidden/>
    <w:unhideWhenUsed/>
    <w:rsid w:val="00811020"/>
    <w:rPr>
      <w:b/>
      <w:bCs/>
    </w:rPr>
  </w:style>
  <w:style w:type="character" w:customStyle="1" w:styleId="KommentarthemaZchn">
    <w:name w:val="Kommentarthema Zchn"/>
    <w:basedOn w:val="KommentartextZchn"/>
    <w:link w:val="Kommentarthema"/>
    <w:uiPriority w:val="99"/>
    <w:semiHidden/>
    <w:rsid w:val="008110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9124">
      <w:bodyDiv w:val="1"/>
      <w:marLeft w:val="0"/>
      <w:marRight w:val="0"/>
      <w:marTop w:val="0"/>
      <w:marBottom w:val="0"/>
      <w:divBdr>
        <w:top w:val="none" w:sz="0" w:space="0" w:color="auto"/>
        <w:left w:val="none" w:sz="0" w:space="0" w:color="auto"/>
        <w:bottom w:val="none" w:sz="0" w:space="0" w:color="auto"/>
        <w:right w:val="none" w:sz="0" w:space="0" w:color="auto"/>
      </w:divBdr>
    </w:div>
    <w:div w:id="463887946">
      <w:bodyDiv w:val="1"/>
      <w:marLeft w:val="0"/>
      <w:marRight w:val="0"/>
      <w:marTop w:val="0"/>
      <w:marBottom w:val="0"/>
      <w:divBdr>
        <w:top w:val="none" w:sz="0" w:space="0" w:color="auto"/>
        <w:left w:val="none" w:sz="0" w:space="0" w:color="auto"/>
        <w:bottom w:val="none" w:sz="0" w:space="0" w:color="auto"/>
        <w:right w:val="none" w:sz="0" w:space="0" w:color="auto"/>
      </w:divBdr>
    </w:div>
    <w:div w:id="488598438">
      <w:bodyDiv w:val="1"/>
      <w:marLeft w:val="0"/>
      <w:marRight w:val="0"/>
      <w:marTop w:val="0"/>
      <w:marBottom w:val="0"/>
      <w:divBdr>
        <w:top w:val="none" w:sz="0" w:space="0" w:color="auto"/>
        <w:left w:val="none" w:sz="0" w:space="0" w:color="auto"/>
        <w:bottom w:val="none" w:sz="0" w:space="0" w:color="auto"/>
        <w:right w:val="none" w:sz="0" w:space="0" w:color="auto"/>
      </w:divBdr>
    </w:div>
    <w:div w:id="500320178">
      <w:bodyDiv w:val="1"/>
      <w:marLeft w:val="0"/>
      <w:marRight w:val="0"/>
      <w:marTop w:val="0"/>
      <w:marBottom w:val="0"/>
      <w:divBdr>
        <w:top w:val="none" w:sz="0" w:space="0" w:color="auto"/>
        <w:left w:val="none" w:sz="0" w:space="0" w:color="auto"/>
        <w:bottom w:val="none" w:sz="0" w:space="0" w:color="auto"/>
        <w:right w:val="none" w:sz="0" w:space="0" w:color="auto"/>
      </w:divBdr>
    </w:div>
    <w:div w:id="575549383">
      <w:bodyDiv w:val="1"/>
      <w:marLeft w:val="0"/>
      <w:marRight w:val="0"/>
      <w:marTop w:val="0"/>
      <w:marBottom w:val="0"/>
      <w:divBdr>
        <w:top w:val="none" w:sz="0" w:space="0" w:color="auto"/>
        <w:left w:val="none" w:sz="0" w:space="0" w:color="auto"/>
        <w:bottom w:val="none" w:sz="0" w:space="0" w:color="auto"/>
        <w:right w:val="none" w:sz="0" w:space="0" w:color="auto"/>
      </w:divBdr>
    </w:div>
    <w:div w:id="610093347">
      <w:bodyDiv w:val="1"/>
      <w:marLeft w:val="0"/>
      <w:marRight w:val="0"/>
      <w:marTop w:val="0"/>
      <w:marBottom w:val="0"/>
      <w:divBdr>
        <w:top w:val="none" w:sz="0" w:space="0" w:color="auto"/>
        <w:left w:val="none" w:sz="0" w:space="0" w:color="auto"/>
        <w:bottom w:val="none" w:sz="0" w:space="0" w:color="auto"/>
        <w:right w:val="none" w:sz="0" w:space="0" w:color="auto"/>
      </w:divBdr>
    </w:div>
    <w:div w:id="733772545">
      <w:bodyDiv w:val="1"/>
      <w:marLeft w:val="0"/>
      <w:marRight w:val="0"/>
      <w:marTop w:val="0"/>
      <w:marBottom w:val="0"/>
      <w:divBdr>
        <w:top w:val="none" w:sz="0" w:space="0" w:color="auto"/>
        <w:left w:val="none" w:sz="0" w:space="0" w:color="auto"/>
        <w:bottom w:val="none" w:sz="0" w:space="0" w:color="auto"/>
        <w:right w:val="none" w:sz="0" w:space="0" w:color="auto"/>
      </w:divBdr>
    </w:div>
    <w:div w:id="770785732">
      <w:bodyDiv w:val="1"/>
      <w:marLeft w:val="0"/>
      <w:marRight w:val="0"/>
      <w:marTop w:val="0"/>
      <w:marBottom w:val="0"/>
      <w:divBdr>
        <w:top w:val="none" w:sz="0" w:space="0" w:color="auto"/>
        <w:left w:val="none" w:sz="0" w:space="0" w:color="auto"/>
        <w:bottom w:val="none" w:sz="0" w:space="0" w:color="auto"/>
        <w:right w:val="none" w:sz="0" w:space="0" w:color="auto"/>
      </w:divBdr>
    </w:div>
    <w:div w:id="824318878">
      <w:bodyDiv w:val="1"/>
      <w:marLeft w:val="0"/>
      <w:marRight w:val="0"/>
      <w:marTop w:val="0"/>
      <w:marBottom w:val="0"/>
      <w:divBdr>
        <w:top w:val="none" w:sz="0" w:space="0" w:color="auto"/>
        <w:left w:val="none" w:sz="0" w:space="0" w:color="auto"/>
        <w:bottom w:val="none" w:sz="0" w:space="0" w:color="auto"/>
        <w:right w:val="none" w:sz="0" w:space="0" w:color="auto"/>
      </w:divBdr>
      <w:divsChild>
        <w:div w:id="16856462">
          <w:marLeft w:val="0"/>
          <w:marRight w:val="0"/>
          <w:marTop w:val="0"/>
          <w:marBottom w:val="0"/>
          <w:divBdr>
            <w:top w:val="none" w:sz="0" w:space="0" w:color="auto"/>
            <w:left w:val="none" w:sz="0" w:space="0" w:color="auto"/>
            <w:bottom w:val="none" w:sz="0" w:space="0" w:color="auto"/>
            <w:right w:val="none" w:sz="0" w:space="0" w:color="auto"/>
          </w:divBdr>
        </w:div>
      </w:divsChild>
    </w:div>
    <w:div w:id="1212034906">
      <w:bodyDiv w:val="1"/>
      <w:marLeft w:val="0"/>
      <w:marRight w:val="0"/>
      <w:marTop w:val="0"/>
      <w:marBottom w:val="0"/>
      <w:divBdr>
        <w:top w:val="none" w:sz="0" w:space="0" w:color="auto"/>
        <w:left w:val="none" w:sz="0" w:space="0" w:color="auto"/>
        <w:bottom w:val="none" w:sz="0" w:space="0" w:color="auto"/>
        <w:right w:val="none" w:sz="0" w:space="0" w:color="auto"/>
      </w:divBdr>
    </w:div>
    <w:div w:id="1214733009">
      <w:bodyDiv w:val="1"/>
      <w:marLeft w:val="0"/>
      <w:marRight w:val="0"/>
      <w:marTop w:val="0"/>
      <w:marBottom w:val="0"/>
      <w:divBdr>
        <w:top w:val="none" w:sz="0" w:space="0" w:color="auto"/>
        <w:left w:val="none" w:sz="0" w:space="0" w:color="auto"/>
        <w:bottom w:val="none" w:sz="0" w:space="0" w:color="auto"/>
        <w:right w:val="none" w:sz="0" w:space="0" w:color="auto"/>
      </w:divBdr>
    </w:div>
    <w:div w:id="1370102832">
      <w:bodyDiv w:val="1"/>
      <w:marLeft w:val="0"/>
      <w:marRight w:val="0"/>
      <w:marTop w:val="0"/>
      <w:marBottom w:val="0"/>
      <w:divBdr>
        <w:top w:val="none" w:sz="0" w:space="0" w:color="auto"/>
        <w:left w:val="none" w:sz="0" w:space="0" w:color="auto"/>
        <w:bottom w:val="none" w:sz="0" w:space="0" w:color="auto"/>
        <w:right w:val="none" w:sz="0" w:space="0" w:color="auto"/>
      </w:divBdr>
    </w:div>
    <w:div w:id="1391537678">
      <w:bodyDiv w:val="1"/>
      <w:marLeft w:val="0"/>
      <w:marRight w:val="0"/>
      <w:marTop w:val="0"/>
      <w:marBottom w:val="0"/>
      <w:divBdr>
        <w:top w:val="none" w:sz="0" w:space="0" w:color="auto"/>
        <w:left w:val="none" w:sz="0" w:space="0" w:color="auto"/>
        <w:bottom w:val="none" w:sz="0" w:space="0" w:color="auto"/>
        <w:right w:val="none" w:sz="0" w:space="0" w:color="auto"/>
      </w:divBdr>
    </w:div>
    <w:div w:id="1654598897">
      <w:bodyDiv w:val="1"/>
      <w:marLeft w:val="0"/>
      <w:marRight w:val="0"/>
      <w:marTop w:val="0"/>
      <w:marBottom w:val="0"/>
      <w:divBdr>
        <w:top w:val="none" w:sz="0" w:space="0" w:color="auto"/>
        <w:left w:val="none" w:sz="0" w:space="0" w:color="auto"/>
        <w:bottom w:val="none" w:sz="0" w:space="0" w:color="auto"/>
        <w:right w:val="none" w:sz="0" w:space="0" w:color="auto"/>
      </w:divBdr>
    </w:div>
    <w:div w:id="17144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lfgang.heigelmann@stiftungsland.de"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vorname.nachname@stiftungsland.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etlef.kolligs@siftngsland.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Gesch&#228;ftsstelle\VERGABEN\5_Werkstatt\12_Sandra\Vorlagen\2_UVgO\Angebotsschreiben%20m.%20LV.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AB69D07470446E9BE25D718735DBB8"/>
        <w:category>
          <w:name w:val="Allgemein"/>
          <w:gallery w:val="placeholder"/>
        </w:category>
        <w:types>
          <w:type w:val="bbPlcHdr"/>
        </w:types>
        <w:behaviors>
          <w:behavior w:val="content"/>
        </w:behaviors>
        <w:guid w:val="{634AA815-4C83-43FC-A5A3-BE81B34E5402}"/>
      </w:docPartPr>
      <w:docPartBody>
        <w:p w:rsidR="003A4CFC" w:rsidRDefault="00DE279D" w:rsidP="00DE279D">
          <w:pPr>
            <w:pStyle w:val="DEAB69D07470446E9BE25D718735DBB810"/>
          </w:pPr>
          <w:r w:rsidRPr="00BF0692">
            <w:rPr>
              <w:rStyle w:val="Platzhaltertext"/>
            </w:rPr>
            <w:t>Datum</w:t>
          </w:r>
        </w:p>
      </w:docPartBody>
    </w:docPart>
    <w:docPart>
      <w:docPartPr>
        <w:name w:val="93CE605AFC97464195640472D936889B"/>
        <w:category>
          <w:name w:val="Allgemein"/>
          <w:gallery w:val="placeholder"/>
        </w:category>
        <w:types>
          <w:type w:val="bbPlcHdr"/>
        </w:types>
        <w:behaviors>
          <w:behavior w:val="content"/>
        </w:behaviors>
        <w:guid w:val="{6F7D40C5-7643-4BDC-8549-F9FBF1E1FE9F}"/>
      </w:docPartPr>
      <w:docPartBody>
        <w:p w:rsidR="003A4CFC" w:rsidRDefault="00DE279D" w:rsidP="00DE279D">
          <w:pPr>
            <w:pStyle w:val="93CE605AFC97464195640472D936889B7"/>
          </w:pPr>
          <w:r w:rsidRPr="00BF0692">
            <w:rPr>
              <w:rStyle w:val="Platzhaltertext"/>
            </w:rPr>
            <w:t>Datum</w:t>
          </w:r>
        </w:p>
      </w:docPartBody>
    </w:docPart>
    <w:docPart>
      <w:docPartPr>
        <w:name w:val="DefaultPlaceholder_-1854013438"/>
        <w:category>
          <w:name w:val="Allgemein"/>
          <w:gallery w:val="placeholder"/>
        </w:category>
        <w:types>
          <w:type w:val="bbPlcHdr"/>
        </w:types>
        <w:behaviors>
          <w:behavior w:val="content"/>
        </w:behaviors>
        <w:guid w:val="{882F1606-2B47-4B3D-94DF-B797F1DC7A6E}"/>
      </w:docPartPr>
      <w:docPartBody>
        <w:p w:rsidR="003A4CFC" w:rsidRDefault="00555961">
          <w:r w:rsidRPr="002769ED">
            <w:rPr>
              <w:rStyle w:val="Platzhaltertext"/>
            </w:rPr>
            <w:t>Wählen Sie ein Element aus.</w:t>
          </w:r>
        </w:p>
      </w:docPartBody>
    </w:docPart>
    <w:docPart>
      <w:docPartPr>
        <w:name w:val="E927AEA27C664840A810006C05A98819"/>
        <w:category>
          <w:name w:val="Allgemein"/>
          <w:gallery w:val="placeholder"/>
        </w:category>
        <w:types>
          <w:type w:val="bbPlcHdr"/>
        </w:types>
        <w:behaviors>
          <w:behavior w:val="content"/>
        </w:behaviors>
        <w:guid w:val="{8601D3FA-5677-446A-A2AF-26897ACA35E7}"/>
      </w:docPartPr>
      <w:docPartBody>
        <w:p w:rsidR="003A4CFC" w:rsidRDefault="00555961" w:rsidP="00555961">
          <w:pPr>
            <w:pStyle w:val="E927AEA27C664840A810006C05A98819"/>
          </w:pPr>
          <w:r w:rsidRPr="002769ED">
            <w:rPr>
              <w:rStyle w:val="Platzhaltertext"/>
            </w:rPr>
            <w:t>Wählen Sie ein Element aus.</w:t>
          </w:r>
        </w:p>
      </w:docPartBody>
    </w:docPart>
    <w:docPart>
      <w:docPartPr>
        <w:name w:val="6726CB69B7A540AABECC29DCEDEB9965"/>
        <w:category>
          <w:name w:val="Allgemein"/>
          <w:gallery w:val="placeholder"/>
        </w:category>
        <w:types>
          <w:type w:val="bbPlcHdr"/>
        </w:types>
        <w:behaviors>
          <w:behavior w:val="content"/>
        </w:behaviors>
        <w:guid w:val="{2D17309D-A574-4E44-B03B-63B1FEAFD0C8}"/>
      </w:docPartPr>
      <w:docPartBody>
        <w:p w:rsidR="003A4CFC" w:rsidRDefault="00DE279D" w:rsidP="00DE279D">
          <w:pPr>
            <w:pStyle w:val="6726CB69B7A540AABECC29DCEDEB99654"/>
          </w:pPr>
          <w:r w:rsidRPr="00BF0692">
            <w:rPr>
              <w:rStyle w:val="Platzhaltertext"/>
              <w:rFonts w:ascii="SN Rooney" w:hAnsi="SN Rooney"/>
            </w:rPr>
            <w:t>Bindefrist</w:t>
          </w:r>
        </w:p>
      </w:docPartBody>
    </w:docPart>
    <w:docPart>
      <w:docPartPr>
        <w:name w:val="1C5A0EEFFA31409AAAEC90B9D9C19937"/>
        <w:category>
          <w:name w:val="Allgemein"/>
          <w:gallery w:val="placeholder"/>
        </w:category>
        <w:types>
          <w:type w:val="bbPlcHdr"/>
        </w:types>
        <w:behaviors>
          <w:behavior w:val="content"/>
        </w:behaviors>
        <w:guid w:val="{10384E2F-5CE7-42B0-944F-BF8272C3E7C1}"/>
      </w:docPartPr>
      <w:docPartBody>
        <w:p w:rsidR="005360FB" w:rsidRDefault="00DE279D" w:rsidP="00DE279D">
          <w:pPr>
            <w:pStyle w:val="1C5A0EEFFA31409AAAEC90B9D9C19937"/>
          </w:pPr>
          <w:r w:rsidRPr="00AB4A8F">
            <w:rPr>
              <w:rStyle w:val="Platzhaltertext"/>
            </w:rPr>
            <w:t>Klicken oder tippen Sie, um ein Datum einzugeben.</w:t>
          </w:r>
        </w:p>
      </w:docPartBody>
    </w:docPart>
    <w:docPart>
      <w:docPartPr>
        <w:name w:val="B02CE1786A4448F3812BED9AFCB6AB1C"/>
        <w:category>
          <w:name w:val="Allgemein"/>
          <w:gallery w:val="placeholder"/>
        </w:category>
        <w:types>
          <w:type w:val="bbPlcHdr"/>
        </w:types>
        <w:behaviors>
          <w:behavior w:val="content"/>
        </w:behaviors>
        <w:guid w:val="{CE2729BD-A26E-4DD1-B1BD-17434E57F006}"/>
      </w:docPartPr>
      <w:docPartBody>
        <w:p w:rsidR="00126723" w:rsidRDefault="00AE6E45" w:rsidP="00AE6E45">
          <w:pPr>
            <w:pStyle w:val="B02CE1786A4448F3812BED9AFCB6AB1C"/>
          </w:pPr>
          <w:r w:rsidRPr="00993263">
            <w:rPr>
              <w:rStyle w:val="Platzhaltertext"/>
              <w:color w:val="00B050"/>
            </w:rPr>
            <w:t>Klicken oder tippen Sie hier, um Text einzugeben.</w:t>
          </w:r>
        </w:p>
      </w:docPartBody>
    </w:docPart>
    <w:docPart>
      <w:docPartPr>
        <w:name w:val="87DEDFB95EBE44E8ACEA54B50B521FA9"/>
        <w:category>
          <w:name w:val="Allgemein"/>
          <w:gallery w:val="placeholder"/>
        </w:category>
        <w:types>
          <w:type w:val="bbPlcHdr"/>
        </w:types>
        <w:behaviors>
          <w:behavior w:val="content"/>
        </w:behaviors>
        <w:guid w:val="{3B21FF43-F6DB-4CB0-B04C-ABD6658FCE0F}"/>
      </w:docPartPr>
      <w:docPartBody>
        <w:p w:rsidR="00126723" w:rsidRDefault="00AE6E45" w:rsidP="00AE6E45">
          <w:pPr>
            <w:pStyle w:val="87DEDFB95EBE44E8ACEA54B50B521FA9"/>
          </w:pPr>
          <w:r w:rsidRPr="00993263">
            <w:rPr>
              <w:rStyle w:val="Platzhaltertext"/>
              <w:color w:val="00B050"/>
            </w:rPr>
            <w:t>Klicken oder tippen Sie hier, um Text einzugeben.</w:t>
          </w:r>
        </w:p>
      </w:docPartBody>
    </w:docPart>
    <w:docPart>
      <w:docPartPr>
        <w:name w:val="2B37C17D3499473CAB8286892BE1958C"/>
        <w:category>
          <w:name w:val="Allgemein"/>
          <w:gallery w:val="placeholder"/>
        </w:category>
        <w:types>
          <w:type w:val="bbPlcHdr"/>
        </w:types>
        <w:behaviors>
          <w:behavior w:val="content"/>
        </w:behaviors>
        <w:guid w:val="{561A5709-12F4-4D29-B978-D6F0A5BFC602}"/>
      </w:docPartPr>
      <w:docPartBody>
        <w:p w:rsidR="00126723" w:rsidRDefault="00AE6E45" w:rsidP="00AE6E45">
          <w:pPr>
            <w:pStyle w:val="2B37C17D3499473CAB8286892BE1958C"/>
          </w:pPr>
          <w:r w:rsidRPr="00993263">
            <w:rPr>
              <w:rStyle w:val="Platzhaltertext"/>
              <w:color w:val="00B050"/>
            </w:rPr>
            <w:t>Klicken oder tippen Sie hier, um Text einzugeben.</w:t>
          </w:r>
        </w:p>
      </w:docPartBody>
    </w:docPart>
    <w:docPart>
      <w:docPartPr>
        <w:name w:val="1CF3A99B78B3416A9480490C526D368F"/>
        <w:category>
          <w:name w:val="Allgemein"/>
          <w:gallery w:val="placeholder"/>
        </w:category>
        <w:types>
          <w:type w:val="bbPlcHdr"/>
        </w:types>
        <w:behaviors>
          <w:behavior w:val="content"/>
        </w:behaviors>
        <w:guid w:val="{CB4BFFBB-5787-4782-B3DB-463A918810DF}"/>
      </w:docPartPr>
      <w:docPartBody>
        <w:p w:rsidR="00126723" w:rsidRDefault="00AE6E45" w:rsidP="00AE6E45">
          <w:pPr>
            <w:pStyle w:val="1CF3A99B78B3416A9480490C526D368F"/>
          </w:pPr>
          <w:r w:rsidRPr="00993263">
            <w:rPr>
              <w:rStyle w:val="Platzhaltertext"/>
              <w:color w:val="00B050"/>
            </w:rPr>
            <w:t>Klicken oder tippen Sie hier, um Text einzugeben.</w:t>
          </w:r>
        </w:p>
      </w:docPartBody>
    </w:docPart>
    <w:docPart>
      <w:docPartPr>
        <w:name w:val="D63F2E4394B247988F1F7A5674E2955E"/>
        <w:category>
          <w:name w:val="Allgemein"/>
          <w:gallery w:val="placeholder"/>
        </w:category>
        <w:types>
          <w:type w:val="bbPlcHdr"/>
        </w:types>
        <w:behaviors>
          <w:behavior w:val="content"/>
        </w:behaviors>
        <w:guid w:val="{6B77F4F2-7F47-4474-8AAE-8F9E43EBB5B8}"/>
      </w:docPartPr>
      <w:docPartBody>
        <w:p w:rsidR="00126723" w:rsidRDefault="00AE6E45" w:rsidP="00AE6E45">
          <w:pPr>
            <w:pStyle w:val="D63F2E4394B247988F1F7A5674E2955E"/>
          </w:pPr>
          <w:r w:rsidRPr="00993263">
            <w:rPr>
              <w:rStyle w:val="Platzhaltertext"/>
              <w:color w:val="00B050"/>
            </w:rPr>
            <w:t>Klicken oder tippen Sie hier, um Text einzugeben.</w:t>
          </w:r>
        </w:p>
      </w:docPartBody>
    </w:docPart>
    <w:docPart>
      <w:docPartPr>
        <w:name w:val="E580BD228EDB4CBFAAC2B3341F70DF2E"/>
        <w:category>
          <w:name w:val="Allgemein"/>
          <w:gallery w:val="placeholder"/>
        </w:category>
        <w:types>
          <w:type w:val="bbPlcHdr"/>
        </w:types>
        <w:behaviors>
          <w:behavior w:val="content"/>
        </w:behaviors>
        <w:guid w:val="{D8C67A07-0BEA-44FE-9960-021492B1A9AF}"/>
      </w:docPartPr>
      <w:docPartBody>
        <w:p w:rsidR="00126723" w:rsidRDefault="00AE6E45" w:rsidP="00AE6E45">
          <w:pPr>
            <w:pStyle w:val="E580BD228EDB4CBFAAC2B3341F70DF2E"/>
          </w:pPr>
          <w:r w:rsidRPr="00993263">
            <w:rPr>
              <w:rStyle w:val="Platzhaltertext"/>
              <w:color w:val="00B050"/>
            </w:rPr>
            <w:t>Klicken oder tippen Sie hier, um Text einzugeben.</w:t>
          </w:r>
        </w:p>
      </w:docPartBody>
    </w:docPart>
    <w:docPart>
      <w:docPartPr>
        <w:name w:val="357D8E36DC274013A78EF3081BDD1A09"/>
        <w:category>
          <w:name w:val="Allgemein"/>
          <w:gallery w:val="placeholder"/>
        </w:category>
        <w:types>
          <w:type w:val="bbPlcHdr"/>
        </w:types>
        <w:behaviors>
          <w:behavior w:val="content"/>
        </w:behaviors>
        <w:guid w:val="{58977517-E38B-40B4-A1FA-1A629A8E0FCC}"/>
      </w:docPartPr>
      <w:docPartBody>
        <w:p w:rsidR="00126723" w:rsidRDefault="00AE6E45" w:rsidP="00AE6E45">
          <w:pPr>
            <w:pStyle w:val="357D8E36DC274013A78EF3081BDD1A09"/>
          </w:pPr>
          <w:r w:rsidRPr="00993263">
            <w:rPr>
              <w:rStyle w:val="Platzhaltertext"/>
              <w:color w:val="00B050"/>
            </w:rPr>
            <w:t>Klicken oder tippen Sie hier, um Text einzugeben.</w:t>
          </w:r>
        </w:p>
      </w:docPartBody>
    </w:docPart>
    <w:docPart>
      <w:docPartPr>
        <w:name w:val="6019DC6F027B4A1A975B928C81886A82"/>
        <w:category>
          <w:name w:val="Allgemein"/>
          <w:gallery w:val="placeholder"/>
        </w:category>
        <w:types>
          <w:type w:val="bbPlcHdr"/>
        </w:types>
        <w:behaviors>
          <w:behavior w:val="content"/>
        </w:behaviors>
        <w:guid w:val="{E5260C04-1325-4784-B495-E28EF862B869}"/>
      </w:docPartPr>
      <w:docPartBody>
        <w:p w:rsidR="00126723" w:rsidRDefault="00AE6E45" w:rsidP="00AE6E45">
          <w:pPr>
            <w:pStyle w:val="6019DC6F027B4A1A975B928C81886A82"/>
          </w:pPr>
          <w:r w:rsidRPr="00993263">
            <w:rPr>
              <w:rStyle w:val="Platzhaltertext"/>
              <w:color w:val="00B050"/>
            </w:rPr>
            <w:t>Klicken oder tippen Sie hier, um Text einzugeben.</w:t>
          </w:r>
        </w:p>
      </w:docPartBody>
    </w:docPart>
    <w:docPart>
      <w:docPartPr>
        <w:name w:val="33011B11BC0748F5ABD00FCB6AFE65FB"/>
        <w:category>
          <w:name w:val="Allgemein"/>
          <w:gallery w:val="placeholder"/>
        </w:category>
        <w:types>
          <w:type w:val="bbPlcHdr"/>
        </w:types>
        <w:behaviors>
          <w:behavior w:val="content"/>
        </w:behaviors>
        <w:guid w:val="{5D83B8CF-1B5D-44D4-8A9E-E598C597AAF0}"/>
      </w:docPartPr>
      <w:docPartBody>
        <w:p w:rsidR="00126723" w:rsidRDefault="00AE6E45" w:rsidP="00AE6E45">
          <w:pPr>
            <w:pStyle w:val="33011B11BC0748F5ABD00FCB6AFE65FB"/>
          </w:pPr>
          <w:r w:rsidRPr="00993263">
            <w:rPr>
              <w:rStyle w:val="Platzhaltertext"/>
              <w:color w:val="00B050"/>
            </w:rPr>
            <w:t>Klicken oder tippen Sie hier, um Text einzugeben.</w:t>
          </w:r>
        </w:p>
      </w:docPartBody>
    </w:docPart>
    <w:docPart>
      <w:docPartPr>
        <w:name w:val="6479FACEC80642A4B0BCE15DC069BDC2"/>
        <w:category>
          <w:name w:val="Allgemein"/>
          <w:gallery w:val="placeholder"/>
        </w:category>
        <w:types>
          <w:type w:val="bbPlcHdr"/>
        </w:types>
        <w:behaviors>
          <w:behavior w:val="content"/>
        </w:behaviors>
        <w:guid w:val="{80277CE1-EE5D-46A0-931D-CAE26AC88680}"/>
      </w:docPartPr>
      <w:docPartBody>
        <w:p w:rsidR="00126723" w:rsidRDefault="00AE6E45" w:rsidP="00AE6E45">
          <w:pPr>
            <w:pStyle w:val="6479FACEC80642A4B0BCE15DC069BDC2"/>
          </w:pPr>
          <w:r w:rsidRPr="00993263">
            <w:rPr>
              <w:rStyle w:val="Platzhaltertext"/>
              <w:color w:val="00B050"/>
            </w:rPr>
            <w:t>Klicken oder tippen Sie hier, um Text einzugeben.</w:t>
          </w:r>
        </w:p>
      </w:docPartBody>
    </w:docPart>
    <w:docPart>
      <w:docPartPr>
        <w:name w:val="B31CFFC4ABAF429FB1BAF5C3A2E14438"/>
        <w:category>
          <w:name w:val="Allgemein"/>
          <w:gallery w:val="placeholder"/>
        </w:category>
        <w:types>
          <w:type w:val="bbPlcHdr"/>
        </w:types>
        <w:behaviors>
          <w:behavior w:val="content"/>
        </w:behaviors>
        <w:guid w:val="{F2C0367F-B73F-4211-9343-07F3FC6E91E6}"/>
      </w:docPartPr>
      <w:docPartBody>
        <w:p w:rsidR="00126723" w:rsidRDefault="00AE6E45" w:rsidP="00AE6E45">
          <w:pPr>
            <w:pStyle w:val="B31CFFC4ABAF429FB1BAF5C3A2E14438"/>
          </w:pPr>
          <w:r w:rsidRPr="00993263">
            <w:rPr>
              <w:rStyle w:val="Platzhaltertext"/>
              <w:color w:val="00B050"/>
            </w:rPr>
            <w:t>Klicken oder tippen Sie hier, um Text einzugeben.</w:t>
          </w:r>
        </w:p>
      </w:docPartBody>
    </w:docPart>
    <w:docPart>
      <w:docPartPr>
        <w:name w:val="ACE68A9F6BFD49B9B18F3ED34F939BEF"/>
        <w:category>
          <w:name w:val="Allgemein"/>
          <w:gallery w:val="placeholder"/>
        </w:category>
        <w:types>
          <w:type w:val="bbPlcHdr"/>
        </w:types>
        <w:behaviors>
          <w:behavior w:val="content"/>
        </w:behaviors>
        <w:guid w:val="{F7D8E1C3-B906-47D2-BD5E-9FB5D54309CC}"/>
      </w:docPartPr>
      <w:docPartBody>
        <w:p w:rsidR="00126723" w:rsidRDefault="00AE6E45" w:rsidP="00AE6E45">
          <w:pPr>
            <w:pStyle w:val="ACE68A9F6BFD49B9B18F3ED34F939BEF"/>
          </w:pPr>
          <w:r w:rsidRPr="00993263">
            <w:rPr>
              <w:rStyle w:val="Platzhaltertext"/>
              <w:color w:val="00B05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N Rooney">
    <w:panose1 w:val="020F0503040306060404"/>
    <w:charset w:val="00"/>
    <w:family w:val="swiss"/>
    <w:pitch w:val="variable"/>
    <w:sig w:usb0="A000006F" w:usb1="4000200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61"/>
    <w:rsid w:val="00126723"/>
    <w:rsid w:val="002020CB"/>
    <w:rsid w:val="002E5813"/>
    <w:rsid w:val="00310ECA"/>
    <w:rsid w:val="003A4CFC"/>
    <w:rsid w:val="003F55D4"/>
    <w:rsid w:val="005360FB"/>
    <w:rsid w:val="00555961"/>
    <w:rsid w:val="005D24C4"/>
    <w:rsid w:val="0061760F"/>
    <w:rsid w:val="00884185"/>
    <w:rsid w:val="00A52619"/>
    <w:rsid w:val="00A97FFB"/>
    <w:rsid w:val="00AE6E45"/>
    <w:rsid w:val="00B9754F"/>
    <w:rsid w:val="00DE279D"/>
    <w:rsid w:val="00E433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020CB"/>
    <w:rPr>
      <w:color w:val="808080"/>
    </w:rPr>
  </w:style>
  <w:style w:type="paragraph" w:customStyle="1" w:styleId="E927AEA27C664840A810006C05A98819">
    <w:name w:val="E927AEA27C664840A810006C05A98819"/>
    <w:rsid w:val="00555961"/>
    <w:pPr>
      <w:spacing w:after="200" w:line="276" w:lineRule="auto"/>
    </w:pPr>
    <w:rPr>
      <w:rFonts w:eastAsiaTheme="minorHAnsi"/>
      <w:lang w:eastAsia="en-US"/>
    </w:rPr>
  </w:style>
  <w:style w:type="paragraph" w:customStyle="1" w:styleId="DEAB69D07470446E9BE25D718735DBB810">
    <w:name w:val="DEAB69D07470446E9BE25D718735DBB810"/>
    <w:rsid w:val="00DE279D"/>
    <w:pPr>
      <w:autoSpaceDE w:val="0"/>
      <w:autoSpaceDN w:val="0"/>
      <w:adjustRightInd w:val="0"/>
      <w:spacing w:after="0" w:line="240" w:lineRule="auto"/>
    </w:pPr>
    <w:rPr>
      <w:rFonts w:ascii="SN Rooney" w:eastAsiaTheme="minorHAnsi" w:hAnsi="SN Rooney" w:cs="SN Rooney"/>
      <w:color w:val="000000"/>
      <w:sz w:val="24"/>
      <w:szCs w:val="24"/>
      <w:lang w:eastAsia="en-US"/>
    </w:rPr>
  </w:style>
  <w:style w:type="paragraph" w:customStyle="1" w:styleId="93CE605AFC97464195640472D936889B7">
    <w:name w:val="93CE605AFC97464195640472D936889B7"/>
    <w:rsid w:val="00DE279D"/>
    <w:pPr>
      <w:autoSpaceDE w:val="0"/>
      <w:autoSpaceDN w:val="0"/>
      <w:adjustRightInd w:val="0"/>
      <w:spacing w:after="0" w:line="240" w:lineRule="auto"/>
    </w:pPr>
    <w:rPr>
      <w:rFonts w:ascii="SN Rooney" w:eastAsiaTheme="minorHAnsi" w:hAnsi="SN Rooney" w:cs="SN Rooney"/>
      <w:color w:val="000000"/>
      <w:sz w:val="24"/>
      <w:szCs w:val="24"/>
      <w:lang w:eastAsia="en-US"/>
    </w:rPr>
  </w:style>
  <w:style w:type="paragraph" w:customStyle="1" w:styleId="1C5A0EEFFA31409AAAEC90B9D9C19937">
    <w:name w:val="1C5A0EEFFA31409AAAEC90B9D9C19937"/>
    <w:rsid w:val="00DE279D"/>
    <w:pPr>
      <w:spacing w:after="200" w:line="276" w:lineRule="auto"/>
    </w:pPr>
    <w:rPr>
      <w:rFonts w:eastAsiaTheme="minorHAnsi"/>
      <w:lang w:eastAsia="en-US"/>
    </w:rPr>
  </w:style>
  <w:style w:type="paragraph" w:customStyle="1" w:styleId="6726CB69B7A540AABECC29DCEDEB99654">
    <w:name w:val="6726CB69B7A540AABECC29DCEDEB99654"/>
    <w:rsid w:val="00DE279D"/>
    <w:pPr>
      <w:spacing w:after="200" w:line="276" w:lineRule="auto"/>
    </w:pPr>
    <w:rPr>
      <w:rFonts w:eastAsiaTheme="minorHAnsi"/>
      <w:lang w:eastAsia="en-US"/>
    </w:rPr>
  </w:style>
  <w:style w:type="paragraph" w:customStyle="1" w:styleId="B02CE1786A4448F3812BED9AFCB6AB1C">
    <w:name w:val="B02CE1786A4448F3812BED9AFCB6AB1C"/>
    <w:rsid w:val="00AE6E45"/>
  </w:style>
  <w:style w:type="paragraph" w:customStyle="1" w:styleId="87DEDFB95EBE44E8ACEA54B50B521FA9">
    <w:name w:val="87DEDFB95EBE44E8ACEA54B50B521FA9"/>
    <w:rsid w:val="00AE6E45"/>
  </w:style>
  <w:style w:type="paragraph" w:customStyle="1" w:styleId="2B37C17D3499473CAB8286892BE1958C">
    <w:name w:val="2B37C17D3499473CAB8286892BE1958C"/>
    <w:rsid w:val="00AE6E45"/>
  </w:style>
  <w:style w:type="paragraph" w:customStyle="1" w:styleId="1CF3A99B78B3416A9480490C526D368F">
    <w:name w:val="1CF3A99B78B3416A9480490C526D368F"/>
    <w:rsid w:val="00AE6E45"/>
  </w:style>
  <w:style w:type="paragraph" w:customStyle="1" w:styleId="D63F2E4394B247988F1F7A5674E2955E">
    <w:name w:val="D63F2E4394B247988F1F7A5674E2955E"/>
    <w:rsid w:val="00AE6E45"/>
  </w:style>
  <w:style w:type="paragraph" w:customStyle="1" w:styleId="E580BD228EDB4CBFAAC2B3341F70DF2E">
    <w:name w:val="E580BD228EDB4CBFAAC2B3341F70DF2E"/>
    <w:rsid w:val="00AE6E45"/>
  </w:style>
  <w:style w:type="paragraph" w:customStyle="1" w:styleId="357D8E36DC274013A78EF3081BDD1A09">
    <w:name w:val="357D8E36DC274013A78EF3081BDD1A09"/>
    <w:rsid w:val="00AE6E45"/>
  </w:style>
  <w:style w:type="paragraph" w:customStyle="1" w:styleId="6019DC6F027B4A1A975B928C81886A82">
    <w:name w:val="6019DC6F027B4A1A975B928C81886A82"/>
    <w:rsid w:val="00AE6E45"/>
  </w:style>
  <w:style w:type="paragraph" w:customStyle="1" w:styleId="33011B11BC0748F5ABD00FCB6AFE65FB">
    <w:name w:val="33011B11BC0748F5ABD00FCB6AFE65FB"/>
    <w:rsid w:val="00AE6E45"/>
  </w:style>
  <w:style w:type="paragraph" w:customStyle="1" w:styleId="6479FACEC80642A4B0BCE15DC069BDC2">
    <w:name w:val="6479FACEC80642A4B0BCE15DC069BDC2"/>
    <w:rsid w:val="00AE6E45"/>
  </w:style>
  <w:style w:type="paragraph" w:customStyle="1" w:styleId="B31CFFC4ABAF429FB1BAF5C3A2E14438">
    <w:name w:val="B31CFFC4ABAF429FB1BAF5C3A2E14438"/>
    <w:rsid w:val="00AE6E45"/>
  </w:style>
  <w:style w:type="paragraph" w:customStyle="1" w:styleId="ACE68A9F6BFD49B9B18F3ED34F939BEF">
    <w:name w:val="ACE68A9F6BFD49B9B18F3ED34F939BEF"/>
    <w:rsid w:val="00AE6E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Angebotsschreiben m. LV</Template>
  <TotalTime>0</TotalTime>
  <Pages>4</Pages>
  <Words>679</Words>
  <Characters>4278</Characters>
  <Application>Microsoft Office Word</Application>
  <DocSecurity>8</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Stiftung Naturschutz S-H</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Krause</dc:creator>
  <cp:lastModifiedBy>Sonja Heydasch</cp:lastModifiedBy>
  <cp:revision>39</cp:revision>
  <dcterms:created xsi:type="dcterms:W3CDTF">2026-07-21T14:16:00Z</dcterms:created>
  <dcterms:modified xsi:type="dcterms:W3CDTF">2026-07-23T11:49:00Z</dcterms:modified>
</cp:coreProperties>
</file>