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17179" w14:textId="77777777" w:rsidR="00411A51" w:rsidRDefault="005F6128" w:rsidP="009D6371">
      <w:pPr>
        <w:pStyle w:val="berschrift1"/>
      </w:pPr>
      <w:r>
        <w:t>Weitere Angaben zum Bieter</w:t>
      </w:r>
    </w:p>
    <w:p w14:paraId="069B1803" w14:textId="77777777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06F4D188" w14:textId="77777777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791708D9" w14:textId="77777777" w:rsidR="005024F2" w:rsidRDefault="00F440F8" w:rsidP="00FD4DCA">
      <w:pPr>
        <w:pStyle w:val="berschrift2"/>
      </w:pPr>
      <w:r>
        <w:t xml:space="preserve">Nationale Identifikationsnummer </w:t>
      </w:r>
    </w:p>
    <w:p w14:paraId="03BB60C0" w14:textId="77777777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467B593A" w14:textId="77777777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051AD7B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B4A3BAAA6714126BC2A517CBDE7BFAC"/>
          </w:placeholder>
          <w:showingPlcHdr/>
        </w:sdtPr>
        <w:sdtEndPr/>
        <w:sdtContent>
          <w:r w:rsidR="00956BEA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71D36D69" w14:textId="77777777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9312544701984EB69FB58A940637FA75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571949BB" w14:textId="77777777" w:rsidR="005005E3" w:rsidRDefault="005005E3" w:rsidP="00FD4DCA">
      <w:pPr>
        <w:pStyle w:val="berschrift2"/>
      </w:pPr>
      <w:r>
        <w:t xml:space="preserve">Größe des Wirtschaftsteilnehmers </w:t>
      </w:r>
    </w:p>
    <w:p w14:paraId="002E7D0E" w14:textId="77777777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128027B4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597FDEE9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19977389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6238011F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198FDE80" w14:textId="77777777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3F579EFB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1F7ACBCB" w14:textId="77777777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44E8DE99" w14:textId="77777777" w:rsidR="00452065" w:rsidRDefault="008B2E2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34B061BC" w14:textId="77777777" w:rsidR="000277C2" w:rsidRDefault="008B2E2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6DA22E14" w14:textId="77777777" w:rsidR="00CB6A79" w:rsidRPr="000277C2" w:rsidRDefault="008B2E2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01CEABBB" w14:textId="77777777" w:rsidR="000277C2" w:rsidRDefault="008B2E2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709EDF26" w14:textId="77777777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19E3BA2F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506A4D8D" w14:textId="77777777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192E0812" w14:textId="77777777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15F858F5" w14:textId="77777777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73796E3E" w14:textId="77777777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E2D6E57BA67C4C9E80ABEBB5FD79341B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1487260E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1FCB9F5C" w14:textId="77777777" w:rsidR="00B16802" w:rsidRDefault="008B2E2B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289CC1B4FF6949989E36EDE5A9D14BDB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61AD4FB5" w14:textId="77777777" w:rsidR="00487EA2" w:rsidRDefault="00487EA2" w:rsidP="00ED077C">
      <w:pPr>
        <w:rPr>
          <w:highlight w:val="yellow"/>
        </w:rPr>
      </w:pPr>
    </w:p>
    <w:p w14:paraId="50D7B0F0" w14:textId="77777777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7DABCD6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42F345E0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9CC8668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064D0A11" w14:textId="77777777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5487F030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7E163C3F" w14:textId="77777777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83CA5" w14:textId="77777777" w:rsidR="008B2E2B" w:rsidRDefault="008B2E2B" w:rsidP="00AF1F97">
      <w:pPr>
        <w:spacing w:before="0" w:after="0" w:line="240" w:lineRule="auto"/>
      </w:pPr>
      <w:r>
        <w:separator/>
      </w:r>
    </w:p>
  </w:endnote>
  <w:endnote w:type="continuationSeparator" w:id="0">
    <w:p w14:paraId="0FED3DA5" w14:textId="77777777" w:rsidR="008B2E2B" w:rsidRDefault="008B2E2B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50CF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5D03A342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4A87CD2C" w14:textId="77777777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56D6E846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0D99B6BA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6F9B02D3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A0037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34A2E" w14:textId="77777777" w:rsidR="008B2E2B" w:rsidRDefault="008B2E2B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4C22EE3" w14:textId="77777777" w:rsidR="008B2E2B" w:rsidRDefault="008B2E2B" w:rsidP="00AF1F97">
      <w:pPr>
        <w:spacing w:before="0" w:after="0" w:line="240" w:lineRule="auto"/>
      </w:pPr>
      <w:r>
        <w:continuationSeparator/>
      </w:r>
    </w:p>
  </w:footnote>
  <w:footnote w:id="1">
    <w:p w14:paraId="519214D1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6C3583FE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DEA16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F89B" w14:textId="77777777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6B9A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24A"/>
    <w:rsid w:val="00010D01"/>
    <w:rsid w:val="00022C9A"/>
    <w:rsid w:val="000277C2"/>
    <w:rsid w:val="0004724A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4D7F30"/>
    <w:rsid w:val="004E606C"/>
    <w:rsid w:val="005005E3"/>
    <w:rsid w:val="005024F2"/>
    <w:rsid w:val="00510632"/>
    <w:rsid w:val="00511C1D"/>
    <w:rsid w:val="00535CBE"/>
    <w:rsid w:val="00547797"/>
    <w:rsid w:val="0058663F"/>
    <w:rsid w:val="005C1582"/>
    <w:rsid w:val="005F6128"/>
    <w:rsid w:val="005F7B9A"/>
    <w:rsid w:val="00601EF0"/>
    <w:rsid w:val="00622008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8B2E2B"/>
    <w:rsid w:val="0094149F"/>
    <w:rsid w:val="00946B6A"/>
    <w:rsid w:val="00954D32"/>
    <w:rsid w:val="00954DF5"/>
    <w:rsid w:val="00956BEA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03604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04FA0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156C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2212C"/>
  <w15:chartTrackingRefBased/>
  <w15:docId w15:val="{D7D985C0-2231-40A9-8A18-2645F900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usschreibung\Unterlagen\IT-Software\Ausschreibungen%20(Stufe%201)\KHVVG\PDMS_AIMS\02_Vergabeunterlagen\01_in_Bearbeitung\17_Eigenerklaerung-Informationen-zum-Bieter%2007_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4A3BAAA6714126BC2A517CBDE7BF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F4B15-84D1-4BFA-A24F-5B8560976542}"/>
      </w:docPartPr>
      <w:docPartBody>
        <w:p w:rsidR="0074784C" w:rsidRDefault="0074784C">
          <w:pPr>
            <w:pStyle w:val="2B4A3BAAA6714126BC2A517CBDE7BFAC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12544701984EB69FB58A940637F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B7AF3-1EFB-4BF5-9020-A1413BCC0F74}"/>
      </w:docPartPr>
      <w:docPartBody>
        <w:p w:rsidR="0074784C" w:rsidRDefault="0074784C">
          <w:pPr>
            <w:pStyle w:val="9312544701984EB69FB58A940637FA75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E2D6E57BA67C4C9E80ABEBB5FD793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6E2143-6E59-49A3-AFBE-B018EEBFE16B}"/>
      </w:docPartPr>
      <w:docPartBody>
        <w:p w:rsidR="0074784C" w:rsidRDefault="0074784C">
          <w:pPr>
            <w:pStyle w:val="E2D6E57BA67C4C9E80ABEBB5FD79341B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89CC1B4FF6949989E36EDE5A9D14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B35F1-9FB2-4C34-B5B7-C917E9B11D77}"/>
      </w:docPartPr>
      <w:docPartBody>
        <w:p w:rsidR="0074784C" w:rsidRDefault="0074784C">
          <w:pPr>
            <w:pStyle w:val="289CC1B4FF6949989E36EDE5A9D14BDB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84C"/>
    <w:rsid w:val="0074784C"/>
    <w:rsid w:val="00B0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B4A3BAAA6714126BC2A517CBDE7BFAC">
    <w:name w:val="2B4A3BAAA6714126BC2A517CBDE7BFAC"/>
  </w:style>
  <w:style w:type="paragraph" w:customStyle="1" w:styleId="9312544701984EB69FB58A940637FA75">
    <w:name w:val="9312544701984EB69FB58A940637FA75"/>
  </w:style>
  <w:style w:type="paragraph" w:customStyle="1" w:styleId="E2D6E57BA67C4C9E80ABEBB5FD79341B">
    <w:name w:val="E2D6E57BA67C4C9E80ABEBB5FD79341B"/>
  </w:style>
  <w:style w:type="paragraph" w:customStyle="1" w:styleId="289CC1B4FF6949989E36EDE5A9D14BDB">
    <w:name w:val="289CC1B4FF6949989E36EDE5A9D14B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76b3987-a5c1-4016-8e7b-c868fa7e1a03}" enabled="0" method="" siteId="{976b3987-a5c1-4016-8e7b-c868fa7e1a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17_Eigenerklaerung-Informationen-zum-Bieter 07_24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Wöhrle</dc:creator>
  <cp:keywords/>
  <dc:description/>
  <cp:lastModifiedBy>Johannes Wöhrle</cp:lastModifiedBy>
  <cp:revision>1</cp:revision>
  <dcterms:created xsi:type="dcterms:W3CDTF">2026-06-08T17:02:00Z</dcterms:created>
  <dcterms:modified xsi:type="dcterms:W3CDTF">2026-06-08T17:02:00Z</dcterms:modified>
</cp:coreProperties>
</file>