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FB33106" w14:textId="77777777" w:rsidR="003B6F8A" w:rsidRDefault="003B6F8A" w:rsidP="006806EA">
            <w:pPr>
              <w:jc w:val="left"/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206EDAEE" w14:textId="77777777" w:rsidR="006806EA" w:rsidRDefault="006806EA" w:rsidP="006806EA">
            <w:pPr>
              <w:jc w:val="left"/>
              <w:rPr>
                <w:sz w:val="16"/>
                <w:szCs w:val="16"/>
              </w:rPr>
            </w:pPr>
          </w:p>
          <w:p w14:paraId="4D09CD89" w14:textId="5F904CEB" w:rsidR="006806EA" w:rsidRPr="006E2374" w:rsidRDefault="006806EA" w:rsidP="006806EA">
            <w:pPr>
              <w:jc w:val="left"/>
              <w:rPr>
                <w:sz w:val="16"/>
                <w:szCs w:val="16"/>
              </w:rPr>
            </w:pPr>
            <w:r w:rsidRPr="008C3373">
              <w:rPr>
                <w:rFonts w:cs="Arial"/>
              </w:rPr>
              <w:t xml:space="preserve">Flingern mobil </w:t>
            </w:r>
            <w:r>
              <w:rPr>
                <w:rFonts w:cs="Arial"/>
              </w:rPr>
              <w:t>gGmbH</w:t>
            </w:r>
            <w:r w:rsidRPr="008C3373">
              <w:rPr>
                <w:rFonts w:cs="Arial"/>
              </w:rPr>
              <w:br/>
              <w:t xml:space="preserve">Vinzenzplatz 1 </w:t>
            </w:r>
            <w:r w:rsidRPr="008C3373">
              <w:rPr>
                <w:rFonts w:cs="Arial"/>
              </w:rPr>
              <w:br/>
              <w:t>40211 Düsseldorf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6806EA" w:rsidRPr="008F6547" w14:paraId="750FAC20" w14:textId="77777777" w:rsidTr="00933E28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6806EA" w:rsidRPr="008F6547" w:rsidRDefault="006806EA" w:rsidP="006806EA"/>
        </w:tc>
        <w:tc>
          <w:tcPr>
            <w:tcW w:w="7660" w:type="dxa"/>
            <w:gridSpan w:val="3"/>
            <w:tcBorders>
              <w:bottom w:val="single" w:sz="4" w:space="0" w:color="808080"/>
            </w:tcBorders>
          </w:tcPr>
          <w:p w14:paraId="4923AC01" w14:textId="77777777" w:rsidR="002A3062" w:rsidRDefault="006806EA" w:rsidP="006806EA">
            <w:pPr>
              <w:rPr>
                <w:rFonts w:cs="Arial"/>
              </w:rPr>
            </w:pPr>
            <w:r>
              <w:rPr>
                <w:rFonts w:cs="Arial"/>
              </w:rPr>
              <w:t xml:space="preserve">Umbau des ehemaligen Kirchengebäudes St. Laurentius in eine </w:t>
            </w:r>
          </w:p>
          <w:p w14:paraId="182C42E9" w14:textId="11D590E0" w:rsidR="006806EA" w:rsidRPr="008F6547" w:rsidRDefault="006806EA" w:rsidP="006806EA">
            <w:r>
              <w:rPr>
                <w:rFonts w:cs="Arial"/>
              </w:rPr>
              <w:t>Kindertageseinrichtung</w:t>
            </w:r>
          </w:p>
        </w:tc>
      </w:tr>
      <w:tr w:rsidR="006806EA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6806EA" w:rsidRPr="008F6547" w:rsidRDefault="006806EA" w:rsidP="006806EA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6806EA" w:rsidRPr="008F6547" w:rsidRDefault="006806EA" w:rsidP="006806EA"/>
        </w:tc>
      </w:tr>
      <w:tr w:rsidR="006806EA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6806EA" w:rsidRPr="00597968" w:rsidRDefault="006806EA" w:rsidP="006806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6806EA" w:rsidRPr="00597968" w:rsidRDefault="006806EA" w:rsidP="006806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4E54F4" w:rsidRPr="008F6547" w14:paraId="4D05B3D3" w14:textId="77777777" w:rsidTr="0078625F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3B11D137" w:rsidR="004E54F4" w:rsidRPr="008F6547" w:rsidRDefault="004E54F4" w:rsidP="004E54F4">
            <w:r>
              <w:t>094-041-</w:t>
            </w:r>
            <w:r w:rsidR="009268F5">
              <w:t>2</w:t>
            </w:r>
            <w:r w:rsidR="00205225">
              <w:t>8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42356997" w:rsidR="004E54F4" w:rsidRPr="00961264" w:rsidRDefault="00205225" w:rsidP="00961264">
            <w:pPr>
              <w:spacing w:line="22" w:lineRule="atLeast"/>
              <w:rPr>
                <w:rFonts w:cs="Arial"/>
              </w:rPr>
            </w:pPr>
            <w:r w:rsidRPr="00205225">
              <w:rPr>
                <w:rFonts w:cs="Arial"/>
              </w:rPr>
              <w:t>19. Gewerk: Bodenbelagsarbeiten</w:t>
            </w:r>
            <w:r w:rsidR="001851C5">
              <w:rPr>
                <w:rFonts w:cs="Arial"/>
              </w:rPr>
              <w:t xml:space="preserve"> 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1A2BE93F" w:rsidR="00126ACC" w:rsidRPr="00126ACC" w:rsidRDefault="002A3062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3C4684" w:rsidRDefault="00126ACC" w:rsidP="00F44312">
            <w:pPr>
              <w:jc w:val="left"/>
              <w:rPr>
                <w:strike/>
              </w:rPr>
            </w:pPr>
            <w:r w:rsidRPr="003C4684">
              <w:rPr>
                <w:strike/>
              </w:rPr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3C4684" w:rsidRDefault="00126ACC" w:rsidP="00F44312">
            <w:pPr>
              <w:jc w:val="left"/>
              <w:rPr>
                <w:strike/>
              </w:rPr>
            </w:pPr>
            <w:r w:rsidRPr="003C4684">
              <w:rPr>
                <w:strike/>
              </w:rPr>
              <w:t>Lohngleitklausel - 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4632B6" w:rsidRDefault="000C28C8" w:rsidP="00EA463D">
            <w:pPr>
              <w:jc w:val="left"/>
              <w:rPr>
                <w:strike/>
              </w:rPr>
            </w:pPr>
            <w:r w:rsidRPr="004632B6">
              <w:rPr>
                <w:strike/>
              </w:rP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4632B6" w:rsidRDefault="000C28C8" w:rsidP="00EA463D">
            <w:pPr>
              <w:jc w:val="left"/>
              <w:rPr>
                <w:strike/>
              </w:rPr>
            </w:pPr>
            <w:r w:rsidRPr="004632B6">
              <w:rPr>
                <w:strike/>
              </w:rP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852D7B" w:rsidRDefault="00126ACC" w:rsidP="00126ACC">
            <w:pPr>
              <w:rPr>
                <w:b/>
                <w:strike/>
              </w:rPr>
            </w:pPr>
            <w:r w:rsidRPr="00852D7B">
              <w:rPr>
                <w:strike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52D7B">
              <w:rPr>
                <w:strike/>
              </w:rPr>
              <w:instrText xml:space="preserve"> FORMCHECKBOX </w:instrText>
            </w:r>
            <w:r w:rsidRPr="00852D7B">
              <w:rPr>
                <w:strike/>
              </w:rPr>
            </w:r>
            <w:r w:rsidRPr="00852D7B">
              <w:rPr>
                <w:strike/>
              </w:rPr>
              <w:fldChar w:fldCharType="separate"/>
            </w:r>
            <w:r w:rsidRPr="00852D7B">
              <w:rPr>
                <w:strike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852D7B" w:rsidRDefault="00126ACC" w:rsidP="00F44312">
            <w:pPr>
              <w:jc w:val="left"/>
              <w:rPr>
                <w:strike/>
              </w:rPr>
            </w:pPr>
            <w:r w:rsidRPr="00852D7B">
              <w:rPr>
                <w:strike/>
              </w:rPr>
              <w:t>Nebenangebot(e)</w:t>
            </w:r>
          </w:p>
        </w:tc>
      </w:tr>
      <w:tr w:rsidR="006806EA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12599D33" w:rsidR="006806EA" w:rsidRPr="00A12C3A" w:rsidRDefault="002A3062" w:rsidP="006806EA">
            <w:pPr>
              <w:rPr>
                <w:b/>
              </w:rPr>
            </w:pPr>
            <w:r w:rsidRPr="00A12C3A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12C3A">
              <w:instrText xml:space="preserve"> FORMCHECKBOX </w:instrText>
            </w:r>
            <w:r w:rsidRPr="00A12C3A">
              <w:fldChar w:fldCharType="separate"/>
            </w:r>
            <w:r w:rsidRPr="00A12C3A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6EB67CAE" w:rsidR="006806EA" w:rsidRPr="00A12C3A" w:rsidRDefault="006806EA" w:rsidP="006806EA">
            <w:pPr>
              <w:jc w:val="left"/>
              <w:rPr>
                <w:strike/>
              </w:rPr>
            </w:pPr>
            <w:r w:rsidRPr="00A12C3A">
              <w:rPr>
                <w:iCs/>
                <w:strike/>
              </w:rPr>
              <w:t>421</w:t>
            </w:r>
          </w:p>
        </w:tc>
        <w:tc>
          <w:tcPr>
            <w:tcW w:w="7796" w:type="dxa"/>
            <w:gridSpan w:val="6"/>
            <w:vAlign w:val="center"/>
          </w:tcPr>
          <w:p w14:paraId="6DF582F3" w14:textId="09E50BF2" w:rsidR="006806EA" w:rsidRPr="00A12C3A" w:rsidRDefault="006806EA" w:rsidP="006806EA">
            <w:pPr>
              <w:jc w:val="left"/>
              <w:rPr>
                <w:strike/>
              </w:rPr>
            </w:pPr>
            <w:r w:rsidRPr="00A12C3A">
              <w:rPr>
                <w:strike/>
              </w:rPr>
              <w:t>Vertragserfüllungsbürgschaft</w:t>
            </w:r>
            <w:r w:rsidR="002A3062" w:rsidRPr="00A12C3A">
              <w:rPr>
                <w:strike/>
              </w:rPr>
              <w:t xml:space="preserve"> </w:t>
            </w:r>
          </w:p>
        </w:tc>
      </w:tr>
      <w:tr w:rsidR="006806EA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1AE49980" w:rsidR="006806EA" w:rsidRPr="00126ACC" w:rsidRDefault="002A3062" w:rsidP="006806E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EB30A25" w:rsidR="006806EA" w:rsidRPr="00D425A1" w:rsidRDefault="006806EA" w:rsidP="006806EA">
            <w:pPr>
              <w:jc w:val="left"/>
            </w:pPr>
            <w:r>
              <w:rPr>
                <w:iCs/>
              </w:rPr>
              <w:t>422</w:t>
            </w:r>
          </w:p>
        </w:tc>
        <w:tc>
          <w:tcPr>
            <w:tcW w:w="7796" w:type="dxa"/>
            <w:gridSpan w:val="6"/>
            <w:vAlign w:val="center"/>
          </w:tcPr>
          <w:p w14:paraId="65545665" w14:textId="7AAAB507" w:rsidR="006806EA" w:rsidRPr="00597968" w:rsidRDefault="006806EA" w:rsidP="006806EA">
            <w:pPr>
              <w:jc w:val="left"/>
            </w:pPr>
            <w:r>
              <w:t>Mängelansprüchebürgschaft</w:t>
            </w:r>
            <w:r w:rsidR="002A3062">
              <w:t xml:space="preserve"> </w:t>
            </w:r>
            <w:r w:rsidR="002A3062" w:rsidRPr="002A3062">
              <w:rPr>
                <w:color w:val="C00000"/>
              </w:rPr>
              <w:t>*)</w:t>
            </w:r>
            <w:r w:rsidR="002A3062">
              <w:t xml:space="preserve"> </w:t>
            </w:r>
          </w:p>
        </w:tc>
      </w:tr>
      <w:tr w:rsidR="006806EA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4C8E8C7E" w:rsidR="006806EA" w:rsidRPr="00126ACC" w:rsidRDefault="002A3062" w:rsidP="006806E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43CCE9E6" w:rsidR="006806EA" w:rsidRPr="00D425A1" w:rsidRDefault="006806EA" w:rsidP="006806EA">
            <w:pPr>
              <w:jc w:val="left"/>
            </w:pPr>
            <w:r>
              <w:rPr>
                <w:iCs/>
              </w:rPr>
              <w:t>423</w:t>
            </w:r>
          </w:p>
        </w:tc>
        <w:tc>
          <w:tcPr>
            <w:tcW w:w="7796" w:type="dxa"/>
            <w:gridSpan w:val="6"/>
            <w:vAlign w:val="center"/>
          </w:tcPr>
          <w:p w14:paraId="1A1A781A" w14:textId="0CC44223" w:rsidR="006806EA" w:rsidRPr="00597968" w:rsidRDefault="006806EA" w:rsidP="006806EA">
            <w:pPr>
              <w:jc w:val="left"/>
            </w:pPr>
            <w:r>
              <w:t>Abschlagszahlungs-/Vorauszahlungsbürgschaft</w:t>
            </w:r>
            <w:r w:rsidR="002A3062">
              <w:t xml:space="preserve"> </w:t>
            </w:r>
            <w:r w:rsidR="002A3062" w:rsidRPr="002A3062">
              <w:rPr>
                <w:color w:val="C00000"/>
              </w:rPr>
              <w:t>*)</w:t>
            </w:r>
            <w:r w:rsidR="002A3062">
              <w:t xml:space="preserve"> </w:t>
            </w:r>
          </w:p>
        </w:tc>
      </w:tr>
      <w:tr w:rsidR="006806EA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246C5005" w:rsidR="006806EA" w:rsidRPr="00597968" w:rsidRDefault="002A3062" w:rsidP="006806EA">
            <w:pPr>
              <w:jc w:val="left"/>
            </w:pPr>
            <w:r w:rsidRPr="002A3062">
              <w:rPr>
                <w:color w:val="C00000"/>
              </w:rPr>
              <w:t>*)</w:t>
            </w:r>
            <w:r>
              <w:t xml:space="preserve"> Formular wird blanko beigefügt und im Beauftragungsfall ausgefüllt eingereicht</w:t>
            </w:r>
          </w:p>
        </w:tc>
      </w:tr>
      <w:tr w:rsidR="006806EA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33FF7B80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6806EA" w:rsidRPr="00597968" w:rsidRDefault="006806EA" w:rsidP="006806EA">
            <w:pPr>
              <w:jc w:val="left"/>
            </w:pPr>
          </w:p>
        </w:tc>
      </w:tr>
      <w:tr w:rsidR="006806EA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6806EA" w:rsidRPr="000C28C8" w:rsidRDefault="006806EA" w:rsidP="006806EA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6806EA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6806EA" w:rsidRPr="00D425A1" w:rsidRDefault="006806EA" w:rsidP="006806EA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F62C0BE" w:rsidR="006806EA" w:rsidRPr="00597968" w:rsidRDefault="006806EA" w:rsidP="006806EA">
            <w:pPr>
              <w:jc w:val="left"/>
            </w:pPr>
            <w:r w:rsidRPr="00597968">
              <w:t>Eigenerklärung zur Eignung</w:t>
            </w:r>
            <w:r w:rsidR="00EB0A00">
              <w:t xml:space="preserve"> für nicht präqualifizierte Unternehmen</w:t>
            </w:r>
          </w:p>
        </w:tc>
      </w:tr>
      <w:tr w:rsidR="006806EA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6806EA" w:rsidRPr="00D425A1" w:rsidRDefault="006806EA" w:rsidP="006806EA">
            <w:pPr>
              <w:jc w:val="left"/>
            </w:pPr>
            <w:r>
              <w:t>Einheitliche Europäische Eigenerklärung</w:t>
            </w:r>
          </w:p>
        </w:tc>
      </w:tr>
      <w:tr w:rsidR="006806EA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6806EA" w:rsidRPr="00D425A1" w:rsidRDefault="006806EA" w:rsidP="006806EA">
            <w:pPr>
              <w:jc w:val="left"/>
            </w:pPr>
            <w:r w:rsidRPr="00D425A1">
              <w:t xml:space="preserve">221 </w:t>
            </w:r>
            <w:r w:rsidRPr="008A37E4">
              <w:t xml:space="preserve">oder </w:t>
            </w:r>
            <w:r w:rsidRPr="00D425A1">
              <w:t>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6806EA" w:rsidRPr="00D425A1" w:rsidRDefault="006806EA" w:rsidP="006806EA">
            <w:pPr>
              <w:jc w:val="left"/>
            </w:pPr>
            <w:r w:rsidRPr="00D425A1">
              <w:t>Angaben zur Preisermittlung</w:t>
            </w:r>
          </w:p>
        </w:tc>
      </w:tr>
      <w:tr w:rsidR="006806EA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6806EA" w:rsidRPr="00597968" w:rsidRDefault="006806EA" w:rsidP="006806EA">
            <w:pPr>
              <w:jc w:val="left"/>
            </w:pPr>
          </w:p>
        </w:tc>
      </w:tr>
      <w:tr w:rsidR="006806EA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6806EA" w:rsidRPr="00597968" w:rsidRDefault="006806EA" w:rsidP="006806EA">
            <w:pPr>
              <w:jc w:val="left"/>
            </w:pPr>
          </w:p>
        </w:tc>
      </w:tr>
      <w:tr w:rsidR="006806EA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6806EA" w:rsidRPr="00D1009B" w:rsidRDefault="006806EA" w:rsidP="006806EA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6806EA" w:rsidRPr="00D1009B" w:rsidRDefault="006806EA" w:rsidP="006806EA">
            <w:pPr>
              <w:rPr>
                <w:b/>
                <w:sz w:val="16"/>
                <w:szCs w:val="16"/>
              </w:rPr>
            </w:pPr>
          </w:p>
        </w:tc>
      </w:tr>
      <w:tr w:rsidR="006806EA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6806EA" w:rsidRPr="00410951" w:rsidRDefault="006806EA" w:rsidP="006806E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6806EA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6806EA" w:rsidRPr="00D1009B" w:rsidRDefault="006806EA" w:rsidP="006806EA">
            <w:pPr>
              <w:rPr>
                <w:sz w:val="8"/>
                <w:szCs w:val="8"/>
              </w:rPr>
            </w:pPr>
          </w:p>
        </w:tc>
      </w:tr>
      <w:tr w:rsidR="006806EA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6806EA" w:rsidRPr="00410951" w:rsidRDefault="006806EA" w:rsidP="006806E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6806EA" w:rsidRPr="00410951" w:rsidRDefault="006806EA" w:rsidP="006806EA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6806EA" w:rsidRPr="00410951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6806EA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6806EA" w:rsidRPr="00D1009B" w:rsidRDefault="006806EA" w:rsidP="006806EA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6806EA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6806EA" w:rsidRPr="00D425A1" w:rsidRDefault="006806EA" w:rsidP="006806EA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6806EA" w:rsidRPr="00D425A1" w:rsidRDefault="006806EA" w:rsidP="006806EA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6806EA" w:rsidRPr="0089492C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6806EA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6806EA" w:rsidRPr="008B0B82" w:rsidRDefault="006806EA" w:rsidP="006806EA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6806EA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6806EA" w:rsidRPr="00DC7388" w:rsidRDefault="006806EA" w:rsidP="006806EA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6806EA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14A740F4" w:rsidR="006806EA" w:rsidRPr="00410951" w:rsidRDefault="006806EA" w:rsidP="006806EA">
            <w:pPr>
              <w:pStyle w:val="berschrift1"/>
            </w:pPr>
            <w:r w:rsidRPr="006806EA">
              <w:rPr>
                <w:strike/>
              </w:rPr>
              <w:t>Anzahl der Nebenangebote</w:t>
            </w:r>
            <w:r>
              <w:t xml:space="preserve"> –</w:t>
            </w:r>
            <w:r w:rsidR="002A3062">
              <w:t xml:space="preserve"> </w:t>
            </w:r>
            <w:r w:rsidRPr="006806EA">
              <w:rPr>
                <w:b w:val="0"/>
                <w:bCs w:val="0"/>
              </w:rPr>
              <w:t xml:space="preserve">Nebenangebote </w:t>
            </w:r>
            <w:r w:rsidR="002A3062">
              <w:rPr>
                <w:b w:val="0"/>
                <w:bCs w:val="0"/>
              </w:rPr>
              <w:t xml:space="preserve">sind nicht </w:t>
            </w:r>
            <w:r w:rsidRPr="006806EA">
              <w:rPr>
                <w:b w:val="0"/>
                <w:bCs w:val="0"/>
              </w:rPr>
              <w:t>zugelassen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6806EA" w:rsidRPr="00410951" w:rsidRDefault="006806EA" w:rsidP="006806EA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6806EA" w:rsidRPr="00410951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6806EA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6806EA" w:rsidRPr="00410951" w:rsidRDefault="006806EA" w:rsidP="006806EA">
            <w:pPr>
              <w:rPr>
                <w:b/>
              </w:rPr>
            </w:pPr>
          </w:p>
        </w:tc>
      </w:tr>
      <w:tr w:rsidR="006806EA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6806EA" w:rsidRPr="00FF10F9" w:rsidRDefault="006806EA" w:rsidP="006806E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6806EA" w:rsidRPr="00410951" w:rsidRDefault="006806EA" w:rsidP="006806EA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6806EA" w:rsidRPr="00410951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6806EA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6806EA" w:rsidRPr="00410951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6806EA" w:rsidRPr="00410951" w:rsidRDefault="006806EA" w:rsidP="006806EA">
            <w:pPr>
              <w:rPr>
                <w:b/>
              </w:rPr>
            </w:pPr>
          </w:p>
        </w:tc>
      </w:tr>
      <w:tr w:rsidR="006806EA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6806EA" w:rsidRPr="00410951" w:rsidRDefault="006806EA" w:rsidP="006806E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6806EA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AB99BD0" w14:textId="5BCF6D6B" w:rsidR="006806EA" w:rsidRDefault="006806EA" w:rsidP="006806EA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="00852D7B">
              <w:t xml:space="preserve"> </w:t>
            </w:r>
          </w:p>
          <w:p w14:paraId="7801790A" w14:textId="77777777" w:rsidR="00852D7B" w:rsidRDefault="00852D7B" w:rsidP="00852D7B">
            <w:pPr>
              <w:rPr>
                <w:rFonts w:cs="Arial"/>
              </w:rPr>
            </w:pPr>
            <w:r>
              <w:t xml:space="preserve">- </w:t>
            </w:r>
            <w:r w:rsidRPr="008A4FC7">
              <w:rPr>
                <w:rFonts w:cs="Arial"/>
              </w:rPr>
              <w:t xml:space="preserve">Vergabe- und Vertragsordnung für Bauleistungen Teil </w:t>
            </w:r>
            <w:r w:rsidRPr="008A4FC7">
              <w:rPr>
                <w:rFonts w:cs="Arial"/>
                <w:i/>
                <w:iCs/>
              </w:rPr>
              <w:t>C</w:t>
            </w:r>
            <w:r w:rsidRPr="008A4FC7">
              <w:rPr>
                <w:rFonts w:cs="Arial"/>
              </w:rPr>
              <w:t xml:space="preserve"> (VOB/C)</w:t>
            </w:r>
          </w:p>
          <w:p w14:paraId="094BE2CC" w14:textId="0332BE27" w:rsidR="00852D7B" w:rsidRDefault="00852D7B" w:rsidP="00852D7B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0449BC">
              <w:rPr>
                <w:rFonts w:cs="Arial"/>
              </w:rPr>
              <w:t>Besondere Vertragsbedingungen (Formblatt 214)</w:t>
            </w:r>
          </w:p>
          <w:p w14:paraId="52EB91F8" w14:textId="63C61C20" w:rsidR="00C700F4" w:rsidRPr="00852D7B" w:rsidRDefault="00C700F4" w:rsidP="00852D7B">
            <w:r>
              <w:rPr>
                <w:rFonts w:cs="Arial"/>
              </w:rPr>
              <w:t xml:space="preserve">- </w:t>
            </w:r>
            <w:r w:rsidRPr="00C700F4">
              <w:rPr>
                <w:rFonts w:cs="Arial"/>
              </w:rPr>
              <w:t>Besondere Vertragsbedingungen (Formblatt 241 - Abfall)</w:t>
            </w:r>
            <w:r w:rsidRPr="008A4FC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</w:p>
        </w:tc>
      </w:tr>
      <w:tr w:rsidR="006806EA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AE979CD" w14:textId="497539B2" w:rsidR="006806EA" w:rsidRDefault="006806EA" w:rsidP="006806EA">
            <w:pPr>
              <w:pStyle w:val="AnstrichTabelle"/>
              <w:spacing w:after="0"/>
              <w:jc w:val="left"/>
            </w:pPr>
            <w:r>
              <w:t>-</w:t>
            </w:r>
            <w:r w:rsidR="00793805">
              <w:t xml:space="preserve"> </w:t>
            </w:r>
            <w:r>
              <w:t xml:space="preserve">Unterlagen gem. Aufforderung zur Angebotsabgabe, Anlagen </w:t>
            </w:r>
          </w:p>
          <w:p w14:paraId="40E5DD96" w14:textId="4C89A102" w:rsidR="00793805" w:rsidRPr="00793805" w:rsidRDefault="00793805" w:rsidP="00793805">
            <w:r>
              <w:t xml:space="preserve">- </w:t>
            </w:r>
            <w:r w:rsidRPr="008A4FC7">
              <w:rPr>
                <w:rFonts w:cs="Arial"/>
              </w:rPr>
              <w:t>Antworten auf Bieterfragen und zusätzliche Auskünfte zu den Vergabeunterlagen</w:t>
            </w:r>
          </w:p>
        </w:tc>
      </w:tr>
      <w:tr w:rsidR="006806EA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6806EA" w:rsidRPr="001C60F2" w:rsidRDefault="006806EA" w:rsidP="006806EA">
            <w:pPr>
              <w:pStyle w:val="AnstrichTabelle"/>
            </w:pPr>
          </w:p>
        </w:tc>
      </w:tr>
      <w:tr w:rsidR="006806EA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6806EA" w:rsidRPr="001C60F2" w:rsidRDefault="006806EA" w:rsidP="006806EA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6806EA" w:rsidRPr="00C06D23" w:rsidRDefault="006806EA" w:rsidP="006806EA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6806EA" w:rsidRPr="00C06D23" w:rsidRDefault="006806EA" w:rsidP="006806EA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6806EA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6806EA" w:rsidRPr="0051062D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6806EA" w:rsidRPr="001C60F2" w:rsidRDefault="006806EA" w:rsidP="006806EA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6806EA" w:rsidRPr="001C60F2" w:rsidRDefault="006806EA" w:rsidP="006806EA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</w:tr>
      <w:tr w:rsidR="006806EA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6806EA" w:rsidRPr="0027784E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6806EA" w:rsidRPr="001C60F2" w:rsidRDefault="006806EA" w:rsidP="006806EA"/>
        </w:tc>
        <w:tc>
          <w:tcPr>
            <w:tcW w:w="1134" w:type="dxa"/>
            <w:gridSpan w:val="3"/>
            <w:vAlign w:val="center"/>
          </w:tcPr>
          <w:p w14:paraId="284545AF" w14:textId="77777777" w:rsidR="006806EA" w:rsidRPr="009E0802" w:rsidRDefault="006806EA" w:rsidP="006806EA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6806EA" w:rsidRPr="009E0802" w:rsidRDefault="006806EA" w:rsidP="006806EA"/>
        </w:tc>
        <w:tc>
          <w:tcPr>
            <w:tcW w:w="1615" w:type="dxa"/>
            <w:gridSpan w:val="2"/>
            <w:vAlign w:val="center"/>
          </w:tcPr>
          <w:p w14:paraId="01CB2FD0" w14:textId="77777777" w:rsidR="006806EA" w:rsidRPr="009E0802" w:rsidRDefault="006806EA" w:rsidP="006806EA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6806EA" w:rsidRPr="009E0802" w:rsidRDefault="006806EA" w:rsidP="006806EA"/>
        </w:tc>
      </w:tr>
      <w:tr w:rsidR="006806EA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6806EA" w:rsidRPr="0027784E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6806EA" w:rsidRPr="009E0802" w:rsidRDefault="006806EA" w:rsidP="006806EA"/>
        </w:tc>
        <w:tc>
          <w:tcPr>
            <w:tcW w:w="1134" w:type="dxa"/>
            <w:gridSpan w:val="3"/>
            <w:vAlign w:val="center"/>
          </w:tcPr>
          <w:p w14:paraId="2F2149CA" w14:textId="77777777" w:rsidR="006806EA" w:rsidRPr="009E0802" w:rsidRDefault="006806EA" w:rsidP="006806EA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6806EA" w:rsidRPr="009E0802" w:rsidRDefault="006806EA" w:rsidP="006806EA"/>
        </w:tc>
        <w:tc>
          <w:tcPr>
            <w:tcW w:w="1615" w:type="dxa"/>
            <w:gridSpan w:val="2"/>
            <w:vAlign w:val="center"/>
          </w:tcPr>
          <w:p w14:paraId="6A69BB80" w14:textId="77777777" w:rsidR="006806EA" w:rsidRPr="009E0802" w:rsidRDefault="006806EA" w:rsidP="006806EA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6806EA" w:rsidRPr="009E0802" w:rsidRDefault="006806EA" w:rsidP="006806EA"/>
        </w:tc>
      </w:tr>
      <w:tr w:rsidR="006806EA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6806EA" w:rsidRPr="0027784E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6806EA" w:rsidRPr="009E0802" w:rsidRDefault="006806EA" w:rsidP="006806EA"/>
        </w:tc>
        <w:tc>
          <w:tcPr>
            <w:tcW w:w="1134" w:type="dxa"/>
            <w:gridSpan w:val="3"/>
            <w:vAlign w:val="center"/>
          </w:tcPr>
          <w:p w14:paraId="27DAA876" w14:textId="77777777" w:rsidR="006806EA" w:rsidRPr="009E0802" w:rsidRDefault="006806EA" w:rsidP="006806EA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6806EA" w:rsidRPr="009E0802" w:rsidRDefault="006806EA" w:rsidP="006806EA"/>
        </w:tc>
        <w:tc>
          <w:tcPr>
            <w:tcW w:w="1615" w:type="dxa"/>
            <w:gridSpan w:val="2"/>
            <w:vAlign w:val="center"/>
          </w:tcPr>
          <w:p w14:paraId="0C84742E" w14:textId="77777777" w:rsidR="006806EA" w:rsidRPr="009E0802" w:rsidRDefault="006806EA" w:rsidP="006806EA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6806EA" w:rsidRPr="009E0802" w:rsidRDefault="006806EA" w:rsidP="006806EA"/>
        </w:tc>
      </w:tr>
      <w:tr w:rsidR="006806EA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6806EA" w:rsidRPr="00FF10F9" w:rsidDel="00594545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6806EA" w:rsidRPr="001C60F2" w:rsidRDefault="006806EA" w:rsidP="006806EA">
            <w:pPr>
              <w:jc w:val="left"/>
            </w:pPr>
          </w:p>
        </w:tc>
      </w:tr>
      <w:tr w:rsidR="006806EA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6806EA" w:rsidRPr="00FF10F9" w:rsidDel="00594545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6806EA" w:rsidRPr="001C60F2" w:rsidRDefault="006806EA" w:rsidP="006806EA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6806EA" w:rsidRPr="001C60F2" w:rsidRDefault="006806EA" w:rsidP="006806EA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6806EA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6806EA" w:rsidRPr="00FF10F9" w:rsidDel="00594545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6806EA" w:rsidRPr="001C60F2" w:rsidRDefault="006806EA" w:rsidP="006806EA">
            <w:pPr>
              <w:jc w:val="left"/>
            </w:pPr>
          </w:p>
        </w:tc>
      </w:tr>
      <w:tr w:rsidR="006806EA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6806EA" w:rsidRPr="001C60F2" w:rsidRDefault="006806EA" w:rsidP="006806EA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6806EA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6806EA" w:rsidRPr="0027784E" w:rsidRDefault="006806EA" w:rsidP="006806E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6806EA" w:rsidRPr="0027784E" w:rsidRDefault="006806EA" w:rsidP="006806EA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6806EA" w:rsidRDefault="006806EA" w:rsidP="006806EA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6806EA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6806EA" w:rsidRPr="0027784E" w:rsidRDefault="006806EA" w:rsidP="006806E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6806EA" w:rsidRPr="00E92DDD" w:rsidRDefault="006806EA" w:rsidP="006806EA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6806EA" w:rsidRDefault="006806EA" w:rsidP="006806EA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6806EA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6806EA" w:rsidRPr="00410951" w:rsidRDefault="006806EA" w:rsidP="006806EA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F0386A" w:rsidRDefault="00E92DDD" w:rsidP="00D464F5">
            <w:pPr>
              <w:rPr>
                <w:strike/>
              </w:rPr>
            </w:pPr>
            <w:r w:rsidRPr="00F0386A">
              <w:rPr>
                <w:strike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5FA25514" w14:textId="77777777" w:rsidR="00AD0635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</w:p>
          <w:p w14:paraId="63828435" w14:textId="77777777" w:rsidR="00AD0635" w:rsidRDefault="00AD0635" w:rsidP="0037597C"/>
          <w:p w14:paraId="3DEF87F2" w14:textId="2116DF9D" w:rsidR="00AD0635" w:rsidRDefault="00AD0635" w:rsidP="0037597C">
            <w:r w:rsidRPr="00462ACE">
              <w:t>Wir erklären</w:t>
            </w:r>
            <w:r>
              <w:t xml:space="preserve"> außerdem</w:t>
            </w:r>
            <w:r w:rsidRPr="00462ACE">
              <w:t>, die Vorgaben des Tariftreue- und Vergabegesetzes (</w:t>
            </w:r>
            <w:proofErr w:type="spellStart"/>
            <w:r w:rsidRPr="00462ACE">
              <w:t>TVgG</w:t>
            </w:r>
            <w:proofErr w:type="spellEnd"/>
            <w:r w:rsidRPr="00462ACE">
              <w:t>-NRW) einzuhalten</w:t>
            </w:r>
            <w:r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D12E255" w14:textId="77777777" w:rsidR="006806EA" w:rsidRDefault="006806EA" w:rsidP="006806EA">
            <w:pPr>
              <w:pStyle w:val="FormatvorlageArial10PtBlockVor6PtNach6Pt"/>
              <w:jc w:val="left"/>
            </w:pPr>
            <w:r>
              <w:t xml:space="preserve">Unterschrift </w:t>
            </w:r>
            <w:r>
              <w:rPr>
                <w:rFonts w:cs="Arial"/>
                <w:color w:val="C00000"/>
              </w:rPr>
              <w:t>*)</w:t>
            </w:r>
          </w:p>
          <w:p w14:paraId="4881AB06" w14:textId="77777777" w:rsidR="006806EA" w:rsidRDefault="006806EA" w:rsidP="006806EA">
            <w:pPr>
              <w:pStyle w:val="FormatvorlageArial10PtBlockVor6PtNach6Pt"/>
              <w:jc w:val="left"/>
            </w:pPr>
          </w:p>
          <w:p w14:paraId="318ADE58" w14:textId="77777777" w:rsidR="006806EA" w:rsidRDefault="006806EA" w:rsidP="006806EA">
            <w:pPr>
              <w:pStyle w:val="FormatvorlageArial10PtBlockVor6PtNach6Pt"/>
              <w:jc w:val="left"/>
            </w:pPr>
          </w:p>
          <w:p w14:paraId="3780B5A7" w14:textId="77777777" w:rsidR="006806EA" w:rsidRDefault="006806EA" w:rsidP="006806EA">
            <w:pPr>
              <w:pStyle w:val="FormatvorlageArial10PtBlockVor6PtNach6Pt"/>
              <w:jc w:val="left"/>
            </w:pPr>
          </w:p>
          <w:p w14:paraId="5FC59FC8" w14:textId="77777777" w:rsidR="006806EA" w:rsidRDefault="006806EA" w:rsidP="006806EA">
            <w:pPr>
              <w:pStyle w:val="FormatvorlageArial10PtBlockVor6PtNach6Pt"/>
              <w:jc w:val="left"/>
            </w:pPr>
            <w:r>
              <w:t>…………………………………………………………………………………………………………………..</w:t>
            </w:r>
          </w:p>
          <w:p w14:paraId="3B8FACE0" w14:textId="77777777" w:rsidR="006806EA" w:rsidRDefault="006806EA" w:rsidP="006806EA">
            <w:pPr>
              <w:pStyle w:val="FormatvorlageArial10PtBlockVor6PtNach6Pt"/>
              <w:jc w:val="left"/>
              <w:rPr>
                <w:rFonts w:cs="Arial"/>
                <w:color w:val="C00000"/>
              </w:rPr>
            </w:pPr>
            <w:r>
              <w:rPr>
                <w:rFonts w:cs="Arial"/>
              </w:rPr>
              <w:t xml:space="preserve">(Textform = Bieter) </w:t>
            </w:r>
            <w:r>
              <w:rPr>
                <w:rFonts w:cs="Arial"/>
              </w:rPr>
              <w:br/>
              <w:t>Bitte geben Sie auch an: Vorname und Name der natürlichen Person, die diese Erklärung abgibt</w:t>
            </w:r>
            <w:r>
              <w:rPr>
                <w:rFonts w:cs="Arial"/>
              </w:rPr>
              <w:softHyphen/>
            </w:r>
            <w:r>
              <w:rPr>
                <w:rFonts w:cs="Arial"/>
              </w:rPr>
              <w:softHyphen/>
              <w:t xml:space="preserve">) </w:t>
            </w:r>
            <w:r>
              <w:rPr>
                <w:rFonts w:cs="Arial"/>
                <w:color w:val="C00000"/>
              </w:rPr>
              <w:t>**)</w:t>
            </w:r>
          </w:p>
          <w:p w14:paraId="4C4E15F7" w14:textId="4E40F564" w:rsidR="00E92DDD" w:rsidRPr="00FA6D6C" w:rsidRDefault="00E92DDD" w:rsidP="00093AC6">
            <w:pPr>
              <w:jc w:val="left"/>
            </w:pP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3EB4CD0A" w:rsidR="00FC1D18" w:rsidRPr="006806EA" w:rsidRDefault="00A57845" w:rsidP="006806EA">
            <w:pPr>
              <w:ind w:left="360"/>
              <w:jc w:val="left"/>
              <w:rPr>
                <w:b/>
                <w:bCs/>
              </w:rPr>
            </w:pPr>
            <w:r w:rsidRPr="006806EA">
              <w:rPr>
                <w:b/>
                <w:bCs/>
              </w:rPr>
              <w:t>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Default="001C60F2" w:rsidP="00D464F5">
      <w:pPr>
        <w:rPr>
          <w:sz w:val="6"/>
          <w:szCs w:val="6"/>
        </w:rPr>
      </w:pPr>
    </w:p>
    <w:p w14:paraId="6602F6F4" w14:textId="77777777" w:rsidR="006806EA" w:rsidRDefault="006806EA" w:rsidP="006806EA">
      <w:pPr>
        <w:rPr>
          <w:rFonts w:cs="Arial"/>
          <w:color w:val="C00000"/>
        </w:rPr>
      </w:pPr>
    </w:p>
    <w:p w14:paraId="1AC8D0A6" w14:textId="77777777" w:rsidR="006806EA" w:rsidRDefault="006806EA" w:rsidP="006806EA">
      <w:pPr>
        <w:pStyle w:val="FormatvorlageArial10PtBlockVor6PtNach6Pt"/>
        <w:jc w:val="left"/>
        <w:rPr>
          <w:rFonts w:cs="Arial"/>
          <w:color w:val="C00000"/>
        </w:rPr>
      </w:pPr>
      <w:r>
        <w:rPr>
          <w:rFonts w:cs="Arial"/>
          <w:color w:val="C00000"/>
        </w:rPr>
        <w:t xml:space="preserve">*) </w:t>
      </w:r>
      <w:r>
        <w:rPr>
          <w:color w:val="C00000"/>
        </w:rPr>
        <w:t>Textform gem. § 126 b BGB ist ausreichend (vgl. Ziff. 6 Verfahrensbedingungen)</w:t>
      </w:r>
    </w:p>
    <w:p w14:paraId="24F93A43" w14:textId="77777777" w:rsidR="006806EA" w:rsidRDefault="006806EA" w:rsidP="006806EA">
      <w:pPr>
        <w:rPr>
          <w:rFonts w:cs="Arial"/>
          <w:color w:val="C00000"/>
        </w:rPr>
      </w:pPr>
      <w:r>
        <w:rPr>
          <w:rFonts w:cs="Arial"/>
          <w:color w:val="C00000"/>
        </w:rPr>
        <w:t>**) Beispiel: Mustermann GmbH, Max Mustermann</w:t>
      </w:r>
    </w:p>
    <w:p w14:paraId="626A5EB6" w14:textId="6045DF34" w:rsidR="006806EA" w:rsidRPr="006806EA" w:rsidRDefault="006806EA" w:rsidP="006806EA">
      <w:pPr>
        <w:contextualSpacing/>
        <w:jc w:val="left"/>
        <w:rPr>
          <w:b/>
          <w:bCs/>
        </w:rPr>
      </w:pPr>
    </w:p>
    <w:sectPr w:rsidR="006806EA" w:rsidRPr="006806EA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3C632" w14:textId="77777777" w:rsidR="0056425D" w:rsidRDefault="0056425D">
      <w:r>
        <w:separator/>
      </w:r>
    </w:p>
    <w:p w14:paraId="20073C6A" w14:textId="77777777" w:rsidR="0056425D" w:rsidRDefault="0056425D"/>
    <w:p w14:paraId="50A57697" w14:textId="77777777" w:rsidR="0056425D" w:rsidRDefault="0056425D"/>
  </w:endnote>
  <w:endnote w:type="continuationSeparator" w:id="0">
    <w:p w14:paraId="3DAD47AB" w14:textId="77777777" w:rsidR="0056425D" w:rsidRDefault="0056425D">
      <w:r>
        <w:continuationSeparator/>
      </w:r>
    </w:p>
    <w:p w14:paraId="3BA32D49" w14:textId="77777777" w:rsidR="0056425D" w:rsidRDefault="0056425D"/>
    <w:p w14:paraId="7E0D0BE7" w14:textId="77777777" w:rsidR="0056425D" w:rsidRDefault="0056425D"/>
  </w:endnote>
  <w:endnote w:type="continuationNotice" w:id="1">
    <w:p w14:paraId="5ACCC467" w14:textId="77777777" w:rsidR="0056425D" w:rsidRDefault="005642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DB028" w14:textId="77777777" w:rsidR="0056425D" w:rsidRDefault="0056425D" w:rsidP="00026D23">
      <w:r>
        <w:separator/>
      </w:r>
    </w:p>
  </w:footnote>
  <w:footnote w:type="continuationSeparator" w:id="0">
    <w:p w14:paraId="22BCEC0B" w14:textId="77777777" w:rsidR="0056425D" w:rsidRDefault="0056425D">
      <w:r>
        <w:continuationSeparator/>
      </w:r>
    </w:p>
    <w:p w14:paraId="44B81AF1" w14:textId="77777777" w:rsidR="0056425D" w:rsidRDefault="0056425D"/>
    <w:p w14:paraId="65EE6B30" w14:textId="77777777" w:rsidR="0056425D" w:rsidRDefault="0056425D"/>
  </w:footnote>
  <w:footnote w:type="continuationNotice" w:id="1">
    <w:p w14:paraId="4E0A0DC4" w14:textId="77777777" w:rsidR="0056425D" w:rsidRDefault="0056425D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6806EA" w:rsidRPr="00997FC2" w:rsidRDefault="006806EA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6806EA" w:rsidRPr="006F2B9B" w:rsidRDefault="006806EA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6806EA" w:rsidRPr="00C0002D" w:rsidRDefault="006806EA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6500A61A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  <w:r w:rsidR="006806EA">
      <w:rPr>
        <w:b w:val="0"/>
        <w:sz w:val="16"/>
        <w:szCs w:val="16"/>
      </w:rPr>
      <w:t xml:space="preserve"> – angepasst an das vorliegende Verfahren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6155301">
    <w:abstractNumId w:val="1"/>
  </w:num>
  <w:num w:numId="2" w16cid:durableId="1981036306">
    <w:abstractNumId w:val="7"/>
  </w:num>
  <w:num w:numId="3" w16cid:durableId="526337302">
    <w:abstractNumId w:val="9"/>
  </w:num>
  <w:num w:numId="4" w16cid:durableId="1135292129">
    <w:abstractNumId w:val="23"/>
  </w:num>
  <w:num w:numId="5" w16cid:durableId="134030764">
    <w:abstractNumId w:val="11"/>
  </w:num>
  <w:num w:numId="6" w16cid:durableId="459810244">
    <w:abstractNumId w:val="3"/>
  </w:num>
  <w:num w:numId="7" w16cid:durableId="1301299182">
    <w:abstractNumId w:val="14"/>
  </w:num>
  <w:num w:numId="8" w16cid:durableId="739983883">
    <w:abstractNumId w:val="10"/>
  </w:num>
  <w:num w:numId="9" w16cid:durableId="626665661">
    <w:abstractNumId w:val="22"/>
  </w:num>
  <w:num w:numId="10" w16cid:durableId="912088599">
    <w:abstractNumId w:val="6"/>
  </w:num>
  <w:num w:numId="11" w16cid:durableId="191653989">
    <w:abstractNumId w:val="13"/>
  </w:num>
  <w:num w:numId="12" w16cid:durableId="1110051640">
    <w:abstractNumId w:val="13"/>
  </w:num>
  <w:num w:numId="13" w16cid:durableId="853419381">
    <w:abstractNumId w:val="13"/>
  </w:num>
  <w:num w:numId="14" w16cid:durableId="558635968">
    <w:abstractNumId w:val="13"/>
  </w:num>
  <w:num w:numId="15" w16cid:durableId="1437366787">
    <w:abstractNumId w:val="13"/>
  </w:num>
  <w:num w:numId="16" w16cid:durableId="879440349">
    <w:abstractNumId w:val="2"/>
  </w:num>
  <w:num w:numId="17" w16cid:durableId="1580210223">
    <w:abstractNumId w:val="2"/>
  </w:num>
  <w:num w:numId="18" w16cid:durableId="379743175">
    <w:abstractNumId w:val="18"/>
  </w:num>
  <w:num w:numId="19" w16cid:durableId="1852837952">
    <w:abstractNumId w:val="15"/>
  </w:num>
  <w:num w:numId="20" w16cid:durableId="286401091">
    <w:abstractNumId w:val="12"/>
  </w:num>
  <w:num w:numId="21" w16cid:durableId="1279221399">
    <w:abstractNumId w:val="8"/>
  </w:num>
  <w:num w:numId="22" w16cid:durableId="834415144">
    <w:abstractNumId w:val="0"/>
  </w:num>
  <w:num w:numId="23" w16cid:durableId="558711864">
    <w:abstractNumId w:val="17"/>
  </w:num>
  <w:num w:numId="24" w16cid:durableId="940652124">
    <w:abstractNumId w:val="20"/>
  </w:num>
  <w:num w:numId="25" w16cid:durableId="1067142339">
    <w:abstractNumId w:val="21"/>
  </w:num>
  <w:num w:numId="26" w16cid:durableId="436096642">
    <w:abstractNumId w:val="4"/>
  </w:num>
  <w:num w:numId="27" w16cid:durableId="1404372425">
    <w:abstractNumId w:val="16"/>
  </w:num>
  <w:num w:numId="28" w16cid:durableId="940918018">
    <w:abstractNumId w:val="19"/>
  </w:num>
  <w:num w:numId="29" w16cid:durableId="1301228908">
    <w:abstractNumId w:val="2"/>
  </w:num>
  <w:num w:numId="30" w16cid:durableId="2147038910">
    <w:abstractNumId w:val="2"/>
  </w:num>
  <w:num w:numId="31" w16cid:durableId="1064451325">
    <w:abstractNumId w:val="2"/>
  </w:num>
  <w:num w:numId="32" w16cid:durableId="603735125">
    <w:abstractNumId w:val="2"/>
  </w:num>
  <w:num w:numId="33" w16cid:durableId="16981228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49BC"/>
    <w:rsid w:val="00046C8E"/>
    <w:rsid w:val="00047B44"/>
    <w:rsid w:val="0006675C"/>
    <w:rsid w:val="00067E94"/>
    <w:rsid w:val="000733CD"/>
    <w:rsid w:val="00073456"/>
    <w:rsid w:val="000746FE"/>
    <w:rsid w:val="00077C88"/>
    <w:rsid w:val="00081305"/>
    <w:rsid w:val="000848E7"/>
    <w:rsid w:val="0009046A"/>
    <w:rsid w:val="00093AC6"/>
    <w:rsid w:val="000A42AA"/>
    <w:rsid w:val="000A77E4"/>
    <w:rsid w:val="000B0BDB"/>
    <w:rsid w:val="000C070F"/>
    <w:rsid w:val="000C28C8"/>
    <w:rsid w:val="000D2327"/>
    <w:rsid w:val="000D2F1B"/>
    <w:rsid w:val="000E4AA2"/>
    <w:rsid w:val="000E7631"/>
    <w:rsid w:val="000F2A54"/>
    <w:rsid w:val="000F3508"/>
    <w:rsid w:val="000F59C4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757D"/>
    <w:rsid w:val="001851C5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5225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5883"/>
    <w:rsid w:val="002616D0"/>
    <w:rsid w:val="00263542"/>
    <w:rsid w:val="002748DF"/>
    <w:rsid w:val="00274D50"/>
    <w:rsid w:val="0027784E"/>
    <w:rsid w:val="00280993"/>
    <w:rsid w:val="00280E29"/>
    <w:rsid w:val="00285F4A"/>
    <w:rsid w:val="00286C4B"/>
    <w:rsid w:val="002918D8"/>
    <w:rsid w:val="00297EB4"/>
    <w:rsid w:val="002A3062"/>
    <w:rsid w:val="002C0F7B"/>
    <w:rsid w:val="002C3E91"/>
    <w:rsid w:val="002C403D"/>
    <w:rsid w:val="002C444F"/>
    <w:rsid w:val="002D3567"/>
    <w:rsid w:val="002D725E"/>
    <w:rsid w:val="002E3A73"/>
    <w:rsid w:val="002E4302"/>
    <w:rsid w:val="002E4623"/>
    <w:rsid w:val="002E4A3E"/>
    <w:rsid w:val="002E593A"/>
    <w:rsid w:val="002E642B"/>
    <w:rsid w:val="002E6BD6"/>
    <w:rsid w:val="002E7C57"/>
    <w:rsid w:val="002F10A4"/>
    <w:rsid w:val="002F3C65"/>
    <w:rsid w:val="002F4952"/>
    <w:rsid w:val="002F6302"/>
    <w:rsid w:val="00300862"/>
    <w:rsid w:val="00304B85"/>
    <w:rsid w:val="00310390"/>
    <w:rsid w:val="00315E2A"/>
    <w:rsid w:val="003220B5"/>
    <w:rsid w:val="00327698"/>
    <w:rsid w:val="0033209B"/>
    <w:rsid w:val="00332B34"/>
    <w:rsid w:val="00336992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765D5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C4684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262D2"/>
    <w:rsid w:val="00435DB1"/>
    <w:rsid w:val="0044202E"/>
    <w:rsid w:val="0045228F"/>
    <w:rsid w:val="00454471"/>
    <w:rsid w:val="0045726B"/>
    <w:rsid w:val="0046057F"/>
    <w:rsid w:val="00460AA1"/>
    <w:rsid w:val="00462987"/>
    <w:rsid w:val="004632B6"/>
    <w:rsid w:val="00465A6F"/>
    <w:rsid w:val="00467CC4"/>
    <w:rsid w:val="0047055A"/>
    <w:rsid w:val="0047343B"/>
    <w:rsid w:val="00473ECD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D7EAE"/>
    <w:rsid w:val="004E07A5"/>
    <w:rsid w:val="004E122C"/>
    <w:rsid w:val="004E3711"/>
    <w:rsid w:val="004E386D"/>
    <w:rsid w:val="004E54F4"/>
    <w:rsid w:val="004F0972"/>
    <w:rsid w:val="004F23F5"/>
    <w:rsid w:val="004F3FD9"/>
    <w:rsid w:val="004F6A90"/>
    <w:rsid w:val="00502733"/>
    <w:rsid w:val="00502C6F"/>
    <w:rsid w:val="005041B2"/>
    <w:rsid w:val="0051062D"/>
    <w:rsid w:val="005123BC"/>
    <w:rsid w:val="00515E37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425D"/>
    <w:rsid w:val="00572F21"/>
    <w:rsid w:val="00573601"/>
    <w:rsid w:val="00574488"/>
    <w:rsid w:val="00576C66"/>
    <w:rsid w:val="00585EDA"/>
    <w:rsid w:val="005864BB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2F53"/>
    <w:rsid w:val="005E50E8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CBF"/>
    <w:rsid w:val="00663E32"/>
    <w:rsid w:val="00667DCD"/>
    <w:rsid w:val="00676062"/>
    <w:rsid w:val="006806EA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1CD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3805"/>
    <w:rsid w:val="00795297"/>
    <w:rsid w:val="0079630C"/>
    <w:rsid w:val="00796CCF"/>
    <w:rsid w:val="007B122B"/>
    <w:rsid w:val="007B5A6E"/>
    <w:rsid w:val="007B7AB9"/>
    <w:rsid w:val="007C0B33"/>
    <w:rsid w:val="007C545B"/>
    <w:rsid w:val="007C78E5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1E3D"/>
    <w:rsid w:val="00852D7B"/>
    <w:rsid w:val="00853F45"/>
    <w:rsid w:val="00864C52"/>
    <w:rsid w:val="00866DD9"/>
    <w:rsid w:val="00876BB1"/>
    <w:rsid w:val="00893505"/>
    <w:rsid w:val="0089492C"/>
    <w:rsid w:val="00894C0C"/>
    <w:rsid w:val="008A37E4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68F5"/>
    <w:rsid w:val="009333A0"/>
    <w:rsid w:val="00937BE2"/>
    <w:rsid w:val="00940F19"/>
    <w:rsid w:val="00941C7A"/>
    <w:rsid w:val="009423AD"/>
    <w:rsid w:val="00942AB9"/>
    <w:rsid w:val="009450F2"/>
    <w:rsid w:val="009515C7"/>
    <w:rsid w:val="00953C73"/>
    <w:rsid w:val="009555C5"/>
    <w:rsid w:val="00961264"/>
    <w:rsid w:val="00962412"/>
    <w:rsid w:val="00967807"/>
    <w:rsid w:val="009678EB"/>
    <w:rsid w:val="0097166A"/>
    <w:rsid w:val="0097359A"/>
    <w:rsid w:val="00986BCB"/>
    <w:rsid w:val="00987558"/>
    <w:rsid w:val="00991A98"/>
    <w:rsid w:val="00995989"/>
    <w:rsid w:val="009A3215"/>
    <w:rsid w:val="009A75F3"/>
    <w:rsid w:val="009B37A2"/>
    <w:rsid w:val="009B5456"/>
    <w:rsid w:val="009B7105"/>
    <w:rsid w:val="009C14BE"/>
    <w:rsid w:val="009D3CC0"/>
    <w:rsid w:val="009D5046"/>
    <w:rsid w:val="009E0802"/>
    <w:rsid w:val="009E275A"/>
    <w:rsid w:val="009E444D"/>
    <w:rsid w:val="009F383F"/>
    <w:rsid w:val="00A00872"/>
    <w:rsid w:val="00A010E4"/>
    <w:rsid w:val="00A03047"/>
    <w:rsid w:val="00A10F82"/>
    <w:rsid w:val="00A12C3A"/>
    <w:rsid w:val="00A12D13"/>
    <w:rsid w:val="00A218D3"/>
    <w:rsid w:val="00A25723"/>
    <w:rsid w:val="00A274E8"/>
    <w:rsid w:val="00A33F82"/>
    <w:rsid w:val="00A357E4"/>
    <w:rsid w:val="00A35AB2"/>
    <w:rsid w:val="00A4418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4ED1"/>
    <w:rsid w:val="00A75824"/>
    <w:rsid w:val="00A83E46"/>
    <w:rsid w:val="00A84C96"/>
    <w:rsid w:val="00A85D6B"/>
    <w:rsid w:val="00A8657A"/>
    <w:rsid w:val="00A90B27"/>
    <w:rsid w:val="00A90C84"/>
    <w:rsid w:val="00A946BA"/>
    <w:rsid w:val="00A9752F"/>
    <w:rsid w:val="00AA0988"/>
    <w:rsid w:val="00AA2452"/>
    <w:rsid w:val="00AA2B8D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635"/>
    <w:rsid w:val="00AD584D"/>
    <w:rsid w:val="00AE4AF0"/>
    <w:rsid w:val="00AE5809"/>
    <w:rsid w:val="00AF1915"/>
    <w:rsid w:val="00B003C3"/>
    <w:rsid w:val="00B11D25"/>
    <w:rsid w:val="00B12264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3651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3CB9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00F4"/>
    <w:rsid w:val="00C764C5"/>
    <w:rsid w:val="00C81A77"/>
    <w:rsid w:val="00CB1036"/>
    <w:rsid w:val="00CB13EB"/>
    <w:rsid w:val="00CB2EEB"/>
    <w:rsid w:val="00CB5CD8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264FA"/>
    <w:rsid w:val="00D34A4E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A61D3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5C9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34F6"/>
    <w:rsid w:val="00E74FFB"/>
    <w:rsid w:val="00E76F2B"/>
    <w:rsid w:val="00E8206C"/>
    <w:rsid w:val="00E85EBB"/>
    <w:rsid w:val="00E92DDD"/>
    <w:rsid w:val="00EA0C40"/>
    <w:rsid w:val="00EB0A00"/>
    <w:rsid w:val="00EC3EEB"/>
    <w:rsid w:val="00EC7AED"/>
    <w:rsid w:val="00EE2B0B"/>
    <w:rsid w:val="00F0386A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0CAD"/>
    <w:rsid w:val="00FA26FA"/>
    <w:rsid w:val="00FA3196"/>
    <w:rsid w:val="00FA3927"/>
    <w:rsid w:val="00FA6D6C"/>
    <w:rsid w:val="00FB37F2"/>
    <w:rsid w:val="00FB5CB4"/>
    <w:rsid w:val="00FC0982"/>
    <w:rsid w:val="00FC1057"/>
    <w:rsid w:val="00FC14E3"/>
    <w:rsid w:val="00FC1D18"/>
    <w:rsid w:val="00FC6B8D"/>
    <w:rsid w:val="00FD49AF"/>
    <w:rsid w:val="00FD6360"/>
    <w:rsid w:val="00FE3A19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D6A3EB9C-38DE-45B2-9890-1F31AEFC8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uiPriority w:val="99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0D2F1B"/>
  </w:style>
  <w:style w:type="character" w:customStyle="1" w:styleId="KommentartextZchn">
    <w:name w:val="Kommentartext Zchn"/>
    <w:link w:val="Kommentartext"/>
    <w:uiPriority w:val="99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customStyle="1" w:styleId="FormatvorlageArial10PtBlockVor6PtNach6Pt">
    <w:name w:val="Formatvorlage Arial 10 Pt. Block Vor:  6 Pt. Nach:  6 Pt."/>
    <w:basedOn w:val="Standard"/>
    <w:rsid w:val="006806EA"/>
    <w:pPr>
      <w:keepNext w:val="0"/>
      <w:spacing w:before="60"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7E05B-2690-4E8D-BF56-829B0733F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856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Petra Bachmann</cp:lastModifiedBy>
  <cp:revision>5</cp:revision>
  <cp:lastPrinted>2019-04-10T06:42:00Z</cp:lastPrinted>
  <dcterms:created xsi:type="dcterms:W3CDTF">2026-03-15T16:16:00Z</dcterms:created>
  <dcterms:modified xsi:type="dcterms:W3CDTF">2026-03-19T09:15:00Z</dcterms:modified>
</cp:coreProperties>
</file>