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6C8A95" w14:textId="2EA27E6E" w:rsidR="003A1FE2" w:rsidRDefault="000B4215" w:rsidP="003A1FE2">
      <w:pPr>
        <w:pStyle w:val="Title"/>
      </w:pPr>
      <w:sdt>
        <w:sdtPr>
          <w:rPr>
            <w:szCs w:val="50"/>
          </w:rPr>
          <w:alias w:val="Titel"/>
          <w:tag w:val=""/>
          <w:id w:val="1161507922"/>
          <w:placeholder>
            <w:docPart w:val="C868CFE41EA54449AE413924A526675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EndPr/>
        <w:sdtContent>
          <w:r w:rsidR="003A1FE2">
            <w:rPr>
              <w:szCs w:val="50"/>
            </w:rPr>
            <w:t>Anlage 03 Angebotsschreiben</w:t>
          </w:r>
        </w:sdtContent>
      </w:sdt>
      <w:r w:rsidR="003A1FE2">
        <w:t xml:space="preserve"> </w:t>
      </w:r>
    </w:p>
    <w:p w14:paraId="6D2BE651" w14:textId="4A1FF1A6" w:rsidR="003A1FE2" w:rsidRDefault="003A1FE2" w:rsidP="003A1FE2">
      <w:r>
        <w:t>Name und Anschrift des Bieters</w:t>
      </w:r>
    </w:p>
    <w:p w14:paraId="0FA648AB" w14:textId="6021720C" w:rsidR="00240329" w:rsidRDefault="00240329" w:rsidP="003A1FE2">
      <w:r>
        <w:rPr>
          <w:noProof/>
        </w:rPr>
        <mc:AlternateContent>
          <mc:Choice Requires="wps">
            <w:drawing>
              <wp:inline distT="0" distB="0" distL="0" distR="0" wp14:anchorId="7E212B9E" wp14:editId="7C7CFBCE">
                <wp:extent cx="4413212" cy="1404620"/>
                <wp:effectExtent l="0" t="0" r="26035" b="2095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321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id w:val="-1727751703"/>
                              <w:placeholder>
                                <w:docPart w:val="40B206221DCB4659A2FBFFECD198EF20"/>
                              </w:placeholder>
                              <w:showingPlcHdr/>
                            </w:sdtPr>
                            <w:sdtEndPr/>
                            <w:sdtContent>
                              <w:p w14:paraId="45B7B78D" w14:textId="74DEA962" w:rsidR="00240329" w:rsidRPr="00240329" w:rsidRDefault="00240329" w:rsidP="00240329">
                                <w:pPr>
                                  <w:rPr>
                                    <w:color w:val="808080"/>
                                  </w:rPr>
                                </w:pPr>
                                <w:r>
                                  <w:rPr>
                                    <w:rStyle w:val="PlaceholderText"/>
                                  </w:rPr>
                                  <w:t>Bitte Namen und Anschrift eingeben.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212B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7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" strokeweight=".5pt">
                <v:textbox style="mso-fit-shape-to-text:t">
                  <w:txbxContent>
                    <w:sdt>
                      <w:sdtPr>
                        <w:rPr>
                          <w:lang w:val="en-US"/>
                        </w:rPr>
                        <w:id w:val="-1727751703"/>
                        <w:placeholder>
                          <w:docPart w:val="40B206221DCB4659A2FBFFECD198EF20"/>
                        </w:placeholder>
                        <w:showingPlcHdr/>
                      </w:sdtPr>
                      <w:sdtEndPr/>
                      <w:sdtContent>
                        <w:p w14:paraId="45B7B78D" w14:textId="74DEA962" w:rsidR="00240329" w:rsidRPr="00240329" w:rsidRDefault="00240329" w:rsidP="00240329">
                          <w:pPr>
                            <w:rPr>
                              <w:color w:val="808080"/>
                            </w:rPr>
                          </w:pPr>
                          <w:r>
                            <w:rPr>
                              <w:rStyle w:val="PlaceholderText"/>
                            </w:rPr>
                            <w:t>Bitte Namen und Anschrift eingeben.</w:t>
                          </w:r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p w14:paraId="482F97ED" w14:textId="77777777" w:rsidR="003A1FE2" w:rsidRDefault="003A1FE2" w:rsidP="003A1FE2">
      <w:pPr>
        <w:pStyle w:val="Heading1"/>
        <w:ind w:left="340" w:hanging="340"/>
      </w:pPr>
      <w:r>
        <w:t>Öffentliche Ausschreibung</w:t>
      </w:r>
    </w:p>
    <w:p w14:paraId="64E44B84" w14:textId="77777777" w:rsidR="003A1FE2" w:rsidRDefault="003A1FE2" w:rsidP="003A1FE2">
      <w:pPr>
        <w:pStyle w:val="Heading1"/>
        <w:ind w:left="340" w:hanging="340"/>
      </w:pPr>
    </w:p>
    <w:p w14:paraId="253200CA" w14:textId="3E9DD739" w:rsidR="003A1FE2" w:rsidRDefault="003A1FE2" w:rsidP="003A1FE2">
      <w:pPr>
        <w:pStyle w:val="Heading1"/>
      </w:pPr>
      <w:r>
        <w:t xml:space="preserve">Konzeption und Umsetzung der Evaluation, Teil 2 (Umsetzungsförderung) des Programms </w:t>
      </w:r>
      <w:proofErr w:type="spellStart"/>
      <w:r>
        <w:t>Aller.Land</w:t>
      </w:r>
      <w:proofErr w:type="spellEnd"/>
    </w:p>
    <w:p w14:paraId="0A550633" w14:textId="77777777" w:rsidR="003A1FE2" w:rsidRDefault="003A1FE2" w:rsidP="003A1FE2"/>
    <w:p w14:paraId="7ADB8A92" w14:textId="77777777" w:rsidR="003A1FE2" w:rsidRDefault="003A1FE2" w:rsidP="003A1FE2">
      <w:r>
        <w:t>Der Vergabestelle wird folgender Ansprechpartner mit Kontaktdaten benannt:</w:t>
      </w:r>
    </w:p>
    <w:p w14:paraId="535FFE25" w14:textId="2ECE71F4" w:rsidR="003A1FE2" w:rsidRDefault="003A1FE2" w:rsidP="003A1FE2">
      <w:pPr>
        <w:tabs>
          <w:tab w:val="left" w:pos="1701"/>
        </w:tabs>
      </w:pPr>
      <w:r>
        <w:t>Name, Vorname</w:t>
      </w:r>
      <w:r>
        <w:tab/>
      </w:r>
      <w:sdt>
        <w:sdtPr>
          <w:id w:val="635604198"/>
          <w:placeholder>
            <w:docPart w:val="8385C32B615B4AB491A2A47869B16C63"/>
          </w:placeholder>
          <w:showingPlcHdr/>
        </w:sdtPr>
        <w:sdtEndPr/>
        <w:sdtContent>
          <w:r w:rsidR="0087484F">
            <w:rPr>
              <w:rStyle w:val="PlaceholderText"/>
            </w:rPr>
            <w:t>Bitte eingeben.</w:t>
          </w:r>
        </w:sdtContent>
      </w:sdt>
    </w:p>
    <w:p w14:paraId="24A5BC11" w14:textId="4DE47C0B" w:rsidR="003A1FE2" w:rsidRDefault="003A1FE2" w:rsidP="003A1FE2">
      <w:pPr>
        <w:tabs>
          <w:tab w:val="left" w:pos="1701"/>
        </w:tabs>
      </w:pPr>
      <w:r>
        <w:t>Telefon</w:t>
      </w:r>
      <w:r>
        <w:tab/>
      </w:r>
      <w:sdt>
        <w:sdtPr>
          <w:id w:val="-829982629"/>
          <w:placeholder>
            <w:docPart w:val="331D4E99B87148AC833DF90257F849FE"/>
          </w:placeholder>
          <w:showingPlcHdr/>
        </w:sdtPr>
        <w:sdtEndPr/>
        <w:sdtContent>
          <w:r w:rsidR="0087484F">
            <w:rPr>
              <w:rStyle w:val="PlaceholderText"/>
            </w:rPr>
            <w:t>Bitte eingeben.</w:t>
          </w:r>
        </w:sdtContent>
      </w:sdt>
    </w:p>
    <w:p w14:paraId="052C9DDD" w14:textId="5C4FEDD9" w:rsidR="003A1FE2" w:rsidRDefault="003A1FE2" w:rsidP="003A1FE2">
      <w:pPr>
        <w:tabs>
          <w:tab w:val="left" w:pos="1701"/>
        </w:tabs>
      </w:pPr>
      <w:r>
        <w:t>E-Mail</w:t>
      </w:r>
      <w:r>
        <w:tab/>
      </w:r>
      <w:sdt>
        <w:sdtPr>
          <w:id w:val="214328547"/>
          <w:placeholder>
            <w:docPart w:val="F1C9E41D53114232B7AE78FD7898FDF1"/>
          </w:placeholder>
          <w:showingPlcHdr/>
        </w:sdtPr>
        <w:sdtEndPr/>
        <w:sdtContent>
          <w:r w:rsidR="0087484F">
            <w:rPr>
              <w:rStyle w:val="PlaceholderText"/>
            </w:rPr>
            <w:t>Bitte eingeben.</w:t>
          </w:r>
        </w:sdtContent>
      </w:sdt>
    </w:p>
    <w:p w14:paraId="1BB0D7EB" w14:textId="5D681F69" w:rsidR="003A1FE2" w:rsidRDefault="003A1FE2" w:rsidP="003A1FE2">
      <w:pPr>
        <w:tabs>
          <w:tab w:val="left" w:pos="1701"/>
        </w:tabs>
      </w:pPr>
      <w:r>
        <w:t>Fax</w:t>
      </w:r>
      <w:r>
        <w:tab/>
      </w:r>
      <w:sdt>
        <w:sdtPr>
          <w:id w:val="-614292929"/>
          <w:placeholder>
            <w:docPart w:val="6916D469543E4C93A12C1F07C2605B88"/>
          </w:placeholder>
          <w:showingPlcHdr/>
        </w:sdtPr>
        <w:sdtEndPr/>
        <w:sdtContent>
          <w:r w:rsidR="0087484F">
            <w:rPr>
              <w:rStyle w:val="PlaceholderText"/>
            </w:rPr>
            <w:t>Bitte eingeben.</w:t>
          </w:r>
        </w:sdtContent>
      </w:sdt>
    </w:p>
    <w:p w14:paraId="6A58016C" w14:textId="77777777" w:rsidR="003A1FE2" w:rsidRDefault="003A1FE2" w:rsidP="003A1FE2"/>
    <w:p w14:paraId="4D3B8F22" w14:textId="77777777" w:rsidR="003A1FE2" w:rsidRDefault="003A1FE2" w:rsidP="003A1FE2">
      <w:pPr>
        <w:pStyle w:val="ListNumber"/>
        <w:numPr>
          <w:ilvl w:val="0"/>
          <w:numId w:val="1"/>
        </w:numPr>
        <w:ind w:left="340" w:hanging="340"/>
      </w:pPr>
      <w:r>
        <w:t xml:space="preserve">Ich/Wir biete(n) die geforderte Leistung gem. Leistungsbeschreibung an. </w:t>
      </w:r>
    </w:p>
    <w:p w14:paraId="00EEF1B5" w14:textId="77777777" w:rsidR="003A1FE2" w:rsidRDefault="003A1FE2" w:rsidP="003A1FE2">
      <w:pPr>
        <w:pStyle w:val="ListNumber"/>
        <w:numPr>
          <w:ilvl w:val="0"/>
          <w:numId w:val="1"/>
        </w:numPr>
        <w:ind w:left="340" w:hanging="340"/>
      </w:pPr>
      <w:r>
        <w:t>Die Angaben zu den Referenzen und Erfahrungen kann der Auftraggeber unter Wahrung der Vertraulichkeit jederzeit überprüfen und er kann bezüglich derer erforderlichenfalls ergänzende Unterlagen anfordern.</w:t>
      </w:r>
    </w:p>
    <w:p w14:paraId="69BB64DF" w14:textId="77777777" w:rsidR="003A1FE2" w:rsidRDefault="003A1FE2" w:rsidP="003A1FE2">
      <w:pPr>
        <w:pStyle w:val="ListNumber"/>
        <w:numPr>
          <w:ilvl w:val="0"/>
          <w:numId w:val="1"/>
        </w:numPr>
        <w:ind w:left="340" w:hanging="340"/>
      </w:pPr>
      <w:r>
        <w:t>Mein/Unser Angebot entspricht den Anforderungen, die sich aus den Ausschreibungsbestimmungen und den Vergabeunterlagen ergeben.</w:t>
      </w:r>
    </w:p>
    <w:p w14:paraId="5519C116" w14:textId="77777777" w:rsidR="003A1FE2" w:rsidRDefault="003A1FE2" w:rsidP="003A1FE2">
      <w:pPr>
        <w:pStyle w:val="ListNumber"/>
        <w:numPr>
          <w:ilvl w:val="0"/>
          <w:numId w:val="1"/>
        </w:numPr>
        <w:ind w:left="340" w:hanging="340"/>
      </w:pPr>
      <w:r>
        <w:t>Ich/Wir erkläre(n), dass sämtliche Erklärungen in Bezug auf meine/unsere Eignung sowie bezüglich der Qualität der Leistung nach bestem Wissen und Gewissen der Wahrheit entsprechend abgegeben werden.</w:t>
      </w:r>
    </w:p>
    <w:p w14:paraId="58115AE2" w14:textId="115B6B8B" w:rsidR="003A1FE2" w:rsidRDefault="003A1FE2" w:rsidP="003A1FE2">
      <w:pPr>
        <w:pStyle w:val="ListNumber"/>
      </w:pPr>
      <w:r>
        <w:lastRenderedPageBreak/>
        <w:t>Ich bin mir/wir sind uns bewusst, dass wissentlich falsch gemachte Angaben bzw. die Verweigerung der nachfolgenden Erklärungen und der Erklärungen zur Eignung meinen/unseren Ausschluss vom Vergabeverfahren zur Folge haben.</w:t>
      </w:r>
    </w:p>
    <w:p w14:paraId="2CD86D8A" w14:textId="77777777" w:rsidR="003A1FE2" w:rsidRDefault="003A1FE2" w:rsidP="003A1FE2"/>
    <w:p w14:paraId="051D9F0B" w14:textId="77777777" w:rsidR="003A1FE2" w:rsidRDefault="003A1FE2" w:rsidP="003A1FE2"/>
    <w:p w14:paraId="5C6B2529" w14:textId="77777777" w:rsidR="003A1FE2" w:rsidRDefault="003A1FE2" w:rsidP="003A1FE2"/>
    <w:p w14:paraId="157D90A1" w14:textId="7EAFC7A5" w:rsidR="003A1FE2" w:rsidRDefault="000B4215" w:rsidP="003A1FE2">
      <w:pPr>
        <w:spacing w:after="0" w:line="240" w:lineRule="auto"/>
      </w:pPr>
      <w:sdt>
        <w:sdtPr>
          <w:id w:val="-929045009"/>
          <w:placeholder>
            <w:docPart w:val="044ABC5973534C70BB6E6341CC4906B8"/>
          </w:placeholder>
          <w:showingPlcHdr/>
        </w:sdtPr>
        <w:sdtEndPr/>
        <w:sdtContent>
          <w:r w:rsidR="00F9356D">
            <w:rPr>
              <w:rStyle w:val="PlaceholderText"/>
            </w:rPr>
            <w:t>Bitte eingeben.</w:t>
          </w:r>
        </w:sdtContent>
      </w:sdt>
      <w:r w:rsidR="00F9356D">
        <w:tab/>
      </w:r>
      <w:r w:rsidR="00F9356D">
        <w:tab/>
      </w:r>
      <w:r w:rsidR="00757381">
        <w:tab/>
      </w:r>
      <w:r w:rsidR="003A1FE2">
        <w:tab/>
      </w:r>
      <w:sdt>
        <w:sdtPr>
          <w:id w:val="1671363507"/>
          <w:placeholder>
            <w:docPart w:val="21854AA06E2E470D865869B05CCA9E90"/>
          </w:placeholder>
          <w:showingPlcHdr/>
        </w:sdtPr>
        <w:sdtEndPr/>
        <w:sdtContent>
          <w:r w:rsidR="00F9356D">
            <w:rPr>
              <w:rStyle w:val="PlaceholderText"/>
            </w:rPr>
            <w:t>Bitte eingeben.</w:t>
          </w:r>
        </w:sdtContent>
      </w:sdt>
      <w:r w:rsidR="003A1FE2">
        <w:tab/>
      </w:r>
    </w:p>
    <w:p w14:paraId="0D223833" w14:textId="00FC3037" w:rsidR="003A1FE2" w:rsidRDefault="003A1FE2" w:rsidP="003A1FE2">
      <w:pPr>
        <w:spacing w:before="0" w:line="240" w:lineRule="auto"/>
      </w:pPr>
      <w:r>
        <w:t>Ort, Datum</w:t>
      </w:r>
      <w:r>
        <w:tab/>
      </w:r>
      <w:r>
        <w:tab/>
      </w:r>
      <w:r>
        <w:tab/>
      </w:r>
      <w:r>
        <w:tab/>
        <w:t>Name</w:t>
      </w:r>
      <w:r w:rsidR="00F9356D">
        <w:t xml:space="preserve"> des Vertreters in </w:t>
      </w:r>
      <w:r>
        <w:t>Textform</w:t>
      </w:r>
    </w:p>
    <w:p w14:paraId="74D2A97B" w14:textId="77777777" w:rsidR="003A1FE2" w:rsidRDefault="003A1FE2" w:rsidP="003A1FE2"/>
    <w:sectPr w:rsidR="003A1FE2" w:rsidSect="00A350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3289" w:bottom="300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C48FC" w14:textId="77777777" w:rsidR="000B4215" w:rsidRDefault="000B4215" w:rsidP="00591899">
      <w:pPr>
        <w:pStyle w:val="zzEndnoteSeparator"/>
      </w:pPr>
      <w:r>
        <w:separator/>
      </w:r>
    </w:p>
  </w:endnote>
  <w:endnote w:type="continuationSeparator" w:id="0">
    <w:p w14:paraId="5F0A886A" w14:textId="77777777" w:rsidR="000B4215" w:rsidRDefault="000B4215" w:rsidP="00591899">
      <w:pPr>
        <w:pStyle w:val="zzEndnoteContinuationSeparator"/>
      </w:pPr>
      <w:r>
        <w:continuationSeparator/>
      </w:r>
    </w:p>
  </w:endnote>
  <w:endnote w:type="continuationNotice" w:id="1">
    <w:p w14:paraId="16A935CD" w14:textId="77777777" w:rsidR="000B4215" w:rsidRDefault="000B4215" w:rsidP="00591899">
      <w:pPr>
        <w:pStyle w:val="zzEndnoteContinuationNot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BE06" w14:textId="77777777" w:rsidR="00830775" w:rsidRDefault="008307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3B786" w14:textId="77777777" w:rsidR="00830775" w:rsidRDefault="008307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D05A" w14:textId="77777777" w:rsidR="00830775" w:rsidRDefault="008307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364F" w14:textId="77777777" w:rsidR="000B4215" w:rsidRDefault="000B4215" w:rsidP="00C32871">
      <w:pPr>
        <w:pStyle w:val="zzFootnoteSeparator"/>
      </w:pPr>
      <w:r>
        <w:separator/>
      </w:r>
    </w:p>
  </w:footnote>
  <w:footnote w:type="continuationSeparator" w:id="0">
    <w:p w14:paraId="6A32E976" w14:textId="77777777" w:rsidR="000B4215" w:rsidRDefault="000B4215" w:rsidP="00C32871">
      <w:pPr>
        <w:pStyle w:val="zzFootnoteContinuationSeparator"/>
      </w:pPr>
      <w:r>
        <w:continuationSeparator/>
      </w:r>
    </w:p>
  </w:footnote>
  <w:footnote w:type="continuationNotice" w:id="1">
    <w:p w14:paraId="4E3EF579" w14:textId="77777777" w:rsidR="000B4215" w:rsidRDefault="000B4215" w:rsidP="00C32871">
      <w:pPr>
        <w:pStyle w:val="zzFootnoteContinuation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A944" w14:textId="77777777" w:rsidR="00830775" w:rsidRDefault="008307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CCC4" w14:textId="77777777" w:rsidR="00962AA5" w:rsidRDefault="00962AA5">
    <w:pPr>
      <w:pStyle w:val="Header"/>
    </w:pPr>
  </w:p>
  <w:p w14:paraId="466E36FC" w14:textId="77777777" w:rsidR="00830775" w:rsidRDefault="00830775">
    <w:pPr>
      <w:pStyle w:val="Header"/>
    </w:pPr>
  </w:p>
  <w:p w14:paraId="750AACEF" w14:textId="77777777" w:rsidR="00830775" w:rsidRDefault="00830775">
    <w:pPr>
      <w:pStyle w:val="Header"/>
    </w:pPr>
  </w:p>
  <w:p w14:paraId="54C83BBE" w14:textId="77777777" w:rsidR="00830775" w:rsidRDefault="00830775">
    <w:pPr>
      <w:pStyle w:val="Header"/>
    </w:pPr>
  </w:p>
  <w:p w14:paraId="03AF3DA5" w14:textId="77777777" w:rsidR="00830775" w:rsidRDefault="00830775">
    <w:pPr>
      <w:pStyle w:val="Header"/>
    </w:pPr>
  </w:p>
  <w:p w14:paraId="4CA042C2" w14:textId="77777777" w:rsidR="00830775" w:rsidRDefault="00830775">
    <w:pPr>
      <w:pStyle w:val="Header"/>
    </w:pPr>
  </w:p>
  <w:p w14:paraId="36741CCB" w14:textId="77777777" w:rsidR="00830775" w:rsidRDefault="00830775" w:rsidP="00830775">
    <w:pPr>
      <w:pStyle w:val="Header"/>
    </w:pPr>
    <w:r>
      <w:t>Anlage 03 - Angebotsschreiben</w:t>
    </w:r>
  </w:p>
  <w:p w14:paraId="1F8174BC" w14:textId="77777777" w:rsidR="00830775" w:rsidRDefault="00830775" w:rsidP="00830775">
    <w:pPr>
      <w:pStyle w:val="Header"/>
    </w:pPr>
    <w:r>
      <w:t>Konzeption und Umsetzung der Evaluation Teil 2</w:t>
    </w:r>
  </w:p>
  <w:p w14:paraId="6DA6E38A" w14:textId="77777777" w:rsidR="00830775" w:rsidRDefault="00830775">
    <w:pPr>
      <w:pStyle w:val="Header"/>
    </w:pPr>
  </w:p>
  <w:p w14:paraId="6B454DFF" w14:textId="77777777" w:rsidR="00874F61" w:rsidRDefault="00B77E20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58240" behindDoc="1" locked="1" layoutInCell="1" allowOverlap="1" wp14:anchorId="69E4494E" wp14:editId="75DD1444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48880" cy="10669905"/>
          <wp:effectExtent l="0" t="0" r="0" b="0"/>
          <wp:wrapNone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8658451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8880" cy="1066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6B75" w14:textId="77777777" w:rsidR="00C41EBE" w:rsidRDefault="00C41EBE">
    <w:pPr>
      <w:pStyle w:val="Header"/>
    </w:pPr>
  </w:p>
  <w:p w14:paraId="185B1BDA" w14:textId="77777777" w:rsidR="00AA6982" w:rsidRDefault="00AA6982">
    <w:pPr>
      <w:pStyle w:val="Header"/>
    </w:pPr>
  </w:p>
  <w:p w14:paraId="3DF03273" w14:textId="77777777" w:rsidR="00AA6982" w:rsidRDefault="00AA6982">
    <w:pPr>
      <w:pStyle w:val="Header"/>
    </w:pPr>
  </w:p>
  <w:p w14:paraId="310D5DEF" w14:textId="77777777" w:rsidR="00AA6982" w:rsidRDefault="00AA6982">
    <w:pPr>
      <w:pStyle w:val="Header"/>
    </w:pPr>
  </w:p>
  <w:p w14:paraId="76A1F02C" w14:textId="77777777" w:rsidR="00AA6982" w:rsidRDefault="00AA6982">
    <w:pPr>
      <w:pStyle w:val="Header"/>
    </w:pPr>
  </w:p>
  <w:p w14:paraId="1B573F5D" w14:textId="77777777" w:rsidR="00AA6982" w:rsidRDefault="00AA6982">
    <w:pPr>
      <w:pStyle w:val="Header"/>
    </w:pPr>
  </w:p>
  <w:p w14:paraId="1503209A" w14:textId="45C00A08" w:rsidR="00AA6982" w:rsidRDefault="00AA6982" w:rsidP="00AA6982">
    <w:pPr>
      <w:pStyle w:val="Header"/>
    </w:pPr>
    <w:r>
      <w:t>Anlage 03 - Angebotsschreiben</w:t>
    </w:r>
  </w:p>
  <w:p w14:paraId="34067B47" w14:textId="77777777" w:rsidR="00AA6982" w:rsidRDefault="00AA6982" w:rsidP="00AA6982">
    <w:pPr>
      <w:pStyle w:val="Header"/>
    </w:pPr>
    <w:r>
      <w:t>Konzeption und Umsetzung der Evaluation Teil 2</w:t>
    </w:r>
  </w:p>
  <w:p w14:paraId="498F2ECC" w14:textId="77777777" w:rsidR="00AA6982" w:rsidRDefault="00AA6982">
    <w:pPr>
      <w:pStyle w:val="Header"/>
    </w:pPr>
  </w:p>
  <w:p w14:paraId="397C17D5" w14:textId="77777777" w:rsidR="00C41EBE" w:rsidRDefault="00E3118A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58241" behindDoc="1" locked="1" layoutInCell="1" allowOverlap="1" wp14:anchorId="3D5F7A3A" wp14:editId="12E0D0ED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53325" cy="10676890"/>
          <wp:effectExtent l="0" t="0" r="3175" b="3810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346553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7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A441D"/>
    <w:multiLevelType w:val="multilevel"/>
    <w:tmpl w:val="DC02BCF4"/>
    <w:numStyleLink w:val="BulletListSettings"/>
  </w:abstractNum>
  <w:abstractNum w:abstractNumId="1" w15:restartNumberingAfterBreak="0">
    <w:nsid w:val="08002447"/>
    <w:multiLevelType w:val="hybridMultilevel"/>
    <w:tmpl w:val="D51C27A0"/>
    <w:lvl w:ilvl="0" w:tplc="6FD25824">
      <w:start w:val="1"/>
      <w:numFmt w:val="bullet"/>
      <w:pStyle w:val="zzFootnoteContinuationNote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C5929"/>
    <w:multiLevelType w:val="multilevel"/>
    <w:tmpl w:val="14EE31FC"/>
    <w:numStyleLink w:val="NumberedListSettings"/>
  </w:abstractNum>
  <w:abstractNum w:abstractNumId="3" w15:restartNumberingAfterBreak="0">
    <w:nsid w:val="475F3F0B"/>
    <w:multiLevelType w:val="multilevel"/>
    <w:tmpl w:val="14EE31FC"/>
    <w:styleLink w:val="NumberedListSetting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852" w:hanging="284"/>
      </w:pPr>
      <w:rPr>
        <w:rFonts w:hint="default"/>
      </w:rPr>
    </w:lvl>
    <w:lvl w:ilvl="3">
      <w:start w:val="1"/>
      <w:numFmt w:val="none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righ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right"/>
      <w:pPr>
        <w:ind w:left="2552" w:hanging="284"/>
      </w:pPr>
      <w:rPr>
        <w:rFonts w:hint="default"/>
      </w:rPr>
    </w:lvl>
  </w:abstractNum>
  <w:abstractNum w:abstractNumId="4" w15:restartNumberingAfterBreak="0">
    <w:nsid w:val="4A44577A"/>
    <w:multiLevelType w:val="multilevel"/>
    <w:tmpl w:val="DC02BCF4"/>
    <w:styleLink w:val="BulletListSettings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1212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96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80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64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48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632"/>
        </w:tabs>
        <w:ind w:left="2556" w:hanging="284"/>
      </w:pPr>
      <w:rPr>
        <w:rFonts w:hint="default"/>
      </w:rPr>
    </w:lvl>
  </w:abstractNum>
  <w:abstractNum w:abstractNumId="5" w15:restartNumberingAfterBreak="0">
    <w:nsid w:val="590B4536"/>
    <w:multiLevelType w:val="multilevel"/>
    <w:tmpl w:val="14EE31FC"/>
    <w:numStyleLink w:val="NumberedListSettings"/>
  </w:abstractNum>
  <w:abstractNum w:abstractNumId="6" w15:restartNumberingAfterBreak="0">
    <w:nsid w:val="68E72386"/>
    <w:multiLevelType w:val="multilevel"/>
    <w:tmpl w:val="DC02BCF4"/>
    <w:numStyleLink w:val="BulletListSettings"/>
  </w:abstractNum>
  <w:abstractNum w:abstractNumId="7" w15:restartNumberingAfterBreak="0">
    <w:nsid w:val="79C84C74"/>
    <w:multiLevelType w:val="multilevel"/>
    <w:tmpl w:val="14EE31FC"/>
    <w:numStyleLink w:val="NumberedListSettings"/>
  </w:abstractNum>
  <w:num w:numId="1" w16cid:durableId="260839396">
    <w:abstractNumId w:val="3"/>
  </w:num>
  <w:num w:numId="2" w16cid:durableId="408116945">
    <w:abstractNumId w:val="2"/>
  </w:num>
  <w:num w:numId="3" w16cid:durableId="2081555592">
    <w:abstractNumId w:val="4"/>
  </w:num>
  <w:num w:numId="4" w16cid:durableId="446311965">
    <w:abstractNumId w:val="1"/>
  </w:num>
  <w:num w:numId="5" w16cid:durableId="219558439">
    <w:abstractNumId w:val="6"/>
  </w:num>
  <w:num w:numId="6" w16cid:durableId="318583715">
    <w:abstractNumId w:val="7"/>
  </w:num>
  <w:num w:numId="7" w16cid:durableId="1460689295">
    <w:abstractNumId w:val="0"/>
  </w:num>
  <w:num w:numId="8" w16cid:durableId="282885746">
    <w:abstractNumId w:val="5"/>
  </w:num>
  <w:num w:numId="9" w16cid:durableId="390037401">
    <w:abstractNumId w:val="0"/>
  </w:num>
  <w:num w:numId="10" w16cid:durableId="454376993">
    <w:abstractNumId w:val="4"/>
  </w:num>
  <w:num w:numId="11" w16cid:durableId="1023704090">
    <w:abstractNumId w:val="5"/>
  </w:num>
  <w:num w:numId="12" w16cid:durableId="2089305961">
    <w:abstractNumId w:val="3"/>
  </w:num>
  <w:num w:numId="13" w16cid:durableId="1087767482">
    <w:abstractNumId w:val="1"/>
  </w:num>
  <w:num w:numId="14" w16cid:durableId="1411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cryptProviderType="rsaAES" w:cryptAlgorithmClass="hash" w:cryptAlgorithmType="typeAny" w:cryptAlgorithmSid="14" w:cryptSpinCount="100000" w:hash="rirN8G/IB2ZkxSGuqz0J8c+tT2s5f+o/irC+ZOKDicoEBQ3k+fXN43FGLks5JIyR7jX0TkGP3eZCrKuBF8tfXg==" w:salt="Vpc2TUpJVjeZS9/j4vf8Tw=="/>
  <w:defaultTabStop w:val="708"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FE2"/>
    <w:rsid w:val="00003AFA"/>
    <w:rsid w:val="000200AF"/>
    <w:rsid w:val="00021C1E"/>
    <w:rsid w:val="00043ECF"/>
    <w:rsid w:val="0007768C"/>
    <w:rsid w:val="000A286E"/>
    <w:rsid w:val="000B4215"/>
    <w:rsid w:val="000C1A85"/>
    <w:rsid w:val="000D7875"/>
    <w:rsid w:val="0010103B"/>
    <w:rsid w:val="00125708"/>
    <w:rsid w:val="0013714E"/>
    <w:rsid w:val="00153E88"/>
    <w:rsid w:val="001552E2"/>
    <w:rsid w:val="00157065"/>
    <w:rsid w:val="0019423D"/>
    <w:rsid w:val="001944AA"/>
    <w:rsid w:val="001A1724"/>
    <w:rsid w:val="001A5F7E"/>
    <w:rsid w:val="001E1552"/>
    <w:rsid w:val="001E6731"/>
    <w:rsid w:val="002149D9"/>
    <w:rsid w:val="00240329"/>
    <w:rsid w:val="00263191"/>
    <w:rsid w:val="00263BEF"/>
    <w:rsid w:val="00274EC1"/>
    <w:rsid w:val="002850E0"/>
    <w:rsid w:val="002A36A8"/>
    <w:rsid w:val="002B1093"/>
    <w:rsid w:val="002B1489"/>
    <w:rsid w:val="002B6D3C"/>
    <w:rsid w:val="002B6DE9"/>
    <w:rsid w:val="002E1262"/>
    <w:rsid w:val="002E26D5"/>
    <w:rsid w:val="002E46D4"/>
    <w:rsid w:val="002E5BFE"/>
    <w:rsid w:val="002E74AC"/>
    <w:rsid w:val="0031354A"/>
    <w:rsid w:val="00321587"/>
    <w:rsid w:val="003279C1"/>
    <w:rsid w:val="00343000"/>
    <w:rsid w:val="0034440B"/>
    <w:rsid w:val="00347511"/>
    <w:rsid w:val="0039080D"/>
    <w:rsid w:val="003A1FE2"/>
    <w:rsid w:val="003A6379"/>
    <w:rsid w:val="003A666A"/>
    <w:rsid w:val="003B428E"/>
    <w:rsid w:val="003B4690"/>
    <w:rsid w:val="003B592B"/>
    <w:rsid w:val="003B6727"/>
    <w:rsid w:val="003E3825"/>
    <w:rsid w:val="003F01BE"/>
    <w:rsid w:val="004423E7"/>
    <w:rsid w:val="004628C3"/>
    <w:rsid w:val="00465378"/>
    <w:rsid w:val="0046712B"/>
    <w:rsid w:val="00484CC6"/>
    <w:rsid w:val="004B584F"/>
    <w:rsid w:val="004C6AE3"/>
    <w:rsid w:val="004E2A21"/>
    <w:rsid w:val="004F0F3A"/>
    <w:rsid w:val="00500682"/>
    <w:rsid w:val="00501296"/>
    <w:rsid w:val="005012A6"/>
    <w:rsid w:val="005025BC"/>
    <w:rsid w:val="0050783C"/>
    <w:rsid w:val="00527FB8"/>
    <w:rsid w:val="00532BA6"/>
    <w:rsid w:val="00560D12"/>
    <w:rsid w:val="00562ADA"/>
    <w:rsid w:val="005659AB"/>
    <w:rsid w:val="005707D3"/>
    <w:rsid w:val="00591899"/>
    <w:rsid w:val="005B132A"/>
    <w:rsid w:val="005C2633"/>
    <w:rsid w:val="005C3FC8"/>
    <w:rsid w:val="005C6E66"/>
    <w:rsid w:val="005E38FA"/>
    <w:rsid w:val="005F6A06"/>
    <w:rsid w:val="0060406B"/>
    <w:rsid w:val="00617EFD"/>
    <w:rsid w:val="006227B6"/>
    <w:rsid w:val="00640CCE"/>
    <w:rsid w:val="00662807"/>
    <w:rsid w:val="0066473B"/>
    <w:rsid w:val="006A45AA"/>
    <w:rsid w:val="006B244E"/>
    <w:rsid w:val="006C046A"/>
    <w:rsid w:val="006C65D4"/>
    <w:rsid w:val="006E360F"/>
    <w:rsid w:val="00730E51"/>
    <w:rsid w:val="00745599"/>
    <w:rsid w:val="00751A6B"/>
    <w:rsid w:val="00757381"/>
    <w:rsid w:val="00782EE4"/>
    <w:rsid w:val="007A3FC8"/>
    <w:rsid w:val="007E3AA6"/>
    <w:rsid w:val="007E6C4E"/>
    <w:rsid w:val="007F611A"/>
    <w:rsid w:val="008071E7"/>
    <w:rsid w:val="00830775"/>
    <w:rsid w:val="008355E4"/>
    <w:rsid w:val="00851033"/>
    <w:rsid w:val="008578AC"/>
    <w:rsid w:val="00861234"/>
    <w:rsid w:val="0087484F"/>
    <w:rsid w:val="00874F61"/>
    <w:rsid w:val="008A5192"/>
    <w:rsid w:val="008A5732"/>
    <w:rsid w:val="008A6346"/>
    <w:rsid w:val="008D649F"/>
    <w:rsid w:val="008E5776"/>
    <w:rsid w:val="008E59F4"/>
    <w:rsid w:val="009169A4"/>
    <w:rsid w:val="0092454B"/>
    <w:rsid w:val="00933F21"/>
    <w:rsid w:val="00935B0C"/>
    <w:rsid w:val="00947668"/>
    <w:rsid w:val="00953812"/>
    <w:rsid w:val="00962AA5"/>
    <w:rsid w:val="00977BDF"/>
    <w:rsid w:val="00995193"/>
    <w:rsid w:val="0099737F"/>
    <w:rsid w:val="009C012E"/>
    <w:rsid w:val="009D43C4"/>
    <w:rsid w:val="009F049A"/>
    <w:rsid w:val="00A033B3"/>
    <w:rsid w:val="00A12C18"/>
    <w:rsid w:val="00A1525F"/>
    <w:rsid w:val="00A15DDB"/>
    <w:rsid w:val="00A35066"/>
    <w:rsid w:val="00A510AA"/>
    <w:rsid w:val="00A656E6"/>
    <w:rsid w:val="00A9452C"/>
    <w:rsid w:val="00AA6982"/>
    <w:rsid w:val="00B264D3"/>
    <w:rsid w:val="00B309BE"/>
    <w:rsid w:val="00B77E20"/>
    <w:rsid w:val="00B82B21"/>
    <w:rsid w:val="00BA1FD1"/>
    <w:rsid w:val="00BA5BF4"/>
    <w:rsid w:val="00BB1E8A"/>
    <w:rsid w:val="00BB56B2"/>
    <w:rsid w:val="00BB67DC"/>
    <w:rsid w:val="00BC3398"/>
    <w:rsid w:val="00C32871"/>
    <w:rsid w:val="00C3437C"/>
    <w:rsid w:val="00C40597"/>
    <w:rsid w:val="00C413D7"/>
    <w:rsid w:val="00C41EBE"/>
    <w:rsid w:val="00C444B3"/>
    <w:rsid w:val="00C5088A"/>
    <w:rsid w:val="00C81413"/>
    <w:rsid w:val="00C94A0A"/>
    <w:rsid w:val="00C94C99"/>
    <w:rsid w:val="00CA2B1D"/>
    <w:rsid w:val="00CD31FB"/>
    <w:rsid w:val="00CF2175"/>
    <w:rsid w:val="00D21C6B"/>
    <w:rsid w:val="00D27656"/>
    <w:rsid w:val="00D4241C"/>
    <w:rsid w:val="00D50D2C"/>
    <w:rsid w:val="00D75CAC"/>
    <w:rsid w:val="00D92315"/>
    <w:rsid w:val="00D946A4"/>
    <w:rsid w:val="00DC4C75"/>
    <w:rsid w:val="00DC7A28"/>
    <w:rsid w:val="00DF52F1"/>
    <w:rsid w:val="00E145A7"/>
    <w:rsid w:val="00E3118A"/>
    <w:rsid w:val="00E3682D"/>
    <w:rsid w:val="00E56DFC"/>
    <w:rsid w:val="00E86F34"/>
    <w:rsid w:val="00E933B8"/>
    <w:rsid w:val="00E976EE"/>
    <w:rsid w:val="00EA3816"/>
    <w:rsid w:val="00F442AC"/>
    <w:rsid w:val="00F45470"/>
    <w:rsid w:val="00F46729"/>
    <w:rsid w:val="00F51078"/>
    <w:rsid w:val="00F52330"/>
    <w:rsid w:val="00F85D98"/>
    <w:rsid w:val="00F90983"/>
    <w:rsid w:val="00F9356D"/>
    <w:rsid w:val="00F96067"/>
    <w:rsid w:val="00FB0BC5"/>
    <w:rsid w:val="00FE34BC"/>
    <w:rsid w:val="00FF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4ED650"/>
  <w14:defaultImageDpi w14:val="32767"/>
  <w15:chartTrackingRefBased/>
  <w15:docId w15:val="{825DAC18-6144-41BD-A86B-844E745E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de-DE" w:eastAsia="zh-CN" w:bidi="ar-SA"/>
      </w:rPr>
    </w:rPrDefault>
    <w:pPrDefault>
      <w:pPr>
        <w:spacing w:before="170" w:after="17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9" w:unhideWhenUsed="1" w:qFormat="1"/>
    <w:lsdException w:name="Subtle Reference" w:semiHidden="1" w:uiPriority="9" w:unhideWhenUsed="1" w:qFormat="1"/>
    <w:lsdException w:name="Intense Reference" w:semiHidden="1" w:uiPriority="9" w:unhideWhenUsed="1" w:qFormat="1"/>
    <w:lsdException w:name="Book Title" w:semiHidden="1" w:uiPriority="9" w:unhideWhenUsed="1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B6727"/>
    <w:rPr>
      <w:kern w:val="12"/>
    </w:rPr>
  </w:style>
  <w:style w:type="paragraph" w:styleId="Heading1">
    <w:name w:val="heading 1"/>
    <w:aliases w:val="Hauptüberschrift"/>
    <w:basedOn w:val="zzHeadings"/>
    <w:next w:val="Normal"/>
    <w:link w:val="Heading1Char"/>
    <w:qFormat/>
    <w:rsid w:val="003B6727"/>
    <w:pPr>
      <w:spacing w:before="567" w:line="240" w:lineRule="auto"/>
      <w:contextualSpacing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aliases w:val="Zwischenüberschrift"/>
    <w:basedOn w:val="zzHeadings"/>
    <w:next w:val="Normal"/>
    <w:link w:val="Heading2Char"/>
    <w:qFormat/>
    <w:rsid w:val="001A5F7E"/>
    <w:pPr>
      <w:spacing w:before="397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zzHeadings"/>
    <w:next w:val="Normal"/>
    <w:link w:val="Heading3Char"/>
    <w:uiPriority w:val="24"/>
    <w:semiHidden/>
    <w:rsid w:val="001A5F7E"/>
    <w:pPr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zzHeadings"/>
    <w:next w:val="Normal"/>
    <w:link w:val="Heading4Char"/>
    <w:uiPriority w:val="24"/>
    <w:semiHidden/>
    <w:rsid w:val="001A5F7E"/>
    <w:p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zzHeadings"/>
    <w:next w:val="Normal"/>
    <w:link w:val="Heading5Char"/>
    <w:uiPriority w:val="24"/>
    <w:semiHidden/>
    <w:rsid w:val="001A5F7E"/>
    <w:pPr>
      <w:outlineLvl w:val="4"/>
    </w:pPr>
    <w:rPr>
      <w:rFonts w:eastAsiaTheme="majorEastAsia" w:cstheme="majorBidi"/>
    </w:rPr>
  </w:style>
  <w:style w:type="paragraph" w:styleId="Heading6">
    <w:name w:val="heading 6"/>
    <w:basedOn w:val="zzHeadings"/>
    <w:next w:val="Normal"/>
    <w:link w:val="Heading6Char"/>
    <w:uiPriority w:val="24"/>
    <w:semiHidden/>
    <w:rsid w:val="001A5F7E"/>
    <w:pPr>
      <w:outlineLvl w:val="5"/>
    </w:pPr>
    <w:rPr>
      <w:rFonts w:eastAsiaTheme="majorEastAsia" w:cstheme="majorBidi"/>
    </w:rPr>
  </w:style>
  <w:style w:type="paragraph" w:styleId="Heading7">
    <w:name w:val="heading 7"/>
    <w:basedOn w:val="zzHeadings"/>
    <w:next w:val="Normal"/>
    <w:link w:val="Heading7Char"/>
    <w:uiPriority w:val="24"/>
    <w:semiHidden/>
    <w:rsid w:val="001A5F7E"/>
    <w:p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zzHeadings"/>
    <w:next w:val="Normal"/>
    <w:link w:val="Heading8Char"/>
    <w:uiPriority w:val="24"/>
    <w:semiHidden/>
    <w:rsid w:val="001A5F7E"/>
    <w:pPr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zzHeadings"/>
    <w:next w:val="Normal"/>
    <w:link w:val="Heading9Char"/>
    <w:uiPriority w:val="24"/>
    <w:semiHidden/>
    <w:rsid w:val="001A5F7E"/>
    <w:pPr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2"/>
    <w:qFormat/>
    <w:rsid w:val="001A5F7E"/>
    <w:pPr>
      <w:spacing w:before="0" w:after="0"/>
    </w:pPr>
  </w:style>
  <w:style w:type="paragraph" w:customStyle="1" w:styleId="zzHeaderFooter">
    <w:name w:val="zz_HeaderFooter"/>
    <w:basedOn w:val="Normal"/>
    <w:uiPriority w:val="99"/>
    <w:rsid w:val="001A5F7E"/>
    <w:pPr>
      <w:spacing w:before="0" w:after="0" w:line="240" w:lineRule="auto"/>
    </w:pPr>
    <w:rPr>
      <w:sz w:val="14"/>
    </w:rPr>
  </w:style>
  <w:style w:type="paragraph" w:customStyle="1" w:styleId="zzHeadings">
    <w:name w:val="zz_Headings"/>
    <w:basedOn w:val="Normal"/>
    <w:uiPriority w:val="99"/>
    <w:rsid w:val="001A5F7E"/>
    <w:pPr>
      <w:keepNext/>
      <w:keepLines/>
      <w:suppressAutoHyphens/>
    </w:pPr>
    <w:rPr>
      <w:rFonts w:asciiTheme="majorHAnsi" w:hAnsiTheme="majorHAnsi"/>
    </w:rPr>
  </w:style>
  <w:style w:type="paragraph" w:customStyle="1" w:styleId="zzPreprint">
    <w:name w:val="zz_Preprint"/>
    <w:basedOn w:val="zzHeaderFooter"/>
    <w:uiPriority w:val="99"/>
    <w:rsid w:val="001A5F7E"/>
    <w:rPr>
      <w:color w:val="BFBFBF"/>
    </w:rPr>
  </w:style>
  <w:style w:type="table" w:styleId="TableGrid">
    <w:name w:val="Table Grid"/>
    <w:basedOn w:val="TableNormal"/>
    <w:uiPriority w:val="39"/>
    <w:rsid w:val="001A5F7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zzHeaderFooter"/>
    <w:link w:val="HeaderChar"/>
    <w:uiPriority w:val="99"/>
    <w:rsid w:val="001A5F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F7E"/>
    <w:rPr>
      <w:sz w:val="14"/>
    </w:rPr>
  </w:style>
  <w:style w:type="paragraph" w:styleId="Footer">
    <w:name w:val="footer"/>
    <w:basedOn w:val="zzHeaderFooter"/>
    <w:link w:val="FooterChar"/>
    <w:uiPriority w:val="99"/>
    <w:rsid w:val="001A5F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F7E"/>
    <w:rPr>
      <w:sz w:val="14"/>
    </w:rPr>
  </w:style>
  <w:style w:type="table" w:customStyle="1" w:styleId="LayoutTable">
    <w:name w:val="Layout Table"/>
    <w:basedOn w:val="TableNormal"/>
    <w:uiPriority w:val="99"/>
    <w:rsid w:val="001A5F7E"/>
    <w:rPr>
      <w:kern w:val="12"/>
    </w:rPr>
    <w:tblPr>
      <w:tblCellMar>
        <w:left w:w="0" w:type="dxa"/>
        <w:right w:w="0" w:type="dxa"/>
      </w:tblCellMar>
    </w:tblPr>
  </w:style>
  <w:style w:type="table" w:customStyle="1" w:styleId="AddressTable">
    <w:name w:val="Address Table"/>
    <w:basedOn w:val="TableNormal"/>
    <w:uiPriority w:val="99"/>
    <w:rsid w:val="001A5F7E"/>
    <w:pPr>
      <w:contextualSpacing/>
    </w:pPr>
    <w:rPr>
      <w:kern w:val="12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rsid w:val="001A5F7E"/>
    <w:rPr>
      <w:color w:val="808080"/>
    </w:rPr>
  </w:style>
  <w:style w:type="paragraph" w:styleId="ListBullet">
    <w:name w:val="List Bullet"/>
    <w:basedOn w:val="ListParagraph"/>
    <w:uiPriority w:val="4"/>
    <w:qFormat/>
    <w:rsid w:val="001A5F7E"/>
    <w:pPr>
      <w:numPr>
        <w:numId w:val="10"/>
      </w:numPr>
      <w:contextualSpacing/>
    </w:pPr>
    <w:rPr>
      <w:rFonts w:eastAsiaTheme="minorHAnsi"/>
      <w:lang w:eastAsia="en-US"/>
    </w:rPr>
  </w:style>
  <w:style w:type="paragraph" w:styleId="ListNumber">
    <w:name w:val="List Number"/>
    <w:basedOn w:val="ListParagraph"/>
    <w:uiPriority w:val="5"/>
    <w:qFormat/>
    <w:rsid w:val="001A5F7E"/>
    <w:pPr>
      <w:numPr>
        <w:numId w:val="12"/>
      </w:numPr>
    </w:pPr>
    <w:rPr>
      <w:rFonts w:eastAsiaTheme="minorHAnsi"/>
      <w:lang w:eastAsia="en-US"/>
    </w:rPr>
  </w:style>
  <w:style w:type="numbering" w:customStyle="1" w:styleId="NumberedListSettings">
    <w:name w:val="Numbered List Settings"/>
    <w:uiPriority w:val="99"/>
    <w:rsid w:val="001A5F7E"/>
    <w:pPr>
      <w:numPr>
        <w:numId w:val="1"/>
      </w:numPr>
    </w:pPr>
  </w:style>
  <w:style w:type="numbering" w:customStyle="1" w:styleId="BulletListSettings">
    <w:name w:val="Bullet List Settings"/>
    <w:uiPriority w:val="99"/>
    <w:rsid w:val="001A5F7E"/>
    <w:pPr>
      <w:numPr>
        <w:numId w:val="3"/>
      </w:numPr>
    </w:pPr>
  </w:style>
  <w:style w:type="paragraph" w:customStyle="1" w:styleId="Infotext">
    <w:name w:val="Infotext"/>
    <w:basedOn w:val="zzHeaderFooter"/>
    <w:uiPriority w:val="9"/>
    <w:rsid w:val="001A5F7E"/>
    <w:rPr>
      <w:rFonts w:eastAsiaTheme="minorHAnsi"/>
      <w:lang w:eastAsia="en-US"/>
    </w:rPr>
  </w:style>
  <w:style w:type="paragraph" w:styleId="Date">
    <w:name w:val="Date"/>
    <w:basedOn w:val="Normal"/>
    <w:next w:val="Normal"/>
    <w:link w:val="DateChar"/>
    <w:uiPriority w:val="9"/>
    <w:rsid w:val="003B6727"/>
  </w:style>
  <w:style w:type="character" w:customStyle="1" w:styleId="DateChar">
    <w:name w:val="Date Char"/>
    <w:basedOn w:val="DefaultParagraphFont"/>
    <w:link w:val="Date"/>
    <w:uiPriority w:val="9"/>
    <w:rsid w:val="003B6727"/>
    <w:rPr>
      <w:kern w:val="12"/>
    </w:rPr>
  </w:style>
  <w:style w:type="paragraph" w:styleId="EnvelopeReturn">
    <w:name w:val="envelope return"/>
    <w:basedOn w:val="zzHeaderFooter"/>
    <w:next w:val="Header"/>
    <w:uiPriority w:val="99"/>
    <w:rsid w:val="001A5F7E"/>
    <w:pPr>
      <w:framePr w:w="4536" w:wrap="notBeside" w:hAnchor="margin" w:y="-396" w:anchorLock="1"/>
      <w:tabs>
        <w:tab w:val="left" w:pos="284"/>
        <w:tab w:val="left" w:pos="567"/>
      </w:tabs>
      <w:suppressAutoHyphens/>
      <w:spacing w:before="60"/>
    </w:pPr>
    <w:rPr>
      <w:rFonts w:asciiTheme="majorHAnsi" w:eastAsiaTheme="majorEastAsia" w:hAnsiTheme="majorHAnsi" w:cstheme="majorBidi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1A5F7E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zzHeadings"/>
    <w:next w:val="Normal"/>
    <w:link w:val="TitleChar"/>
    <w:uiPriority w:val="19"/>
    <w:qFormat/>
    <w:rsid w:val="00C94C99"/>
    <w:pPr>
      <w:spacing w:before="0" w:after="440" w:line="216" w:lineRule="auto"/>
      <w:contextualSpacing/>
    </w:pPr>
    <w:rPr>
      <w:rFonts w:eastAsiaTheme="majorEastAsia" w:cstheme="majorBidi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C94C99"/>
    <w:rPr>
      <w:rFonts w:asciiTheme="majorHAnsi" w:eastAsiaTheme="majorEastAsia" w:hAnsiTheme="majorHAnsi" w:cstheme="majorBidi"/>
      <w:kern w:val="12"/>
      <w:sz w:val="50"/>
      <w:szCs w:val="56"/>
    </w:rPr>
  </w:style>
  <w:style w:type="paragraph" w:styleId="Subtitle">
    <w:name w:val="Subtitle"/>
    <w:basedOn w:val="zzHeadings"/>
    <w:next w:val="Normal"/>
    <w:link w:val="SubtitleChar"/>
    <w:uiPriority w:val="19"/>
    <w:rsid w:val="001A5F7E"/>
    <w:pPr>
      <w:numPr>
        <w:ilvl w:val="1"/>
      </w:numPr>
    </w:pPr>
  </w:style>
  <w:style w:type="character" w:customStyle="1" w:styleId="SubtitleChar">
    <w:name w:val="Subtitle Char"/>
    <w:basedOn w:val="DefaultParagraphFont"/>
    <w:link w:val="Subtitle"/>
    <w:uiPriority w:val="19"/>
    <w:rsid w:val="001A5F7E"/>
    <w:rPr>
      <w:rFonts w:asciiTheme="majorHAnsi" w:hAnsiTheme="majorHAnsi"/>
    </w:rPr>
  </w:style>
  <w:style w:type="paragraph" w:styleId="Quote">
    <w:name w:val="Quote"/>
    <w:basedOn w:val="Normal"/>
    <w:next w:val="Normal"/>
    <w:link w:val="QuoteChar"/>
    <w:uiPriority w:val="9"/>
    <w:qFormat/>
    <w:rsid w:val="001A5F7E"/>
    <w:rPr>
      <w:i/>
      <w:iCs/>
    </w:rPr>
  </w:style>
  <w:style w:type="character" w:customStyle="1" w:styleId="QuoteChar">
    <w:name w:val="Quote Char"/>
    <w:basedOn w:val="DefaultParagraphFont"/>
    <w:link w:val="Quote"/>
    <w:uiPriority w:val="9"/>
    <w:rsid w:val="001A5F7E"/>
    <w:rPr>
      <w:i/>
      <w:iCs/>
    </w:rPr>
  </w:style>
  <w:style w:type="paragraph" w:styleId="ListParagraph">
    <w:name w:val="List Paragraph"/>
    <w:basedOn w:val="Normal"/>
    <w:uiPriority w:val="6"/>
    <w:qFormat/>
    <w:rsid w:val="001A5F7E"/>
    <w:pPr>
      <w:keepLines/>
      <w:ind w:left="284"/>
    </w:pPr>
  </w:style>
  <w:style w:type="paragraph" w:styleId="Caption">
    <w:name w:val="caption"/>
    <w:basedOn w:val="Normal"/>
    <w:next w:val="Normal"/>
    <w:uiPriority w:val="9"/>
    <w:qFormat/>
    <w:rsid w:val="001A5F7E"/>
    <w:pPr>
      <w:keepLines/>
    </w:pPr>
    <w:rPr>
      <w:i/>
      <w:iCs/>
      <w:szCs w:val="18"/>
    </w:rPr>
  </w:style>
  <w:style w:type="character" w:customStyle="1" w:styleId="Heading1Char">
    <w:name w:val="Heading 1 Char"/>
    <w:aliases w:val="Hauptüberschrift Char"/>
    <w:basedOn w:val="DefaultParagraphFont"/>
    <w:link w:val="Heading1"/>
    <w:rsid w:val="003B6727"/>
    <w:rPr>
      <w:rFonts w:asciiTheme="majorHAnsi" w:eastAsiaTheme="majorEastAsia" w:hAnsiTheme="majorHAnsi" w:cstheme="majorBidi"/>
      <w:kern w:val="12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1A5F7E"/>
    <w:pPr>
      <w:outlineLvl w:val="9"/>
    </w:pPr>
  </w:style>
  <w:style w:type="paragraph" w:styleId="TOC1">
    <w:name w:val="toc 1"/>
    <w:basedOn w:val="Normal"/>
    <w:next w:val="Normal"/>
    <w:uiPriority w:val="39"/>
    <w:unhideWhenUsed/>
    <w:rsid w:val="001A5F7E"/>
  </w:style>
  <w:style w:type="paragraph" w:styleId="TOC2">
    <w:name w:val="toc 2"/>
    <w:basedOn w:val="TOC1"/>
    <w:next w:val="Normal"/>
    <w:uiPriority w:val="39"/>
    <w:unhideWhenUsed/>
    <w:rsid w:val="001A5F7E"/>
    <w:pPr>
      <w:ind w:left="221"/>
    </w:pPr>
  </w:style>
  <w:style w:type="paragraph" w:styleId="TOC3">
    <w:name w:val="toc 3"/>
    <w:basedOn w:val="TOC2"/>
    <w:next w:val="Normal"/>
    <w:uiPriority w:val="39"/>
    <w:unhideWhenUsed/>
    <w:rsid w:val="001A5F7E"/>
    <w:pPr>
      <w:ind w:left="442"/>
    </w:pPr>
  </w:style>
  <w:style w:type="paragraph" w:styleId="TOC5">
    <w:name w:val="toc 5"/>
    <w:basedOn w:val="TOC4"/>
    <w:next w:val="Normal"/>
    <w:uiPriority w:val="39"/>
    <w:unhideWhenUsed/>
    <w:rsid w:val="001A5F7E"/>
    <w:pPr>
      <w:ind w:left="879"/>
    </w:pPr>
  </w:style>
  <w:style w:type="paragraph" w:styleId="TOC6">
    <w:name w:val="toc 6"/>
    <w:basedOn w:val="TOC5"/>
    <w:next w:val="Normal"/>
    <w:uiPriority w:val="39"/>
    <w:unhideWhenUsed/>
    <w:rsid w:val="001A5F7E"/>
    <w:pPr>
      <w:ind w:left="1100"/>
    </w:pPr>
  </w:style>
  <w:style w:type="paragraph" w:styleId="TOC7">
    <w:name w:val="toc 7"/>
    <w:basedOn w:val="TOC6"/>
    <w:next w:val="Normal"/>
    <w:uiPriority w:val="39"/>
    <w:unhideWhenUsed/>
    <w:rsid w:val="001A5F7E"/>
    <w:pPr>
      <w:ind w:left="1321"/>
    </w:pPr>
  </w:style>
  <w:style w:type="paragraph" w:styleId="TOC8">
    <w:name w:val="toc 8"/>
    <w:basedOn w:val="TOC7"/>
    <w:next w:val="Normal"/>
    <w:uiPriority w:val="39"/>
    <w:unhideWhenUsed/>
    <w:rsid w:val="001A5F7E"/>
    <w:pPr>
      <w:ind w:left="1542"/>
    </w:pPr>
  </w:style>
  <w:style w:type="paragraph" w:styleId="TOC9">
    <w:name w:val="toc 9"/>
    <w:basedOn w:val="TOC8"/>
    <w:next w:val="Normal"/>
    <w:uiPriority w:val="39"/>
    <w:unhideWhenUsed/>
    <w:rsid w:val="001A5F7E"/>
    <w:pPr>
      <w:ind w:left="1758"/>
    </w:pPr>
  </w:style>
  <w:style w:type="paragraph" w:styleId="TOC4">
    <w:name w:val="toc 4"/>
    <w:basedOn w:val="TOC3"/>
    <w:next w:val="Normal"/>
    <w:uiPriority w:val="39"/>
    <w:unhideWhenUsed/>
    <w:rsid w:val="001A5F7E"/>
    <w:pPr>
      <w:ind w:left="658"/>
    </w:pPr>
  </w:style>
  <w:style w:type="character" w:customStyle="1" w:styleId="Heading2Char">
    <w:name w:val="Heading 2 Char"/>
    <w:aliases w:val="Zwischenüberschrift Char"/>
    <w:basedOn w:val="DefaultParagraphFont"/>
    <w:link w:val="Heading2"/>
    <w:rsid w:val="003B6727"/>
    <w:rPr>
      <w:rFonts w:asciiTheme="majorHAnsi" w:eastAsiaTheme="majorEastAsia" w:hAnsiTheme="majorHAnsi" w:cstheme="majorBidi"/>
      <w:kern w:val="12"/>
      <w:szCs w:val="26"/>
    </w:rPr>
  </w:style>
  <w:style w:type="character" w:customStyle="1" w:styleId="Heading3Char">
    <w:name w:val="Heading 3 Char"/>
    <w:basedOn w:val="DefaultParagraphFont"/>
    <w:link w:val="Heading3"/>
    <w:uiPriority w:val="24"/>
    <w:semiHidden/>
    <w:rsid w:val="003B6727"/>
    <w:rPr>
      <w:rFonts w:asciiTheme="majorHAnsi" w:eastAsiaTheme="majorEastAsia" w:hAnsiTheme="majorHAnsi" w:cstheme="majorBidi"/>
      <w:kern w:val="12"/>
      <w:szCs w:val="24"/>
    </w:rPr>
  </w:style>
  <w:style w:type="character" w:customStyle="1" w:styleId="Heading4Char">
    <w:name w:val="Heading 4 Char"/>
    <w:basedOn w:val="DefaultParagraphFont"/>
    <w:link w:val="Heading4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5Char">
    <w:name w:val="Heading 5 Char"/>
    <w:basedOn w:val="DefaultParagraphFont"/>
    <w:link w:val="Heading5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6Char">
    <w:name w:val="Heading 6 Char"/>
    <w:basedOn w:val="DefaultParagraphFont"/>
    <w:link w:val="Heading6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7Char">
    <w:name w:val="Heading 7 Char"/>
    <w:basedOn w:val="DefaultParagraphFont"/>
    <w:link w:val="Heading7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8Char">
    <w:name w:val="Heading 8 Char"/>
    <w:basedOn w:val="DefaultParagraphFont"/>
    <w:link w:val="Heading8"/>
    <w:uiPriority w:val="24"/>
    <w:semiHidden/>
    <w:rsid w:val="003B6727"/>
    <w:rPr>
      <w:rFonts w:asciiTheme="majorHAnsi" w:eastAsiaTheme="majorEastAsia" w:hAnsiTheme="majorHAnsi" w:cstheme="majorBidi"/>
      <w:kern w:val="12"/>
      <w:szCs w:val="21"/>
    </w:rPr>
  </w:style>
  <w:style w:type="character" w:customStyle="1" w:styleId="Heading9Char">
    <w:name w:val="Heading 9 Char"/>
    <w:basedOn w:val="DefaultParagraphFont"/>
    <w:link w:val="Heading9"/>
    <w:uiPriority w:val="24"/>
    <w:semiHidden/>
    <w:rsid w:val="003B6727"/>
    <w:rPr>
      <w:rFonts w:asciiTheme="majorHAnsi" w:eastAsiaTheme="majorEastAsia" w:hAnsiTheme="majorHAnsi" w:cstheme="majorBidi"/>
      <w:iCs/>
      <w:kern w:val="12"/>
      <w:szCs w:val="21"/>
    </w:rPr>
  </w:style>
  <w:style w:type="paragraph" w:styleId="FootnoteText">
    <w:name w:val="footnote text"/>
    <w:basedOn w:val="Normal"/>
    <w:link w:val="FootnoteTextChar"/>
    <w:uiPriority w:val="99"/>
    <w:rsid w:val="001A5F7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1A5F7E"/>
  </w:style>
  <w:style w:type="character" w:styleId="FootnoteReference">
    <w:name w:val="footnote reference"/>
    <w:basedOn w:val="DefaultParagraphFont"/>
    <w:uiPriority w:val="99"/>
    <w:rsid w:val="001A5F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1A5F7E"/>
  </w:style>
  <w:style w:type="character" w:customStyle="1" w:styleId="EndnoteTextChar">
    <w:name w:val="Endnote Text Char"/>
    <w:basedOn w:val="DefaultParagraphFont"/>
    <w:link w:val="EndnoteText"/>
    <w:uiPriority w:val="99"/>
    <w:rsid w:val="001A5F7E"/>
  </w:style>
  <w:style w:type="character" w:styleId="EndnoteReference">
    <w:name w:val="endnote reference"/>
    <w:basedOn w:val="DefaultParagraphFont"/>
    <w:uiPriority w:val="99"/>
    <w:rsid w:val="001A5F7E"/>
    <w:rPr>
      <w:vertAlign w:val="superscript"/>
    </w:rPr>
  </w:style>
  <w:style w:type="paragraph" w:customStyle="1" w:styleId="zzFootnoteSeparator">
    <w:name w:val="zz_FootnoteSeparator"/>
    <w:basedOn w:val="Normal"/>
    <w:uiPriority w:val="99"/>
    <w:rsid w:val="001A5F7E"/>
    <w:pPr>
      <w:spacing w:after="0" w:line="240" w:lineRule="auto"/>
    </w:pPr>
  </w:style>
  <w:style w:type="paragraph" w:customStyle="1" w:styleId="zzFootnoteContinuationSeparator">
    <w:name w:val="zz_FootnoteContinuationSeparator"/>
    <w:basedOn w:val="zzFootnoteSeparator"/>
    <w:uiPriority w:val="99"/>
    <w:rsid w:val="001A5F7E"/>
  </w:style>
  <w:style w:type="paragraph" w:customStyle="1" w:styleId="zzFootnoteContinuationNote">
    <w:name w:val="zz_FootnoteContinuationNote"/>
    <w:basedOn w:val="FootnoteText"/>
    <w:uiPriority w:val="99"/>
    <w:rsid w:val="001A5F7E"/>
    <w:pPr>
      <w:numPr>
        <w:numId w:val="14"/>
      </w:numPr>
    </w:pPr>
  </w:style>
  <w:style w:type="paragraph" w:customStyle="1" w:styleId="zzEndnoteSeparator">
    <w:name w:val="zz_EndnoteSeparator"/>
    <w:basedOn w:val="zzFootnoteSeparator"/>
    <w:uiPriority w:val="99"/>
    <w:rsid w:val="001A5F7E"/>
  </w:style>
  <w:style w:type="paragraph" w:customStyle="1" w:styleId="zzEndnoteContinuationSeparator">
    <w:name w:val="zz_EndnoteContinuationSeparator"/>
    <w:basedOn w:val="zzEndnoteSeparator"/>
    <w:uiPriority w:val="99"/>
    <w:rsid w:val="001A5F7E"/>
  </w:style>
  <w:style w:type="paragraph" w:customStyle="1" w:styleId="zzEndnoteContinuationNote">
    <w:name w:val="zz_EndnoteContinuationNote"/>
    <w:basedOn w:val="zzFootnoteContinuationNote"/>
    <w:uiPriority w:val="99"/>
    <w:rsid w:val="001A5F7E"/>
  </w:style>
  <w:style w:type="paragraph" w:customStyle="1" w:styleId="zzLetterheadSpacer">
    <w:name w:val="zz_LetterheadSpacer"/>
    <w:basedOn w:val="Header"/>
    <w:uiPriority w:val="99"/>
    <w:semiHidden/>
    <w:rsid w:val="001A5F7E"/>
    <w:pPr>
      <w:framePr w:w="9072" w:h="2268" w:hRule="exact" w:wrap="notBeside" w:hAnchor="margin" w:y="1" w:anchorLock="1"/>
      <w:spacing w:line="190" w:lineRule="atLeast"/>
    </w:pPr>
  </w:style>
  <w:style w:type="character" w:styleId="Hyperlink">
    <w:name w:val="Hyperlink"/>
    <w:basedOn w:val="DefaultParagraphFont"/>
    <w:uiPriority w:val="99"/>
    <w:rsid w:val="001A5F7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rsid w:val="001A5F7E"/>
    <w:rPr>
      <w:color w:val="auto"/>
      <w:u w:val="single"/>
    </w:rPr>
  </w:style>
  <w:style w:type="character" w:styleId="Emphasis">
    <w:name w:val="Emphasis"/>
    <w:basedOn w:val="DefaultParagraphFont"/>
    <w:uiPriority w:val="3"/>
    <w:qFormat/>
    <w:rsid w:val="001A5F7E"/>
    <w:rPr>
      <w:i/>
      <w:iCs/>
    </w:rPr>
  </w:style>
  <w:style w:type="paragraph" w:styleId="Signature">
    <w:name w:val="Signature"/>
    <w:basedOn w:val="Normal"/>
    <w:link w:val="SignatureChar"/>
    <w:uiPriority w:val="99"/>
    <w:semiHidden/>
    <w:rsid w:val="00B309BE"/>
  </w:style>
  <w:style w:type="character" w:customStyle="1" w:styleId="SignatureChar">
    <w:name w:val="Signature Char"/>
    <w:basedOn w:val="DefaultParagraphFont"/>
    <w:link w:val="Signature"/>
    <w:uiPriority w:val="99"/>
    <w:semiHidden/>
    <w:rsid w:val="002E4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riet.voelker\Desktop\Dokument_farbi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68CFE41EA54449AE413924A52667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1F854B-C9CA-4DB0-8761-D8976A9C8DF2}"/>
      </w:docPartPr>
      <w:docPartBody>
        <w:p w:rsidR="007337C9" w:rsidRDefault="007337C9" w:rsidP="007337C9">
          <w:pPr>
            <w:pStyle w:val="C868CFE41EA54449AE413924A5266751"/>
          </w:pPr>
          <w:r w:rsidRPr="006361ED">
            <w:rPr>
              <w:rStyle w:val="PlaceholderText"/>
            </w:rPr>
            <w:t>[Titel]</w:t>
          </w:r>
        </w:p>
      </w:docPartBody>
    </w:docPart>
    <w:docPart>
      <w:docPartPr>
        <w:name w:val="331D4E99B87148AC833DF90257F84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8DD5E-7638-46BB-BF1C-0AE5C666950D}"/>
      </w:docPartPr>
      <w:docPartBody>
        <w:p w:rsidR="00A9215F" w:rsidRDefault="00901947" w:rsidP="00901947">
          <w:pPr>
            <w:pStyle w:val="331D4E99B87148AC833DF90257F849FE1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F1C9E41D53114232B7AE78FD7898F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354EE-40B1-4CB7-917F-912B38ECD1CD}"/>
      </w:docPartPr>
      <w:docPartBody>
        <w:p w:rsidR="00A9215F" w:rsidRDefault="00901947" w:rsidP="00901947">
          <w:pPr>
            <w:pStyle w:val="F1C9E41D53114232B7AE78FD7898FDF11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6916D469543E4C93A12C1F07C2605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EB5A1-E87E-4EBC-B2C8-0755A0B0AE4D}"/>
      </w:docPartPr>
      <w:docPartBody>
        <w:p w:rsidR="00A9215F" w:rsidRDefault="00901947" w:rsidP="00901947">
          <w:pPr>
            <w:pStyle w:val="6916D469543E4C93A12C1F07C2605B881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21854AA06E2E470D865869B05CCA9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57FD-E9A1-4A39-BC0D-4E19A3FC1FF6}"/>
      </w:docPartPr>
      <w:docPartBody>
        <w:p w:rsidR="00A9215F" w:rsidRDefault="00901947" w:rsidP="00901947">
          <w:pPr>
            <w:pStyle w:val="21854AA06E2E470D865869B05CCA9E901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044ABC5973534C70BB6E6341CC490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57D44-58F4-4D31-9C56-993A602B64F7}"/>
      </w:docPartPr>
      <w:docPartBody>
        <w:p w:rsidR="00A9215F" w:rsidRDefault="00901947" w:rsidP="00901947">
          <w:pPr>
            <w:pStyle w:val="044ABC5973534C70BB6E6341CC4906B81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8385C32B615B4AB491A2A47869B16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E7DF8-46F3-4410-BCDE-2852CFE6DC9F}"/>
      </w:docPartPr>
      <w:docPartBody>
        <w:p w:rsidR="00A9215F" w:rsidRDefault="00901947" w:rsidP="00901947">
          <w:pPr>
            <w:pStyle w:val="8385C32B615B4AB491A2A47869B16C63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40B206221DCB4659A2FBFFECD198E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0A2C0-14E5-480C-BA0F-901FA5F9639D}"/>
      </w:docPartPr>
      <w:docPartBody>
        <w:p w:rsidR="00A9215F" w:rsidRDefault="00901947" w:rsidP="00901947">
          <w:pPr>
            <w:pStyle w:val="40B206221DCB4659A2FBFFECD198EF20"/>
          </w:pPr>
          <w:r>
            <w:rPr>
              <w:rStyle w:val="PlaceholderText"/>
            </w:rPr>
            <w:t>Bitte Namen und Anschrift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7C9"/>
    <w:rsid w:val="00125708"/>
    <w:rsid w:val="003414FF"/>
    <w:rsid w:val="00481A2E"/>
    <w:rsid w:val="005707D3"/>
    <w:rsid w:val="007337C9"/>
    <w:rsid w:val="00901947"/>
    <w:rsid w:val="00A9215F"/>
    <w:rsid w:val="00BC3398"/>
    <w:rsid w:val="00CA2B1D"/>
    <w:rsid w:val="00E3682D"/>
    <w:rsid w:val="00F4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01947"/>
    <w:rPr>
      <w:color w:val="808080"/>
    </w:rPr>
  </w:style>
  <w:style w:type="paragraph" w:customStyle="1" w:styleId="C868CFE41EA54449AE413924A5266751">
    <w:name w:val="C868CFE41EA54449AE413924A5266751"/>
    <w:rsid w:val="007337C9"/>
  </w:style>
  <w:style w:type="paragraph" w:customStyle="1" w:styleId="8385C32B615B4AB491A2A47869B16C63">
    <w:name w:val="8385C32B615B4AB491A2A47869B16C63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331D4E99B87148AC833DF90257F849FE1">
    <w:name w:val="331D4E99B87148AC833DF90257F849FE1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1C9E41D53114232B7AE78FD7898FDF11">
    <w:name w:val="F1C9E41D53114232B7AE78FD7898FDF11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916D469543E4C93A12C1F07C2605B881">
    <w:name w:val="6916D469543E4C93A12C1F07C2605B881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44ABC5973534C70BB6E6341CC4906B81">
    <w:name w:val="044ABC5973534C70BB6E6341CC4906B81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1854AA06E2E470D865869B05CCA9E901">
    <w:name w:val="21854AA06E2E470D865869B05CCA9E901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40B206221DCB4659A2FBFFECD198EF20">
    <w:name w:val="40B206221DCB4659A2FBFFECD198EF20"/>
    <w:rsid w:val="00901947"/>
    <w:pPr>
      <w:spacing w:before="170" w:after="170" w:line="288" w:lineRule="auto"/>
    </w:pPr>
    <w:rPr>
      <w:kern w:val="12"/>
      <w:sz w:val="20"/>
      <w:szCs w:val="20"/>
      <w:lang w:eastAsia="zh-C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AKV AllerLand">
      <a:majorFont>
        <a:latin typeface="Arial Rounded MT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square" lIns="0" tIns="0" rIns="0" bIns="0" rtlCol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2BA7A-D890-496B-8B7C-409B5DC6A356}"/>
</file>

<file path=customXml/itemProps2.xml><?xml version="1.0" encoding="utf-8"?>
<ds:datastoreItem xmlns:ds="http://schemas.openxmlformats.org/officeDocument/2006/customXml" ds:itemID="{20E83325-C5DF-4C13-B3C6-DB898B0ECE41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3D6B93AD-291E-4772-8923-6424600B4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79CC3-2D08-4D39-A725-64F302F1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Dokument_farbig.dotx</Template>
  <TotalTime>0</TotalTime>
  <Pages>2</Pages>
  <Words>163</Words>
  <Characters>1122</Characters>
  <Application>Microsoft Office Word</Application>
  <DocSecurity>0</DocSecurity>
  <Lines>22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Herkunft und Bedeutung des Lorem ipsum-Textes (Titel)</vt:lpstr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03 Angebotsschreiben</dc:title>
  <dc:subject/>
  <dc:creator>Harriet Völker</dc:creator>
  <cp:keywords/>
  <dc:description/>
  <cp:lastModifiedBy>Johannes Wicke (DE)</cp:lastModifiedBy>
  <cp:revision>3</cp:revision>
  <cp:lastPrinted>2025-05-26T13:45:00Z</cp:lastPrinted>
  <dcterms:created xsi:type="dcterms:W3CDTF">2026-06-09T08:50:00Z</dcterms:created>
  <dcterms:modified xsi:type="dcterms:W3CDTF">2026-06-12T10:26:00Z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</Properties>
</file>