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5303" w14:textId="77777777" w:rsidR="00782C8C" w:rsidRPr="0046676E" w:rsidRDefault="00782C8C" w:rsidP="007E170A">
      <w:pPr>
        <w:pStyle w:val="Textkrper"/>
        <w:spacing w:before="360" w:line="280" w:lineRule="atLeast"/>
        <w:jc w:val="center"/>
        <w:rPr>
          <w:rFonts w:ascii="Arial" w:hAnsi="Arial" w:cs="Arial"/>
          <w:sz w:val="20"/>
          <w:szCs w:val="20"/>
        </w:rPr>
      </w:pPr>
      <w:r w:rsidRPr="0046676E">
        <w:rPr>
          <w:rFonts w:ascii="Arial" w:hAnsi="Arial" w:cs="Arial"/>
          <w:b/>
          <w:sz w:val="22"/>
          <w:szCs w:val="22"/>
        </w:rPr>
        <w:t>Bieterfragen</w:t>
      </w:r>
      <w:r w:rsidR="00105D54" w:rsidRPr="0046676E">
        <w:rPr>
          <w:rFonts w:ascii="Arial" w:hAnsi="Arial" w:cs="Arial"/>
          <w:b/>
          <w:sz w:val="22"/>
          <w:szCs w:val="22"/>
        </w:rPr>
        <w:t xml:space="preserve">- / </w:t>
      </w:r>
      <w:r w:rsidR="00C02152" w:rsidRPr="0046676E">
        <w:rPr>
          <w:rFonts w:ascii="Arial" w:hAnsi="Arial" w:cs="Arial"/>
          <w:b/>
          <w:sz w:val="22"/>
          <w:szCs w:val="22"/>
        </w:rPr>
        <w:t>Antworten Katalog</w:t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Pr="0046676E">
        <w:rPr>
          <w:rFonts w:ascii="Arial" w:hAnsi="Arial" w:cs="Arial"/>
          <w:b/>
          <w:sz w:val="22"/>
          <w:szCs w:val="22"/>
        </w:rPr>
        <w:t xml:space="preserve"> </w:t>
      </w:r>
      <w:r w:rsidR="007E170A" w:rsidRPr="0046676E">
        <w:rPr>
          <w:rFonts w:ascii="Arial" w:hAnsi="Arial" w:cs="Arial"/>
          <w:b/>
          <w:sz w:val="22"/>
          <w:szCs w:val="22"/>
        </w:rPr>
        <w:t xml:space="preserve">Stand: 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E064E1" w:rsidRPr="0046676E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064E1" w:rsidRPr="0046676E">
        <w:rPr>
          <w:rFonts w:ascii="Arial" w:hAnsi="Arial" w:cs="Arial"/>
          <w:bCs/>
          <w:sz w:val="22"/>
          <w:szCs w:val="22"/>
        </w:rPr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separate"/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end"/>
      </w:r>
      <w:bookmarkEnd w:id="0"/>
      <w:r w:rsidR="003F6973" w:rsidRPr="0046676E">
        <w:rPr>
          <w:rFonts w:ascii="Arial" w:hAnsi="Arial" w:cs="Arial"/>
          <w:b/>
          <w:sz w:val="22"/>
          <w:szCs w:val="22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7"/>
        <w:gridCol w:w="1995"/>
        <w:gridCol w:w="5250"/>
        <w:gridCol w:w="5303"/>
      </w:tblGrid>
      <w:tr w:rsidR="00272560" w:rsidRPr="0046676E" w14:paraId="1EBA6F38" w14:textId="77777777" w:rsidTr="00E064E1">
        <w:trPr>
          <w:trHeight w:val="845"/>
          <w:tblHeader/>
        </w:trPr>
        <w:tc>
          <w:tcPr>
            <w:tcW w:w="717" w:type="dxa"/>
            <w:shd w:val="clear" w:color="auto" w:fill="D9D9D9"/>
            <w:vAlign w:val="center"/>
          </w:tcPr>
          <w:p w14:paraId="59B850C9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995" w:type="dxa"/>
            <w:shd w:val="clear" w:color="auto" w:fill="D9D9D9"/>
            <w:vAlign w:val="center"/>
          </w:tcPr>
          <w:p w14:paraId="0F001FCB" w14:textId="77777777" w:rsidR="00272560" w:rsidRPr="0046676E" w:rsidRDefault="00272560" w:rsidP="00E064E1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 xml:space="preserve">Bezug: </w:t>
            </w:r>
            <w:r w:rsidRPr="0046676E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5250" w:type="dxa"/>
            <w:shd w:val="clear" w:color="auto" w:fill="D9D9D9"/>
            <w:vAlign w:val="center"/>
          </w:tcPr>
          <w:p w14:paraId="12D0557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Frage:</w:t>
            </w:r>
          </w:p>
        </w:tc>
        <w:tc>
          <w:tcPr>
            <w:tcW w:w="5303" w:type="dxa"/>
            <w:shd w:val="clear" w:color="auto" w:fill="D9D9D9"/>
            <w:vAlign w:val="center"/>
          </w:tcPr>
          <w:p w14:paraId="5D6C4C5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Antwort:</w:t>
            </w:r>
          </w:p>
        </w:tc>
      </w:tr>
      <w:tr w:rsidR="00272560" w:rsidRPr="0046676E" w14:paraId="630E310E" w14:textId="77777777" w:rsidTr="00E064E1">
        <w:tc>
          <w:tcPr>
            <w:tcW w:w="717" w:type="dxa"/>
            <w:shd w:val="clear" w:color="auto" w:fill="D9D9D9"/>
            <w:vAlign w:val="center"/>
          </w:tcPr>
          <w:p w14:paraId="71496C3E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28CA6981" w14:textId="77777777" w:rsidR="0060059C" w:rsidRPr="0046676E" w:rsidRDefault="00E064E1" w:rsidP="002A0719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</w:tcPr>
          <w:p w14:paraId="783E51C0" w14:textId="77777777" w:rsidR="00272560" w:rsidRPr="005342EE" w:rsidRDefault="00E064E1" w:rsidP="00B84A64">
            <w:pPr>
              <w:pStyle w:val="StandardWeb"/>
              <w:shd w:val="clear" w:color="auto" w:fill="FFFFFF"/>
              <w:spacing w:before="150" w:after="300"/>
              <w:textAlignment w:val="baseline"/>
              <w:rPr>
                <w:rFonts w:ascii="Arial" w:hAnsi="Arial" w:cs="Arial"/>
                <w:color w:val="000000"/>
                <w:spacing w:val="0"/>
                <w:sz w:val="20"/>
                <w:szCs w:val="20"/>
              </w:rPr>
            </w:pPr>
            <w:r w:rsidRPr="002A07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</w:tcPr>
          <w:p w14:paraId="09D3356E" w14:textId="77777777" w:rsidR="000554F5" w:rsidRDefault="005342EE" w:rsidP="005342EE">
            <w:r>
              <w:t xml:space="preserve"> </w:t>
            </w:r>
          </w:p>
          <w:p w14:paraId="06B5680C" w14:textId="77777777" w:rsidR="000554F5" w:rsidRDefault="000554F5" w:rsidP="005342EE"/>
          <w:p w14:paraId="786558D7" w14:textId="77777777" w:rsidR="00DA67A0" w:rsidRPr="005342EE" w:rsidRDefault="005342EE" w:rsidP="005342EE">
            <w:pPr>
              <w:rPr>
                <w:rFonts w:ascii="Arial" w:hAnsi="Arial" w:cs="Arial"/>
                <w:sz w:val="20"/>
                <w:szCs w:val="20"/>
              </w:rPr>
            </w:pPr>
            <w:r w:rsidRPr="005342EE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</w:p>
        </w:tc>
      </w:tr>
      <w:tr w:rsidR="00272560" w:rsidRPr="0046676E" w14:paraId="3C4D0685" w14:textId="77777777" w:rsidTr="00E064E1">
        <w:tc>
          <w:tcPr>
            <w:tcW w:w="717" w:type="dxa"/>
            <w:shd w:val="clear" w:color="auto" w:fill="D9D9D9"/>
            <w:vAlign w:val="center"/>
          </w:tcPr>
          <w:p w14:paraId="327CD727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7A56D0AD" w14:textId="77777777" w:rsidR="0060059C" w:rsidRPr="0046676E" w:rsidRDefault="00E064E1" w:rsidP="005342EE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6F90710F" w14:textId="77777777" w:rsidR="00613EF7" w:rsidRPr="0046676E" w:rsidRDefault="00613EF7" w:rsidP="002A0719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134E422A" w14:textId="77777777" w:rsidR="00BC4A83" w:rsidRPr="0046676E" w:rsidRDefault="00BC4A83" w:rsidP="00E064E1">
            <w:pPr>
              <w:spacing w:before="120" w:after="12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2560" w:rsidRPr="0046676E" w14:paraId="1D527F3B" w14:textId="77777777" w:rsidTr="00E064E1">
        <w:tc>
          <w:tcPr>
            <w:tcW w:w="717" w:type="dxa"/>
            <w:shd w:val="clear" w:color="auto" w:fill="D9D9D9"/>
            <w:vAlign w:val="center"/>
          </w:tcPr>
          <w:p w14:paraId="71FFFE2C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04C6C05F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7CE9CA8" w14:textId="77777777" w:rsidR="002A0719" w:rsidRPr="002A0719" w:rsidRDefault="00E064E1" w:rsidP="002A0719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Cs w:val="20"/>
              </w:rPr>
              <w:t xml:space="preserve"> </w:t>
            </w:r>
          </w:p>
          <w:p w14:paraId="2C5CAFF3" w14:textId="77777777" w:rsidR="00272560" w:rsidRPr="0046676E" w:rsidRDefault="00272560" w:rsidP="00E064E1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7AD6CBB9" w14:textId="77777777" w:rsidR="00272560" w:rsidRPr="000554F5" w:rsidRDefault="00272560" w:rsidP="00E064E1">
            <w:pPr>
              <w:spacing w:before="120" w:after="120" w:line="240" w:lineRule="auto"/>
              <w:ind w:left="30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504" w:rsidRPr="0046676E" w14:paraId="5ED3CDA6" w14:textId="77777777" w:rsidTr="00E064E1">
        <w:tc>
          <w:tcPr>
            <w:tcW w:w="717" w:type="dxa"/>
            <w:shd w:val="clear" w:color="auto" w:fill="D9D9D9"/>
            <w:vAlign w:val="center"/>
          </w:tcPr>
          <w:p w14:paraId="00E7BA34" w14:textId="77777777" w:rsidR="00331504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667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4DF001B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0A13F3E4" w14:textId="77777777" w:rsidR="00CD0126" w:rsidRPr="002A0719" w:rsidRDefault="002A0719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2A0719"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3A8015DF" w14:textId="77777777" w:rsidR="00584E5F" w:rsidRPr="000554F5" w:rsidRDefault="000554F5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5C0640D3" w14:textId="77777777" w:rsidTr="00E064E1">
        <w:tc>
          <w:tcPr>
            <w:tcW w:w="717" w:type="dxa"/>
            <w:shd w:val="clear" w:color="auto" w:fill="D9D9D9"/>
            <w:vAlign w:val="center"/>
          </w:tcPr>
          <w:p w14:paraId="7E8537A3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57B45C5A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3D47D784" w14:textId="77777777" w:rsidR="00E064E1" w:rsidRPr="005342EE" w:rsidRDefault="00E064E1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0823AF3C" w14:textId="77777777" w:rsidR="00E064E1" w:rsidRPr="002B2AC9" w:rsidRDefault="002B2AC9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65DE1BEB" w14:textId="77777777" w:rsidTr="00E064E1">
        <w:tc>
          <w:tcPr>
            <w:tcW w:w="717" w:type="dxa"/>
            <w:shd w:val="clear" w:color="auto" w:fill="D9D9D9"/>
            <w:vAlign w:val="center"/>
          </w:tcPr>
          <w:p w14:paraId="76F1C90C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34BACEDE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7D9ED7B6" w14:textId="77777777" w:rsidR="005342EE" w:rsidRPr="005342EE" w:rsidRDefault="00E064E1" w:rsidP="005342EE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1C662BE" w14:textId="77777777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42C6F627" w14:textId="77777777" w:rsidR="00E064E1" w:rsidRPr="002B2AC9" w:rsidRDefault="00E064E1" w:rsidP="00E064E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E1F9D7" w14:textId="77777777" w:rsidR="007A02D0" w:rsidRPr="0046676E" w:rsidRDefault="007A02D0" w:rsidP="007A02D0">
      <w:pPr>
        <w:pStyle w:val="Textkrper"/>
        <w:rPr>
          <w:rFonts w:ascii="Arial" w:hAnsi="Arial" w:cs="Arial"/>
          <w:sz w:val="20"/>
          <w:szCs w:val="20"/>
          <w:u w:val="single"/>
        </w:rPr>
      </w:pPr>
    </w:p>
    <w:sectPr w:rsidR="007A02D0" w:rsidRPr="0046676E" w:rsidSect="00D6164E">
      <w:headerReference w:type="even" r:id="rId7"/>
      <w:headerReference w:type="default" r:id="rId8"/>
      <w:headerReference w:type="first" r:id="rId9"/>
      <w:footerReference w:type="first" r:id="rId10"/>
      <w:pgSz w:w="16838" w:h="11906" w:orient="landscape" w:code="9"/>
      <w:pgMar w:top="1701" w:right="1598" w:bottom="600" w:left="1985" w:header="960" w:footer="4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19113" w14:textId="77777777" w:rsidR="002F1CDF" w:rsidRDefault="002F1CDF">
      <w:r>
        <w:separator/>
      </w:r>
    </w:p>
  </w:endnote>
  <w:endnote w:type="continuationSeparator" w:id="0">
    <w:p w14:paraId="3ADFA96E" w14:textId="77777777" w:rsidR="002F1CDF" w:rsidRDefault="002F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53A33" w14:textId="77777777" w:rsidR="0041448A" w:rsidRPr="00C22AEC" w:rsidRDefault="0041448A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C02152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C02152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C02152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C02152">
      <w:rPr>
        <w:noProof/>
      </w:rPr>
      <w:t>-0862</w:t>
    </w:r>
    <w:r w:rsidR="00C02152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C02152">
      <w:t>2009</w:t>
    </w:r>
    <w:r w:rsidRPr="00844C94">
      <w:rPr>
        <w:lang w:val="en-US"/>
      </w:rPr>
      <w:fldChar w:fldCharType="end"/>
    </w:r>
  </w:p>
  <w:p w14:paraId="4746A067" w14:textId="5C233254" w:rsidR="0041448A" w:rsidRPr="005F26DB" w:rsidRDefault="0041448A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C02152">
      <w:rPr>
        <w:lang w:val="en-US"/>
      </w:rPr>
      <w:instrText>2494757_1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C02152">
      <w:rPr>
        <w:lang w:val="en-US"/>
      </w:rPr>
      <w:instrText>2494757_1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3C4EBC">
      <w:rPr>
        <w:noProof/>
        <w:lang w:val="en-US"/>
      </w:rPr>
      <w:t>2494757_1</w:t>
    </w:r>
    <w:r w:rsidR="003C4EBC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3C4EBC">
      <w:rPr>
        <w:noProof/>
      </w:rPr>
      <w:t>01.07.2026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5D0F" w14:textId="77777777" w:rsidR="002F1CDF" w:rsidRDefault="002F1CDF">
      <w:r>
        <w:separator/>
      </w:r>
    </w:p>
  </w:footnote>
  <w:footnote w:type="continuationSeparator" w:id="0">
    <w:p w14:paraId="7235F200" w14:textId="77777777" w:rsidR="002F1CDF" w:rsidRDefault="002F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E101" w14:textId="77777777" w:rsidR="0041448A" w:rsidRDefault="0041448A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362AADFE" w14:textId="77777777" w:rsidR="0041448A" w:rsidRDefault="0041448A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13255"/>
    </w:tblGrid>
    <w:tr w:rsidR="00EE5480" w:rsidRPr="00CF4911" w14:paraId="4AFA6395" w14:textId="77777777" w:rsidTr="0033725F">
      <w:tc>
        <w:tcPr>
          <w:tcW w:w="9923" w:type="dxa"/>
        </w:tcPr>
        <w:tbl>
          <w:tblPr>
            <w:tblW w:w="13063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8463"/>
            <w:gridCol w:w="2551"/>
          </w:tblGrid>
          <w:tr w:rsidR="00EE5480" w:rsidRPr="00CF4911" w14:paraId="64669F48" w14:textId="77777777" w:rsidTr="00EE5480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270886E6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proofErr w:type="spellStart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</w:t>
                </w:r>
                <w:proofErr w:type="spellEnd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. - Nr.:</w:t>
                </w:r>
              </w:p>
              <w:p w14:paraId="0D2BF475" w14:textId="5E36FAE8" w:rsidR="00EE5480" w:rsidRPr="00CF4911" w:rsidRDefault="00B84A64" w:rsidP="00B2272F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VSG-SEK-</w:t>
                </w:r>
                <w:r w:rsidR="00EB648A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2026</w:t>
                </w: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DF5E5C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55</w:t>
                </w:r>
              </w:p>
            </w:tc>
            <w:tc>
              <w:tcPr>
                <w:tcW w:w="8463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4DEA3E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4A204023" w14:textId="332A7ECB" w:rsidR="00EE5480" w:rsidRPr="00EE7903" w:rsidRDefault="00B84A64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 xml:space="preserve">Formblatt </w:t>
                </w:r>
                <w:r w:rsidR="00877A9D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6</w:t>
                </w:r>
              </w:p>
            </w:tc>
            <w:tc>
              <w:tcPr>
                <w:tcW w:w="2551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524962F8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029C88E8" wp14:editId="4A3CE647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EE5480" w:rsidRPr="00CF4911" w14:paraId="12EBACEC" w14:textId="77777777" w:rsidTr="00EE5480">
            <w:trPr>
              <w:cantSplit/>
              <w:trHeight w:val="426"/>
            </w:trPr>
            <w:tc>
              <w:tcPr>
                <w:tcW w:w="10512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4FF9692B" w14:textId="51AED4B4" w:rsidR="00EE5480" w:rsidRPr="00CF4911" w:rsidRDefault="00CD5C6A" w:rsidP="00B84A64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</w:t>
                </w:r>
                <w:r w:rsidR="00DF5E5C">
                  <w:rPr>
                    <w:rFonts w:ascii="Arial Black" w:hAnsi="Arial Black"/>
                    <w:b/>
                    <w:sz w:val="24"/>
                  </w:rPr>
                  <w:t>OP-Tischplatten</w:t>
                </w:r>
                <w:r w:rsidR="00B84A64">
                  <w:rPr>
                    <w:rFonts w:ascii="Arial Black" w:hAnsi="Arial Black"/>
                    <w:color w:val="000000" w:themeColor="text1"/>
                    <w:sz w:val="24"/>
                  </w:rPr>
                  <w:t xml:space="preserve">  </w:t>
                </w: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          </w:t>
                </w:r>
              </w:p>
            </w:tc>
            <w:tc>
              <w:tcPr>
                <w:tcW w:w="2551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E44728F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76558C75" w14:textId="77777777" w:rsidR="00EE5480" w:rsidRPr="00CF4911" w:rsidRDefault="00EE5480" w:rsidP="00EE5480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02CB275F" w14:textId="77777777" w:rsidR="0041448A" w:rsidRPr="00CB5A85" w:rsidRDefault="0041448A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757A8" w14:textId="77777777" w:rsidR="0041448A" w:rsidRPr="00D37F73" w:rsidRDefault="0041448A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B446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1" w15:restartNumberingAfterBreak="0">
    <w:nsid w:val="04957DD6"/>
    <w:multiLevelType w:val="singleLevel"/>
    <w:tmpl w:val="B7E0995C"/>
    <w:lvl w:ilvl="0">
      <w:start w:val="1"/>
      <w:numFmt w:val="bullet"/>
      <w:lvlText w:val="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</w:abstractNum>
  <w:abstractNum w:abstractNumId="12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3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67F482A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5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1FFC477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7" w15:restartNumberingAfterBreak="0">
    <w:nsid w:val="20477EC4"/>
    <w:multiLevelType w:val="hybridMultilevel"/>
    <w:tmpl w:val="44E2F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9517AF"/>
    <w:multiLevelType w:val="singleLevel"/>
    <w:tmpl w:val="5F1AEA06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18A3EA3"/>
    <w:multiLevelType w:val="hybridMultilevel"/>
    <w:tmpl w:val="77709C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CB1F63"/>
    <w:multiLevelType w:val="singleLevel"/>
    <w:tmpl w:val="9746C948"/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A4A2F8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 w15:restartNumberingAfterBreak="0">
    <w:nsid w:val="4BE3119B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4DE75DFD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54976CB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5DC46882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8" w15:restartNumberingAfterBreak="0">
    <w:nsid w:val="5FBD10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9" w15:restartNumberingAfterBreak="0">
    <w:nsid w:val="6294147C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0" w15:restartNumberingAfterBreak="0">
    <w:nsid w:val="7A916F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13"/>
  </w:num>
  <w:num w:numId="15">
    <w:abstractNumId w:val="15"/>
  </w:num>
  <w:num w:numId="16">
    <w:abstractNumId w:val="19"/>
  </w:num>
  <w:num w:numId="17">
    <w:abstractNumId w:val="11"/>
  </w:num>
  <w:num w:numId="18">
    <w:abstractNumId w:val="23"/>
  </w:num>
  <w:num w:numId="19">
    <w:abstractNumId w:val="22"/>
  </w:num>
  <w:num w:numId="20">
    <w:abstractNumId w:val="28"/>
  </w:num>
  <w:num w:numId="21">
    <w:abstractNumId w:val="30"/>
  </w:num>
  <w:num w:numId="22">
    <w:abstractNumId w:val="29"/>
  </w:num>
  <w:num w:numId="23">
    <w:abstractNumId w:val="10"/>
  </w:num>
  <w:num w:numId="24">
    <w:abstractNumId w:val="27"/>
  </w:num>
  <w:num w:numId="25">
    <w:abstractNumId w:val="14"/>
  </w:num>
  <w:num w:numId="26">
    <w:abstractNumId w:val="26"/>
  </w:num>
  <w:num w:numId="27">
    <w:abstractNumId w:val="25"/>
  </w:num>
  <w:num w:numId="28">
    <w:abstractNumId w:val="24"/>
  </w:num>
  <w:num w:numId="29">
    <w:abstractNumId w:val="16"/>
  </w:num>
  <w:num w:numId="30">
    <w:abstractNumId w:val="21"/>
  </w:num>
  <w:num w:numId="31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6413"/>
    <w:rsid w:val="00023327"/>
    <w:rsid w:val="00026D3E"/>
    <w:rsid w:val="00035AFD"/>
    <w:rsid w:val="000548A2"/>
    <w:rsid w:val="000554F5"/>
    <w:rsid w:val="00057C28"/>
    <w:rsid w:val="000622E4"/>
    <w:rsid w:val="00070F43"/>
    <w:rsid w:val="00073BFE"/>
    <w:rsid w:val="00076324"/>
    <w:rsid w:val="000844FB"/>
    <w:rsid w:val="00087A34"/>
    <w:rsid w:val="00094D33"/>
    <w:rsid w:val="000A7EBD"/>
    <w:rsid w:val="000C67B1"/>
    <w:rsid w:val="000D7CFD"/>
    <w:rsid w:val="000E18F4"/>
    <w:rsid w:val="000F02C7"/>
    <w:rsid w:val="000F0FCE"/>
    <w:rsid w:val="000F1080"/>
    <w:rsid w:val="000F1B9F"/>
    <w:rsid w:val="000F7C79"/>
    <w:rsid w:val="00100C45"/>
    <w:rsid w:val="00105D54"/>
    <w:rsid w:val="00111CE5"/>
    <w:rsid w:val="00113662"/>
    <w:rsid w:val="00120877"/>
    <w:rsid w:val="00121E7E"/>
    <w:rsid w:val="001318D2"/>
    <w:rsid w:val="001335B3"/>
    <w:rsid w:val="00140DF7"/>
    <w:rsid w:val="001446E9"/>
    <w:rsid w:val="00150C73"/>
    <w:rsid w:val="00155BEF"/>
    <w:rsid w:val="0017164C"/>
    <w:rsid w:val="001761CB"/>
    <w:rsid w:val="001763C7"/>
    <w:rsid w:val="001775C2"/>
    <w:rsid w:val="0018498A"/>
    <w:rsid w:val="001A57B7"/>
    <w:rsid w:val="001A58ED"/>
    <w:rsid w:val="001A73DB"/>
    <w:rsid w:val="001C70AC"/>
    <w:rsid w:val="001C75ED"/>
    <w:rsid w:val="001D213F"/>
    <w:rsid w:val="001D223C"/>
    <w:rsid w:val="001D27AF"/>
    <w:rsid w:val="001D347B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27F24"/>
    <w:rsid w:val="00236DAE"/>
    <w:rsid w:val="00236F40"/>
    <w:rsid w:val="0024420D"/>
    <w:rsid w:val="00246925"/>
    <w:rsid w:val="0025739F"/>
    <w:rsid w:val="00270751"/>
    <w:rsid w:val="00271BEC"/>
    <w:rsid w:val="00272560"/>
    <w:rsid w:val="00272D77"/>
    <w:rsid w:val="0029152F"/>
    <w:rsid w:val="0029392A"/>
    <w:rsid w:val="002942F8"/>
    <w:rsid w:val="002A0181"/>
    <w:rsid w:val="002A0719"/>
    <w:rsid w:val="002A0ED9"/>
    <w:rsid w:val="002B2AC9"/>
    <w:rsid w:val="002B4907"/>
    <w:rsid w:val="002B5F19"/>
    <w:rsid w:val="002D3522"/>
    <w:rsid w:val="002E07C0"/>
    <w:rsid w:val="002E27D7"/>
    <w:rsid w:val="002E67BE"/>
    <w:rsid w:val="002F1CDF"/>
    <w:rsid w:val="002F344D"/>
    <w:rsid w:val="003077D2"/>
    <w:rsid w:val="00330C16"/>
    <w:rsid w:val="00331504"/>
    <w:rsid w:val="00333913"/>
    <w:rsid w:val="00333FDD"/>
    <w:rsid w:val="00335AF2"/>
    <w:rsid w:val="003460AC"/>
    <w:rsid w:val="00350DF0"/>
    <w:rsid w:val="0036040A"/>
    <w:rsid w:val="00361433"/>
    <w:rsid w:val="00365B3F"/>
    <w:rsid w:val="00394529"/>
    <w:rsid w:val="00395BA1"/>
    <w:rsid w:val="003975AA"/>
    <w:rsid w:val="003A2CD1"/>
    <w:rsid w:val="003B68E9"/>
    <w:rsid w:val="003C4EBC"/>
    <w:rsid w:val="003D036D"/>
    <w:rsid w:val="003F270C"/>
    <w:rsid w:val="003F561B"/>
    <w:rsid w:val="003F6973"/>
    <w:rsid w:val="00402337"/>
    <w:rsid w:val="00402F21"/>
    <w:rsid w:val="00403A03"/>
    <w:rsid w:val="00403F5F"/>
    <w:rsid w:val="004136F4"/>
    <w:rsid w:val="0041448A"/>
    <w:rsid w:val="00423E51"/>
    <w:rsid w:val="004262A9"/>
    <w:rsid w:val="00442455"/>
    <w:rsid w:val="00455318"/>
    <w:rsid w:val="00461A55"/>
    <w:rsid w:val="004622DF"/>
    <w:rsid w:val="00463307"/>
    <w:rsid w:val="00463BE3"/>
    <w:rsid w:val="0046676E"/>
    <w:rsid w:val="004741D7"/>
    <w:rsid w:val="004771F9"/>
    <w:rsid w:val="004A3AC6"/>
    <w:rsid w:val="004B44E9"/>
    <w:rsid w:val="004C0268"/>
    <w:rsid w:val="004C03CF"/>
    <w:rsid w:val="004C5D9D"/>
    <w:rsid w:val="004D01E0"/>
    <w:rsid w:val="004D2A22"/>
    <w:rsid w:val="004D7161"/>
    <w:rsid w:val="004E68C1"/>
    <w:rsid w:val="004E6C62"/>
    <w:rsid w:val="004F2CE5"/>
    <w:rsid w:val="004F3B20"/>
    <w:rsid w:val="00515040"/>
    <w:rsid w:val="00522D62"/>
    <w:rsid w:val="0052728D"/>
    <w:rsid w:val="005342EE"/>
    <w:rsid w:val="00543F1B"/>
    <w:rsid w:val="005456D5"/>
    <w:rsid w:val="005458D1"/>
    <w:rsid w:val="005544D0"/>
    <w:rsid w:val="0056318D"/>
    <w:rsid w:val="0057489E"/>
    <w:rsid w:val="00584E5F"/>
    <w:rsid w:val="005920C1"/>
    <w:rsid w:val="00596717"/>
    <w:rsid w:val="005A644D"/>
    <w:rsid w:val="005A798D"/>
    <w:rsid w:val="005B2B3F"/>
    <w:rsid w:val="005B3654"/>
    <w:rsid w:val="005B4509"/>
    <w:rsid w:val="005C0CE3"/>
    <w:rsid w:val="005C48FB"/>
    <w:rsid w:val="005C6C27"/>
    <w:rsid w:val="005E13C0"/>
    <w:rsid w:val="005F26DB"/>
    <w:rsid w:val="0060059C"/>
    <w:rsid w:val="00613EF7"/>
    <w:rsid w:val="006245FF"/>
    <w:rsid w:val="00630E30"/>
    <w:rsid w:val="006318B8"/>
    <w:rsid w:val="00634667"/>
    <w:rsid w:val="006420FD"/>
    <w:rsid w:val="00642ACE"/>
    <w:rsid w:val="00643D52"/>
    <w:rsid w:val="006451AF"/>
    <w:rsid w:val="0064670D"/>
    <w:rsid w:val="00647107"/>
    <w:rsid w:val="006540C2"/>
    <w:rsid w:val="00655EAA"/>
    <w:rsid w:val="00656BF2"/>
    <w:rsid w:val="006608EC"/>
    <w:rsid w:val="00662BF9"/>
    <w:rsid w:val="006650AB"/>
    <w:rsid w:val="00666BA5"/>
    <w:rsid w:val="00667614"/>
    <w:rsid w:val="00667819"/>
    <w:rsid w:val="00683782"/>
    <w:rsid w:val="006853A2"/>
    <w:rsid w:val="00694228"/>
    <w:rsid w:val="006953CE"/>
    <w:rsid w:val="006A005D"/>
    <w:rsid w:val="006B0D2B"/>
    <w:rsid w:val="006C4A74"/>
    <w:rsid w:val="006C5607"/>
    <w:rsid w:val="006D2AC9"/>
    <w:rsid w:val="006D509A"/>
    <w:rsid w:val="006D7F8E"/>
    <w:rsid w:val="006F0829"/>
    <w:rsid w:val="006F0B18"/>
    <w:rsid w:val="006F34A7"/>
    <w:rsid w:val="006F3F22"/>
    <w:rsid w:val="00701ABE"/>
    <w:rsid w:val="007044BF"/>
    <w:rsid w:val="007108B6"/>
    <w:rsid w:val="00713073"/>
    <w:rsid w:val="00715872"/>
    <w:rsid w:val="00730D01"/>
    <w:rsid w:val="00734244"/>
    <w:rsid w:val="00736193"/>
    <w:rsid w:val="007519A4"/>
    <w:rsid w:val="007555BA"/>
    <w:rsid w:val="00755780"/>
    <w:rsid w:val="00755D0A"/>
    <w:rsid w:val="007627B8"/>
    <w:rsid w:val="007731A1"/>
    <w:rsid w:val="00775DD2"/>
    <w:rsid w:val="00782C8C"/>
    <w:rsid w:val="00783B3A"/>
    <w:rsid w:val="007A02D0"/>
    <w:rsid w:val="007B16CF"/>
    <w:rsid w:val="007B3490"/>
    <w:rsid w:val="007C0733"/>
    <w:rsid w:val="007D3955"/>
    <w:rsid w:val="007E170A"/>
    <w:rsid w:val="007E4D72"/>
    <w:rsid w:val="007F3366"/>
    <w:rsid w:val="00802755"/>
    <w:rsid w:val="00802AA6"/>
    <w:rsid w:val="00804456"/>
    <w:rsid w:val="00806EEC"/>
    <w:rsid w:val="008177AF"/>
    <w:rsid w:val="008354CA"/>
    <w:rsid w:val="00841EFA"/>
    <w:rsid w:val="0086123E"/>
    <w:rsid w:val="00864823"/>
    <w:rsid w:val="00864AAA"/>
    <w:rsid w:val="008661CC"/>
    <w:rsid w:val="00872DB8"/>
    <w:rsid w:val="00877A9D"/>
    <w:rsid w:val="00887A4B"/>
    <w:rsid w:val="00893058"/>
    <w:rsid w:val="008A3C47"/>
    <w:rsid w:val="008A4FC2"/>
    <w:rsid w:val="008A57DD"/>
    <w:rsid w:val="008B74BC"/>
    <w:rsid w:val="008B7E51"/>
    <w:rsid w:val="008C054D"/>
    <w:rsid w:val="008C11B5"/>
    <w:rsid w:val="008C3905"/>
    <w:rsid w:val="008F48DA"/>
    <w:rsid w:val="008F4AA2"/>
    <w:rsid w:val="008F676F"/>
    <w:rsid w:val="00900939"/>
    <w:rsid w:val="00910C68"/>
    <w:rsid w:val="00915727"/>
    <w:rsid w:val="00916FBC"/>
    <w:rsid w:val="00922B5E"/>
    <w:rsid w:val="00927973"/>
    <w:rsid w:val="00932866"/>
    <w:rsid w:val="00933040"/>
    <w:rsid w:val="00956221"/>
    <w:rsid w:val="00962CAD"/>
    <w:rsid w:val="009765F1"/>
    <w:rsid w:val="009767B5"/>
    <w:rsid w:val="00976980"/>
    <w:rsid w:val="00977A5F"/>
    <w:rsid w:val="00982834"/>
    <w:rsid w:val="00985B7C"/>
    <w:rsid w:val="009907FC"/>
    <w:rsid w:val="00991386"/>
    <w:rsid w:val="00997337"/>
    <w:rsid w:val="00997581"/>
    <w:rsid w:val="009A0850"/>
    <w:rsid w:val="009B0279"/>
    <w:rsid w:val="009B029D"/>
    <w:rsid w:val="009C283B"/>
    <w:rsid w:val="009C58EA"/>
    <w:rsid w:val="009D4B00"/>
    <w:rsid w:val="009D4F14"/>
    <w:rsid w:val="009D4F81"/>
    <w:rsid w:val="009D6A9C"/>
    <w:rsid w:val="009F1AFE"/>
    <w:rsid w:val="009F42B2"/>
    <w:rsid w:val="009F4D49"/>
    <w:rsid w:val="00A02934"/>
    <w:rsid w:val="00A03D97"/>
    <w:rsid w:val="00A10257"/>
    <w:rsid w:val="00A13094"/>
    <w:rsid w:val="00A14B5E"/>
    <w:rsid w:val="00A26355"/>
    <w:rsid w:val="00A30C55"/>
    <w:rsid w:val="00A34CEE"/>
    <w:rsid w:val="00A35141"/>
    <w:rsid w:val="00A37372"/>
    <w:rsid w:val="00A418DB"/>
    <w:rsid w:val="00A45B9A"/>
    <w:rsid w:val="00A62559"/>
    <w:rsid w:val="00A820EA"/>
    <w:rsid w:val="00A841EF"/>
    <w:rsid w:val="00A91EB9"/>
    <w:rsid w:val="00A91EDE"/>
    <w:rsid w:val="00A96530"/>
    <w:rsid w:val="00AA02DA"/>
    <w:rsid w:val="00AA3FF0"/>
    <w:rsid w:val="00AA6904"/>
    <w:rsid w:val="00AB2DBB"/>
    <w:rsid w:val="00AC5FFB"/>
    <w:rsid w:val="00AD4A26"/>
    <w:rsid w:val="00AE5EF4"/>
    <w:rsid w:val="00AE7396"/>
    <w:rsid w:val="00AF25C4"/>
    <w:rsid w:val="00AF3BFD"/>
    <w:rsid w:val="00AF4A9B"/>
    <w:rsid w:val="00B01898"/>
    <w:rsid w:val="00B02E55"/>
    <w:rsid w:val="00B03384"/>
    <w:rsid w:val="00B034A8"/>
    <w:rsid w:val="00B04581"/>
    <w:rsid w:val="00B20D87"/>
    <w:rsid w:val="00B2203D"/>
    <w:rsid w:val="00B2272F"/>
    <w:rsid w:val="00B309D1"/>
    <w:rsid w:val="00B344FB"/>
    <w:rsid w:val="00B41884"/>
    <w:rsid w:val="00B45410"/>
    <w:rsid w:val="00B511BE"/>
    <w:rsid w:val="00B63561"/>
    <w:rsid w:val="00B64072"/>
    <w:rsid w:val="00B640FD"/>
    <w:rsid w:val="00B64634"/>
    <w:rsid w:val="00B8488A"/>
    <w:rsid w:val="00B84A64"/>
    <w:rsid w:val="00B86D2B"/>
    <w:rsid w:val="00B875A9"/>
    <w:rsid w:val="00B90EEC"/>
    <w:rsid w:val="00B91672"/>
    <w:rsid w:val="00B91C48"/>
    <w:rsid w:val="00B92838"/>
    <w:rsid w:val="00B93144"/>
    <w:rsid w:val="00BA1EBF"/>
    <w:rsid w:val="00BA57CD"/>
    <w:rsid w:val="00BA7B4E"/>
    <w:rsid w:val="00BC3160"/>
    <w:rsid w:val="00BC4A83"/>
    <w:rsid w:val="00BE3F29"/>
    <w:rsid w:val="00BE7B0B"/>
    <w:rsid w:val="00C0096C"/>
    <w:rsid w:val="00C02152"/>
    <w:rsid w:val="00C04A6E"/>
    <w:rsid w:val="00C056B2"/>
    <w:rsid w:val="00C12275"/>
    <w:rsid w:val="00C13948"/>
    <w:rsid w:val="00C1541F"/>
    <w:rsid w:val="00C22AEC"/>
    <w:rsid w:val="00C26DFA"/>
    <w:rsid w:val="00C31019"/>
    <w:rsid w:val="00C31BCA"/>
    <w:rsid w:val="00C46375"/>
    <w:rsid w:val="00C55575"/>
    <w:rsid w:val="00C62134"/>
    <w:rsid w:val="00C62D84"/>
    <w:rsid w:val="00C63BA9"/>
    <w:rsid w:val="00C63E93"/>
    <w:rsid w:val="00C65DD1"/>
    <w:rsid w:val="00C737E8"/>
    <w:rsid w:val="00C8192A"/>
    <w:rsid w:val="00C87031"/>
    <w:rsid w:val="00C90E25"/>
    <w:rsid w:val="00CA1F69"/>
    <w:rsid w:val="00CB3573"/>
    <w:rsid w:val="00CB5A85"/>
    <w:rsid w:val="00CB70F9"/>
    <w:rsid w:val="00CC2477"/>
    <w:rsid w:val="00CD0126"/>
    <w:rsid w:val="00CD0179"/>
    <w:rsid w:val="00CD0494"/>
    <w:rsid w:val="00CD0820"/>
    <w:rsid w:val="00CD5C6A"/>
    <w:rsid w:val="00CD6E0B"/>
    <w:rsid w:val="00CE1592"/>
    <w:rsid w:val="00CE3785"/>
    <w:rsid w:val="00CE3D8C"/>
    <w:rsid w:val="00CE4688"/>
    <w:rsid w:val="00CE473E"/>
    <w:rsid w:val="00CE72AB"/>
    <w:rsid w:val="00CE7905"/>
    <w:rsid w:val="00CF0F51"/>
    <w:rsid w:val="00CF3CBD"/>
    <w:rsid w:val="00CF7E53"/>
    <w:rsid w:val="00D0018F"/>
    <w:rsid w:val="00D0291B"/>
    <w:rsid w:val="00D02D80"/>
    <w:rsid w:val="00D118EA"/>
    <w:rsid w:val="00D2117F"/>
    <w:rsid w:val="00D2404C"/>
    <w:rsid w:val="00D37F73"/>
    <w:rsid w:val="00D6164E"/>
    <w:rsid w:val="00D6221C"/>
    <w:rsid w:val="00D72136"/>
    <w:rsid w:val="00D73DF4"/>
    <w:rsid w:val="00D75026"/>
    <w:rsid w:val="00D76560"/>
    <w:rsid w:val="00D84A2F"/>
    <w:rsid w:val="00D854BE"/>
    <w:rsid w:val="00D9338D"/>
    <w:rsid w:val="00D94057"/>
    <w:rsid w:val="00D96827"/>
    <w:rsid w:val="00DA18D4"/>
    <w:rsid w:val="00DA53B7"/>
    <w:rsid w:val="00DA67A0"/>
    <w:rsid w:val="00DB16CA"/>
    <w:rsid w:val="00DB414A"/>
    <w:rsid w:val="00DC08A1"/>
    <w:rsid w:val="00DC19DC"/>
    <w:rsid w:val="00DC6B00"/>
    <w:rsid w:val="00DE25B0"/>
    <w:rsid w:val="00DE3559"/>
    <w:rsid w:val="00DF0ADF"/>
    <w:rsid w:val="00DF0CCF"/>
    <w:rsid w:val="00DF5E5C"/>
    <w:rsid w:val="00DF5FF5"/>
    <w:rsid w:val="00E05228"/>
    <w:rsid w:val="00E064E1"/>
    <w:rsid w:val="00E07A4C"/>
    <w:rsid w:val="00E16517"/>
    <w:rsid w:val="00E21E82"/>
    <w:rsid w:val="00E50B53"/>
    <w:rsid w:val="00E524A5"/>
    <w:rsid w:val="00E56C7D"/>
    <w:rsid w:val="00E60145"/>
    <w:rsid w:val="00E673B2"/>
    <w:rsid w:val="00E730AF"/>
    <w:rsid w:val="00E81C4B"/>
    <w:rsid w:val="00E86A7F"/>
    <w:rsid w:val="00E87C5E"/>
    <w:rsid w:val="00EB1409"/>
    <w:rsid w:val="00EB2489"/>
    <w:rsid w:val="00EB648A"/>
    <w:rsid w:val="00EC3F7B"/>
    <w:rsid w:val="00EC7841"/>
    <w:rsid w:val="00ED6DED"/>
    <w:rsid w:val="00EE5480"/>
    <w:rsid w:val="00EF687E"/>
    <w:rsid w:val="00F018DB"/>
    <w:rsid w:val="00F13FCD"/>
    <w:rsid w:val="00F26748"/>
    <w:rsid w:val="00F312BA"/>
    <w:rsid w:val="00F41E9C"/>
    <w:rsid w:val="00F474AE"/>
    <w:rsid w:val="00F50A7B"/>
    <w:rsid w:val="00F52B0E"/>
    <w:rsid w:val="00F52B7C"/>
    <w:rsid w:val="00F564F2"/>
    <w:rsid w:val="00F644C1"/>
    <w:rsid w:val="00F657D4"/>
    <w:rsid w:val="00F719CA"/>
    <w:rsid w:val="00F75C8B"/>
    <w:rsid w:val="00F76E5C"/>
    <w:rsid w:val="00F80174"/>
    <w:rsid w:val="00F81A64"/>
    <w:rsid w:val="00F82F4D"/>
    <w:rsid w:val="00F85C87"/>
    <w:rsid w:val="00F964D5"/>
    <w:rsid w:val="00FA0001"/>
    <w:rsid w:val="00FA1CBE"/>
    <w:rsid w:val="00FA2D7B"/>
    <w:rsid w:val="00FA4342"/>
    <w:rsid w:val="00FA57CE"/>
    <w:rsid w:val="00FB0088"/>
    <w:rsid w:val="00FB5811"/>
    <w:rsid w:val="00FD1B98"/>
    <w:rsid w:val="00FE35A5"/>
    <w:rsid w:val="00FE4D59"/>
    <w:rsid w:val="00FE4F17"/>
    <w:rsid w:val="00FF595B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67E89AF"/>
  <w15:chartTrackingRefBased/>
  <w15:docId w15:val="{00BB9352-1504-40BA-8E07-BB58CD2C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link w:val="NurTextZchn"/>
    <w:uiPriority w:val="99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NurTextZchn">
    <w:name w:val="Nur Text Zchn"/>
    <w:link w:val="NurText"/>
    <w:uiPriority w:val="99"/>
    <w:semiHidden/>
    <w:rsid w:val="006540C2"/>
    <w:rPr>
      <w:rFonts w:ascii="Courier New" w:hAnsi="Courier New" w:cs="Courier New"/>
      <w:spacing w:val="6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667614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EE5480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19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/>
  <cp:keywords/>
  <cp:lastModifiedBy>Bekermann, Tobias</cp:lastModifiedBy>
  <cp:revision>25</cp:revision>
  <cp:lastPrinted>2022-10-07T08:51:00Z</cp:lastPrinted>
  <dcterms:created xsi:type="dcterms:W3CDTF">2022-02-22T12:30:00Z</dcterms:created>
  <dcterms:modified xsi:type="dcterms:W3CDTF">2026-07-01T14:46:00Z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2494757_1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Anlage 4 - Formblatt Bieterfragen/Kommentierung</vt:lpwstr>
  </property>
</Properties>
</file>