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C1332B">
      <w:pPr>
        <w:spacing w:after="0"/>
        <w:ind w:left="284" w:hanging="142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3A5F64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3A5F64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8738"/>
        <w:gridCol w:w="638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2"/>
            <w:bookmarkEnd w:id="1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C81E" w14:textId="77777777" w:rsidR="005205B1" w:rsidRDefault="005205B1" w:rsidP="009C046E">
      <w:pPr>
        <w:spacing w:after="0"/>
      </w:pPr>
      <w:r>
        <w:separator/>
      </w:r>
    </w:p>
  </w:endnote>
  <w:endnote w:type="continuationSeparator" w:id="0">
    <w:p w14:paraId="24C8409F" w14:textId="77777777" w:rsidR="005205B1" w:rsidRDefault="005205B1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3D94CB22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C1332B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C1332B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6BC50" w14:textId="77777777" w:rsidR="005205B1" w:rsidRDefault="005205B1" w:rsidP="009C046E">
      <w:pPr>
        <w:spacing w:after="0"/>
      </w:pPr>
      <w:r>
        <w:separator/>
      </w:r>
    </w:p>
  </w:footnote>
  <w:footnote w:type="continuationSeparator" w:id="0">
    <w:p w14:paraId="5F48AE93" w14:textId="77777777" w:rsidR="005205B1" w:rsidRDefault="005205B1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Borders>
        <w:right w:val="single" w:sz="4" w:space="0" w:color="auto"/>
      </w:tblBorders>
      <w:tblLook w:val="04A0" w:firstRow="1" w:lastRow="0" w:firstColumn="1" w:lastColumn="0" w:noHBand="0" w:noVBand="1"/>
    </w:tblPr>
    <w:tblGrid>
      <w:gridCol w:w="10017"/>
    </w:tblGrid>
    <w:tr w:rsidR="00F56DF2" w14:paraId="20FD8086" w14:textId="77777777" w:rsidTr="00C1332B">
      <w:tc>
        <w:tcPr>
          <w:tcW w:w="5704" w:type="dxa"/>
        </w:tcPr>
        <w:tbl>
          <w:tblPr>
            <w:tblW w:w="100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638"/>
            <w:gridCol w:w="2363"/>
          </w:tblGrid>
          <w:tr w:rsidR="00F56DF2" w14:paraId="15EDD1FB" w14:textId="77777777" w:rsidTr="004D69EE">
            <w:trPr>
              <w:trHeight w:val="698"/>
            </w:trPr>
            <w:tc>
              <w:tcPr>
                <w:tcW w:w="2049" w:type="dxa"/>
                <w:vAlign w:val="center"/>
                <w:hideMark/>
              </w:tcPr>
              <w:p w14:paraId="4C4F6934" w14:textId="77777777" w:rsidR="000C36F7" w:rsidRPr="005D0220" w:rsidRDefault="000C36F7" w:rsidP="00C1332B">
                <w:pPr>
                  <w:pStyle w:val="Kopfzeile"/>
                  <w:tabs>
                    <w:tab w:val="right" w:pos="9498"/>
                  </w:tabs>
                  <w:ind w:left="-464" w:right="-88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Ausschreibung</w:t>
                </w:r>
              </w:p>
              <w:p w14:paraId="14D4FD8E" w14:textId="62111513" w:rsidR="00F56DF2" w:rsidRPr="00686E12" w:rsidRDefault="000C36F7" w:rsidP="00C1332B">
                <w:pPr>
                  <w:tabs>
                    <w:tab w:val="right" w:pos="8931"/>
                  </w:tabs>
                  <w:spacing w:after="0"/>
                  <w:ind w:left="-180" w:right="-88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3A5F64">
                  <w:rPr>
                    <w:rFonts w:cs="Arial"/>
                    <w:b/>
                    <w:bCs/>
                    <w:sz w:val="18"/>
                    <w:szCs w:val="20"/>
                  </w:rPr>
                  <w:t>6-25</w:t>
                </w:r>
              </w:p>
            </w:tc>
            <w:tc>
              <w:tcPr>
                <w:tcW w:w="5638" w:type="dxa"/>
              </w:tcPr>
              <w:p w14:paraId="4A0FF0A6" w14:textId="77777777" w:rsidR="00F56DF2" w:rsidRDefault="00F56DF2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363" w:type="dxa"/>
                <w:vAlign w:val="center"/>
                <w:hideMark/>
              </w:tcPr>
              <w:p w14:paraId="0DD3EB12" w14:textId="77777777" w:rsidR="00F56DF2" w:rsidRDefault="00F56DF2" w:rsidP="00C1332B">
                <w:pPr>
                  <w:tabs>
                    <w:tab w:val="right" w:pos="2380"/>
                    <w:tab w:val="left" w:pos="3971"/>
                    <w:tab w:val="left" w:pos="4041"/>
                  </w:tabs>
                  <w:spacing w:after="0"/>
                  <w:ind w:left="-561" w:right="-88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4D69EE">
            <w:trPr>
              <w:cantSplit/>
              <w:trHeight w:val="426"/>
            </w:trPr>
            <w:tc>
              <w:tcPr>
                <w:tcW w:w="7687" w:type="dxa"/>
                <w:gridSpan w:val="2"/>
                <w:vAlign w:val="center"/>
                <w:hideMark/>
              </w:tcPr>
              <w:p w14:paraId="5F9D45C0" w14:textId="1BF73BB6" w:rsidR="00F56DF2" w:rsidRDefault="004D69EE" w:rsidP="00C1332B">
                <w:pPr>
                  <w:tabs>
                    <w:tab w:val="left" w:pos="2016"/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r>
                  <w:rPr>
                    <w:rFonts w:ascii="Arial Black" w:hAnsi="Arial Black"/>
                    <w:sz w:val="20"/>
                  </w:rPr>
                  <w:t xml:space="preserve">                        Röntgenaufnahmeplatz &amp; mobiles Röntgengerät</w:t>
                </w:r>
              </w:p>
            </w:tc>
            <w:tc>
              <w:tcPr>
                <w:tcW w:w="2363" w:type="dxa"/>
                <w:vAlign w:val="center"/>
                <w:hideMark/>
              </w:tcPr>
              <w:p w14:paraId="2F89C01A" w14:textId="74548D9D" w:rsidR="00F56DF2" w:rsidRDefault="000C36F7" w:rsidP="00C1332B">
                <w:pPr>
                  <w:tabs>
                    <w:tab w:val="right" w:pos="8931"/>
                  </w:tabs>
                  <w:spacing w:after="0"/>
                  <w:ind w:left="-561" w:right="-88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C1332B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C1332B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36F7"/>
    <w:rsid w:val="000C6F70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37B67"/>
    <w:rsid w:val="00350996"/>
    <w:rsid w:val="003675D7"/>
    <w:rsid w:val="00367A9E"/>
    <w:rsid w:val="003A5F64"/>
    <w:rsid w:val="003D0C5A"/>
    <w:rsid w:val="004230D9"/>
    <w:rsid w:val="00470450"/>
    <w:rsid w:val="004B1985"/>
    <w:rsid w:val="004D69EE"/>
    <w:rsid w:val="004F2D22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86E12"/>
    <w:rsid w:val="006D0406"/>
    <w:rsid w:val="006F21D4"/>
    <w:rsid w:val="006F61A8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86202"/>
    <w:rsid w:val="00B92D2C"/>
    <w:rsid w:val="00BA2479"/>
    <w:rsid w:val="00C04AFA"/>
    <w:rsid w:val="00C1332B"/>
    <w:rsid w:val="00C602BE"/>
    <w:rsid w:val="00C7065E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94532"/>
    <w:rsid w:val="00D95687"/>
    <w:rsid w:val="00DF6D6B"/>
    <w:rsid w:val="00E05E61"/>
    <w:rsid w:val="00E15F6E"/>
    <w:rsid w:val="00E31766"/>
    <w:rsid w:val="00E5470D"/>
    <w:rsid w:val="00E6034D"/>
    <w:rsid w:val="00E71B9A"/>
    <w:rsid w:val="00E825C1"/>
    <w:rsid w:val="00E878F1"/>
    <w:rsid w:val="00EC11FB"/>
    <w:rsid w:val="00EC713A"/>
    <w:rsid w:val="00EE31E2"/>
    <w:rsid w:val="00EF2E37"/>
    <w:rsid w:val="00EF4779"/>
    <w:rsid w:val="00F160B4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9F0F02-1B89-48AA-8427-27F21EC557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8B9F6DA-804A-47C2-BC6C-23021CB86EAD}">
  <ds:schemaRefs>
    <ds:schemaRef ds:uri="http://schemas.microsoft.com/office/2006/documentManagement/types"/>
    <ds:schemaRef ds:uri="2913bc6e-b921-479f-97e0-f58926de95d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Hosseini Musa, Somayeh</cp:lastModifiedBy>
  <cp:revision>6</cp:revision>
  <cp:lastPrinted>2024-02-08T10:12:00Z</cp:lastPrinted>
  <dcterms:created xsi:type="dcterms:W3CDTF">2024-05-03T13:07:00Z</dcterms:created>
  <dcterms:modified xsi:type="dcterms:W3CDTF">2026-07-16T16:20:00Z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