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714EA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581A44CD" w14:textId="77777777" w:rsidR="00693597" w:rsidRPr="00BE7F7F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22"/>
          <w:szCs w:val="22"/>
        </w:rPr>
      </w:pPr>
    </w:p>
    <w:p w14:paraId="02CE469E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3E77BC38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Text1"/>
            <w:enabled/>
            <w:calcOnExit w:val="0"/>
            <w:textInput>
              <w:maxLength w:val="30"/>
            </w:textInput>
          </w:ffData>
        </w:fldChar>
      </w:r>
      <w:bookmarkStart w:id="0" w:name="Text1"/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bookmarkEnd w:id="0"/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r>
        <w:rPr>
          <w:rFonts w:ascii="Courier New" w:hAnsi="Courier New"/>
          <w:u w:val="single"/>
        </w:rPr>
        <w:t xml:space="preserve">        </w:t>
      </w:r>
      <w:proofErr w:type="gramStart"/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proofErr w:type="gramEnd"/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 xml:space="preserve">      </w:t>
      </w:r>
      <w:r w:rsidR="008A1829">
        <w:rPr>
          <w:rFonts w:ascii="Arial" w:hAnsi="Arial"/>
          <w:sz w:val="18"/>
        </w:rPr>
        <w:t>(Name und Anschrift des Bieters)</w:t>
      </w:r>
      <w:r w:rsidR="008A1829">
        <w:rPr>
          <w:rFonts w:ascii="Arial" w:hAnsi="Arial"/>
          <w:sz w:val="18"/>
        </w:rPr>
        <w:tab/>
      </w:r>
      <w:r w:rsidR="008A1829">
        <w:rPr>
          <w:rFonts w:ascii="Arial" w:hAnsi="Arial"/>
          <w:sz w:val="18"/>
        </w:rPr>
        <w:tab/>
        <w:t xml:space="preserve">      (Ort)</w:t>
      </w:r>
      <w:r w:rsidR="008A1829">
        <w:rPr>
          <w:rFonts w:ascii="Arial" w:hAnsi="Arial"/>
          <w:sz w:val="18"/>
        </w:rPr>
        <w:tab/>
        <w:t>(Datum)</w:t>
      </w:r>
      <w:r w:rsidR="008A1829">
        <w:rPr>
          <w:rFonts w:ascii="Arial" w:hAnsi="Arial"/>
          <w:sz w:val="18"/>
        </w:rPr>
        <w:br/>
      </w:r>
      <w:r>
        <w:rPr>
          <w:rFonts w:ascii="Arial" w:hAnsi="Arial"/>
          <w:sz w:val="18"/>
        </w:rPr>
        <w:br/>
      </w:r>
    </w:p>
    <w:p w14:paraId="127C7941" w14:textId="77777777" w:rsidR="001A086F" w:rsidRDefault="001A086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</w:p>
    <w:p w14:paraId="4C4472FA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14"/>
        </w:rPr>
        <w:br/>
      </w:r>
    </w:p>
    <w:p w14:paraId="78FBBBC8" w14:textId="77777777" w:rsidR="00693597" w:rsidRDefault="008A455A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8825C47" wp14:editId="4C1AEAD5">
                <wp:simplePos x="0" y="0"/>
                <wp:positionH relativeFrom="column">
                  <wp:posOffset>3471545</wp:posOffset>
                </wp:positionH>
                <wp:positionV relativeFrom="paragraph">
                  <wp:posOffset>65405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7B6F6" w14:textId="77777777" w:rsidR="00693597" w:rsidRPr="001A086F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2412BAD5" w14:textId="77777777" w:rsidR="00693597" w:rsidRPr="00BE7F7F" w:rsidRDefault="006935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D965172" w14:textId="15DA279C" w:rsidR="00693597" w:rsidRPr="008438FE" w:rsidRDefault="001E0F1F">
                            <w:pPr>
                              <w:jc w:val="center"/>
                              <w:rPr>
                                <w:rFonts w:ascii="Arial" w:hAnsi="Arial"/>
                                <w:color w:val="2E74B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18</w:t>
                            </w:r>
                            <w:r w:rsidR="00E347E4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  <w:r w:rsidR="0077296F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8438FE" w:rsidRPr="008438FE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.202</w:t>
                            </w:r>
                            <w:r w:rsidR="0005796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="003E27AE" w:rsidRPr="008438FE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E27AE" w:rsidRPr="008438FE">
                              <w:rPr>
                                <w:rFonts w:ascii="Arial" w:hAnsi="Arial"/>
                                <w:b/>
                                <w:color w:val="2E74B5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25C4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3.35pt;margin-top:5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JMW41b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3457B6F6" w14:textId="77777777" w:rsidR="00693597" w:rsidRPr="001A086F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2412BAD5" w14:textId="77777777" w:rsidR="00693597" w:rsidRPr="00BE7F7F" w:rsidRDefault="006935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7D965172" w14:textId="15DA279C" w:rsidR="00693597" w:rsidRPr="008438FE" w:rsidRDefault="001E0F1F">
                      <w:pPr>
                        <w:jc w:val="center"/>
                        <w:rPr>
                          <w:rFonts w:ascii="Arial" w:hAnsi="Arial"/>
                          <w:color w:val="2E74B5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18</w:t>
                      </w:r>
                      <w:r w:rsidR="00E347E4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.</w:t>
                      </w:r>
                      <w:r w:rsidR="0077296F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2</w:t>
                      </w:r>
                      <w:r w:rsidR="008438FE" w:rsidRPr="008438FE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.202</w:t>
                      </w:r>
                      <w:r w:rsidR="0005796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6</w:t>
                      </w:r>
                      <w:r w:rsidR="003E27AE" w:rsidRPr="008438FE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3E27AE" w:rsidRPr="008438FE">
                        <w:rPr>
                          <w:rFonts w:ascii="Arial" w:hAnsi="Arial"/>
                          <w:b/>
                          <w:color w:val="2E74B5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115F72">
        <w:object w:dxaOrig="1725" w:dyaOrig="570" w14:anchorId="3FAFBB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8pt" o:ole="">
            <v:imagedata r:id="rId7" o:title=""/>
          </v:shape>
          <o:OLEObject Type="Embed" ProgID="Paint.Picture" ShapeID="_x0000_i1025" DrawAspect="Content" ObjectID="_1848050782" r:id="rId8"/>
        </w:object>
      </w:r>
      <w:r w:rsidR="00693597">
        <w:t xml:space="preserve">  </w:t>
      </w:r>
      <w:r w:rsidR="002A6CAD" w:rsidRPr="00C20763">
        <w:rPr>
          <w:rFonts w:ascii="Arial Black" w:hAnsi="Arial Black"/>
          <w:sz w:val="22"/>
          <w:szCs w:val="22"/>
        </w:rPr>
        <w:t>Service</w:t>
      </w:r>
      <w:r w:rsidR="00693597">
        <w:rPr>
          <w:rFonts w:ascii="Arial Black" w:hAnsi="Arial Black"/>
        </w:rPr>
        <w:t xml:space="preserve"> </w:t>
      </w:r>
      <w:r w:rsidR="00693597" w:rsidRPr="00C20763">
        <w:rPr>
          <w:rFonts w:ascii="Arial Black" w:hAnsi="Arial Black"/>
          <w:sz w:val="22"/>
          <w:szCs w:val="22"/>
        </w:rPr>
        <w:t>GmbH</w:t>
      </w:r>
      <w:r w:rsidR="00693597">
        <w:rPr>
          <w:rFonts w:ascii="Arial Black" w:hAnsi="Arial Black"/>
        </w:rPr>
        <w:t xml:space="preserve">  </w:t>
      </w:r>
    </w:p>
    <w:p w14:paraId="6C5FD520" w14:textId="77777777" w:rsidR="00693597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  <w:szCs w:val="16"/>
        </w:rPr>
      </w:pPr>
      <w:r>
        <w:rPr>
          <w:rFonts w:ascii="Arial Black" w:hAnsi="Arial Black" w:cs="Arial"/>
          <w:szCs w:val="16"/>
        </w:rPr>
        <w:t>Strategischer</w:t>
      </w:r>
      <w:r w:rsidR="00693597">
        <w:rPr>
          <w:rFonts w:ascii="Arial Black" w:hAnsi="Arial Black" w:cs="Arial"/>
          <w:szCs w:val="16"/>
        </w:rPr>
        <w:t xml:space="preserve"> Einkauf </w:t>
      </w:r>
      <w:r w:rsidR="00693597">
        <w:rPr>
          <w:rFonts w:ascii="Arial Black" w:hAnsi="Arial Black" w:cs="Arial"/>
          <w:szCs w:val="16"/>
        </w:rPr>
        <w:tab/>
      </w:r>
    </w:p>
    <w:p w14:paraId="53B27BE3" w14:textId="5546CBC8" w:rsidR="008916E3" w:rsidRPr="00B07CFC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8916E3">
        <w:rPr>
          <w:rFonts w:ascii="Arial" w:hAnsi="Arial"/>
          <w:b/>
        </w:rPr>
        <w:t xml:space="preserve">Aroser Allee 72-76 </w:t>
      </w:r>
    </w:p>
    <w:p w14:paraId="014799F9" w14:textId="77777777" w:rsidR="00693597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 Black" w:hAnsi="Arial Black"/>
          <w:sz w:val="22"/>
        </w:rPr>
        <w:tab/>
      </w:r>
      <w:r w:rsidRPr="00B07CFC">
        <w:rPr>
          <w:rFonts w:ascii="Arial" w:hAnsi="Arial"/>
          <w:b/>
        </w:rPr>
        <w:t>13407   Berlin</w:t>
      </w:r>
      <w:r>
        <w:rPr>
          <w:rFonts w:ascii="Arial" w:hAnsi="Arial"/>
          <w:sz w:val="22"/>
        </w:rPr>
        <w:t xml:space="preserve">  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8"/>
        </w:rPr>
        <w:br/>
      </w:r>
      <w:r w:rsidR="00693597">
        <w:rPr>
          <w:rFonts w:ascii="Arial" w:hAnsi="Arial"/>
          <w:sz w:val="14"/>
        </w:rPr>
        <w:br/>
      </w:r>
    </w:p>
    <w:p w14:paraId="32EA8527" w14:textId="77777777" w:rsidR="00693597" w:rsidRDefault="00693597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784076EC" w14:textId="77777777" w:rsidTr="00A677DB">
        <w:trPr>
          <w:cantSplit/>
          <w:trHeight w:val="116"/>
        </w:trPr>
        <w:tc>
          <w:tcPr>
            <w:tcW w:w="2640" w:type="dxa"/>
          </w:tcPr>
          <w:p w14:paraId="6A02FCA3" w14:textId="77777777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>: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FA2EBE5" w14:textId="45D18E9E" w:rsidR="000D4CE4" w:rsidRPr="00FD5FB8" w:rsidRDefault="00057966" w:rsidP="00FD5FB8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rFonts w:ascii="Arial Black" w:hAnsi="Arial Black"/>
              </w:rPr>
              <w:t>Röntgenaufnahmeplatz &amp; mobiles Röntgengerät</w:t>
            </w:r>
          </w:p>
        </w:tc>
      </w:tr>
      <w:tr w:rsidR="000D4CE4" w:rsidRPr="0077134F" w14:paraId="76DD29EB" w14:textId="77777777" w:rsidTr="00A677DB">
        <w:trPr>
          <w:cantSplit/>
          <w:trHeight w:val="115"/>
        </w:trPr>
        <w:tc>
          <w:tcPr>
            <w:tcW w:w="2640" w:type="dxa"/>
          </w:tcPr>
          <w:p w14:paraId="5C1F278E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323D5B1D" w14:textId="77777777" w:rsidR="000D4CE4" w:rsidRPr="0077134F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</w:tr>
      <w:tr w:rsidR="000D4CE4" w14:paraId="5D6752E1" w14:textId="77777777" w:rsidTr="00A677DB">
        <w:trPr>
          <w:cantSplit/>
          <w:trHeight w:val="115"/>
        </w:trPr>
        <w:tc>
          <w:tcPr>
            <w:tcW w:w="2640" w:type="dxa"/>
          </w:tcPr>
          <w:p w14:paraId="1D9E1A07" w14:textId="77777777" w:rsidR="000D4CE4" w:rsidRDefault="000D4CE4" w:rsidP="00EE7820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 xml:space="preserve"> – </w:t>
            </w:r>
            <w:proofErr w:type="gramStart"/>
            <w:r>
              <w:rPr>
                <w:rFonts w:ascii="Arial Black" w:hAnsi="Arial Black"/>
                <w:szCs w:val="22"/>
              </w:rPr>
              <w:t>Nr. :</w:t>
            </w:r>
            <w:proofErr w:type="gramEnd"/>
          </w:p>
        </w:tc>
        <w:tc>
          <w:tcPr>
            <w:tcW w:w="6572" w:type="dxa"/>
            <w:vAlign w:val="center"/>
          </w:tcPr>
          <w:p w14:paraId="5559498C" w14:textId="5EEC4A9C" w:rsidR="000D4CE4" w:rsidRPr="00B07CFC" w:rsidRDefault="008438FE" w:rsidP="008438FE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Black" w:hAnsi="Arial Black"/>
                <w:color w:val="000000"/>
              </w:rPr>
            </w:pPr>
            <w:r w:rsidRPr="00B07CFC">
              <w:rPr>
                <w:rFonts w:ascii="Arial Black" w:hAnsi="Arial Black"/>
                <w:color w:val="000000"/>
              </w:rPr>
              <w:t>VSG-SEK-202</w:t>
            </w:r>
            <w:r w:rsidR="0077296F">
              <w:rPr>
                <w:rFonts w:ascii="Arial Black" w:hAnsi="Arial Black"/>
                <w:color w:val="000000"/>
              </w:rPr>
              <w:t>6-25</w:t>
            </w:r>
          </w:p>
        </w:tc>
      </w:tr>
    </w:tbl>
    <w:p w14:paraId="5FE36577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31B87D5E" w14:textId="77777777" w:rsidR="00115F72" w:rsidRPr="00115F72" w:rsidRDefault="00693597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    </w:t>
      </w:r>
      <w:r w:rsidR="00115F72" w:rsidRPr="00115F72">
        <w:rPr>
          <w:rFonts w:ascii="Arial" w:hAnsi="Arial"/>
        </w:rPr>
        <w:t>Vivantes Netzwerk für Gesundheit GmbH</w:t>
      </w:r>
    </w:p>
    <w:p w14:paraId="0DAE51A6" w14:textId="77777777" w:rsidR="00115F72" w:rsidRDefault="00115F72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</w:p>
    <w:p w14:paraId="737F0041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Zuschlagsfrist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07010">
        <w:rPr>
          <w:rFonts w:ascii="Arial" w:hAnsi="Arial"/>
          <w:sz w:val="18"/>
        </w:rPr>
        <w:t xml:space="preserve"> (Bindefrist</w:t>
      </w:r>
      <w:r w:rsidR="00607010" w:rsidRPr="00BE7F7F">
        <w:rPr>
          <w:rFonts w:ascii="Arial" w:hAnsi="Arial"/>
          <w:sz w:val="18"/>
        </w:rPr>
        <w:t>)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6A39AB3B" w14:textId="77777777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 xml:space="preserve">esteht </w:t>
      </w:r>
      <w:proofErr w:type="gramStart"/>
      <w:r w:rsidR="00E944E1">
        <w:rPr>
          <w:rFonts w:ascii="Arial Black" w:hAnsi="Arial Black"/>
          <w:sz w:val="18"/>
        </w:rPr>
        <w:t>aus folgenden</w:t>
      </w:r>
      <w:proofErr w:type="gramEnd"/>
      <w:r w:rsidR="00E944E1">
        <w:rPr>
          <w:rFonts w:ascii="Arial Black" w:hAnsi="Arial Black"/>
          <w:sz w:val="18"/>
        </w:rPr>
        <w:t xml:space="preserve"> Vergabe</w:t>
      </w:r>
      <w:r>
        <w:rPr>
          <w:rFonts w:ascii="Arial Black" w:hAnsi="Arial Black"/>
          <w:sz w:val="18"/>
        </w:rPr>
        <w:t xml:space="preserve">unterlagen, die bei Auftragserteilung </w:t>
      </w:r>
      <w:proofErr w:type="spellStart"/>
      <w:r w:rsidRPr="00EE7820">
        <w:rPr>
          <w:rFonts w:ascii="Arial Black" w:hAnsi="Arial Black"/>
          <w:color w:val="000000"/>
          <w:sz w:val="18"/>
        </w:rPr>
        <w:t>Vertrags</w:t>
      </w:r>
      <w:r w:rsidR="00115F72">
        <w:rPr>
          <w:rFonts w:ascii="Arial Black" w:hAnsi="Arial Black"/>
          <w:color w:val="000000"/>
          <w:sz w:val="18"/>
        </w:rPr>
        <w:t>be</w:t>
      </w:r>
      <w:proofErr w:type="spellEnd"/>
      <w:r w:rsidR="00115F72">
        <w:rPr>
          <w:rFonts w:ascii="Arial Black" w:hAnsi="Arial Black"/>
          <w:color w:val="000000"/>
          <w:sz w:val="18"/>
        </w:rPr>
        <w:t>-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416AECBF" w14:textId="77777777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(inkl. Leistungsbeschreibung, Vorbemerkungen, Anlagen, Formblätter, Vertragsbedingungen des AG</w:t>
      </w:r>
      <w:r w:rsidR="006C326E">
        <w:rPr>
          <w:szCs w:val="18"/>
        </w:rPr>
        <w:t xml:space="preserve"> und </w:t>
      </w:r>
      <w:r w:rsidR="00566714">
        <w:rPr>
          <w:szCs w:val="18"/>
        </w:rPr>
        <w:t>der beson</w:t>
      </w:r>
      <w:r w:rsidRPr="00842F0E">
        <w:rPr>
          <w:szCs w:val="18"/>
        </w:rPr>
        <w:t>dere</w:t>
      </w:r>
      <w:r w:rsidR="006C326E">
        <w:rPr>
          <w:szCs w:val="18"/>
        </w:rPr>
        <w:t>n</w:t>
      </w:r>
      <w:r w:rsidRPr="00842F0E">
        <w:rPr>
          <w:szCs w:val="18"/>
        </w:rPr>
        <w:t xml:space="preserve"> Vertragsbedingungen</w:t>
      </w:r>
      <w:r w:rsidR="006C326E">
        <w:rPr>
          <w:szCs w:val="18"/>
        </w:rPr>
        <w:t xml:space="preserve">, die sich aus § 15 </w:t>
      </w:r>
      <w:proofErr w:type="spellStart"/>
      <w:r w:rsidR="006C326E">
        <w:rPr>
          <w:szCs w:val="18"/>
        </w:rPr>
        <w:t>BerlAVG</w:t>
      </w:r>
      <w:proofErr w:type="spellEnd"/>
      <w:r w:rsidR="006C326E">
        <w:rPr>
          <w:szCs w:val="18"/>
        </w:rPr>
        <w:t xml:space="preserve"> ergeben wie z. B. </w:t>
      </w:r>
      <w:r w:rsidRPr="00842F0E">
        <w:rPr>
          <w:szCs w:val="18"/>
        </w:rPr>
        <w:t>zu</w:t>
      </w:r>
      <w:r w:rsidR="00352413">
        <w:rPr>
          <w:szCs w:val="18"/>
        </w:rPr>
        <w:t>m Mindeststundenentgelt, über Kontrollen und Sanktionen, zur Frauenförderung etc.</w:t>
      </w:r>
      <w:r w:rsidRPr="00842F0E">
        <w:rPr>
          <w:szCs w:val="18"/>
        </w:rPr>
        <w:t xml:space="preserve">); </w:t>
      </w:r>
    </w:p>
    <w:p w14:paraId="3E092DF5" w14:textId="77777777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>das Angebot des Bieters (inkl. sämtlicher geforderter Angaben, Nachweise und Eigenerklärungen zur Eignung)</w:t>
      </w:r>
    </w:p>
    <w:p w14:paraId="0134F04A" w14:textId="77777777" w:rsidR="005D0DA1" w:rsidRPr="006D038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66F30A04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14D43212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2B9189B9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78D5D2F7" w14:textId="77777777" w:rsidTr="00226EC7">
        <w:trPr>
          <w:trHeight w:val="328"/>
        </w:trPr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095D45FE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52D53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C9DAA6" w14:textId="77777777" w:rsidR="00BE7F7F" w:rsidRPr="0089167D" w:rsidRDefault="008A1829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  <w:bookmarkEnd w:id="1"/>
          </w:p>
        </w:tc>
      </w:tr>
      <w:tr w:rsidR="00BE7F7F" w:rsidRPr="00226EC7" w14:paraId="118F23B5" w14:textId="77777777" w:rsidTr="00226EC7">
        <w:trPr>
          <w:trHeight w:val="82"/>
        </w:trPr>
        <w:tc>
          <w:tcPr>
            <w:tcW w:w="958" w:type="dxa"/>
            <w:shd w:val="clear" w:color="auto" w:fill="auto"/>
          </w:tcPr>
          <w:p w14:paraId="3E0B4491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524BD0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333BEF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7BEC6414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3B598F1A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D3A2B2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58717" w14:textId="77777777" w:rsidR="00BE7F7F" w:rsidRPr="008A1829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 w:rsidRPr="008A1829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A1829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8A1829">
              <w:rPr>
                <w:rFonts w:ascii="Arial" w:hAnsi="Arial"/>
                <w:bCs/>
                <w:sz w:val="22"/>
                <w:szCs w:val="22"/>
              </w:rPr>
            </w:r>
            <w:r w:rsidRPr="008A1829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BE7F7F" w:rsidRPr="00226EC7" w14:paraId="633A23C4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36C85498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62127A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6BA231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12411D00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87AFA9B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CF56F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07719" w14:textId="77777777" w:rsidR="00BE7F7F" w:rsidRPr="008A1829" w:rsidRDefault="00C940E8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5B067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D53B4" w14:textId="77777777" w:rsidR="00BE7F7F" w:rsidRPr="008A1829" w:rsidRDefault="00226EC7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E7F7F" w:rsidRPr="00226EC7" w14:paraId="2224F295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67023F2C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E6156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8FEBA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10149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B0D95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217F6E7B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7E7B15B7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D1AA5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40DDF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 w:rsidRPr="0089167D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9167D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89167D">
              <w:rPr>
                <w:rFonts w:ascii="Arial" w:hAnsi="Arial"/>
                <w:bCs/>
                <w:sz w:val="22"/>
                <w:szCs w:val="22"/>
              </w:rPr>
            </w:r>
            <w:r w:rsidRPr="0089167D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shd w:val="clear" w:color="auto" w:fill="auto"/>
            <w:vAlign w:val="bottom"/>
          </w:tcPr>
          <w:p w14:paraId="77C50D5C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5D9E6B1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30BE3AB4" w14:textId="77777777" w:rsidR="00BE7F7F" w:rsidRPr="008A1829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sz w:val="22"/>
          <w:szCs w:val="22"/>
          <w:u w:val="single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 w:rsidRPr="008A1829">
        <w:rPr>
          <w:rFonts w:ascii="Arial" w:hAnsi="Arial"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A1829">
        <w:rPr>
          <w:rFonts w:ascii="Arial" w:hAnsi="Arial"/>
          <w:sz w:val="24"/>
          <w:szCs w:val="24"/>
          <w:u w:val="single"/>
        </w:rPr>
        <w:instrText xml:space="preserve"> FORMTEXT </w:instrText>
      </w:r>
      <w:r w:rsidRPr="008A1829">
        <w:rPr>
          <w:rFonts w:ascii="Arial" w:hAnsi="Arial"/>
          <w:sz w:val="24"/>
          <w:szCs w:val="24"/>
          <w:u w:val="single"/>
        </w:rPr>
      </w:r>
      <w:r w:rsidRPr="008A1829">
        <w:rPr>
          <w:rFonts w:ascii="Arial" w:hAnsi="Arial"/>
          <w:sz w:val="24"/>
          <w:szCs w:val="24"/>
          <w:u w:val="single"/>
        </w:rPr>
        <w:fldChar w:fldCharType="separate"/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sz w:val="24"/>
          <w:szCs w:val="24"/>
          <w:u w:val="single"/>
        </w:rPr>
        <w:fldChar w:fldCharType="end"/>
      </w:r>
    </w:p>
    <w:p w14:paraId="0CDED2F3" w14:textId="77777777" w:rsidR="00693597" w:rsidRPr="00BE7F7F" w:rsidRDefault="00BE7F7F" w:rsidP="00BE7F7F">
      <w:pPr>
        <w:pStyle w:val="Fuzeile"/>
        <w:rPr>
          <w:b/>
          <w:sz w:val="16"/>
          <w:szCs w:val="16"/>
        </w:rPr>
      </w:pPr>
      <w:r w:rsidRPr="00CC1284">
        <w:rPr>
          <w:rFonts w:ascii="Arial" w:hAnsi="Arial"/>
          <w:b/>
          <w:sz w:val="16"/>
          <w:szCs w:val="16"/>
        </w:rPr>
        <w:t xml:space="preserve">    Unterschrift des Vertretungsberechtigten in Textform (§ 126b BGB)</w:t>
      </w:r>
      <w:r w:rsidRPr="00CC1284">
        <w:rPr>
          <w:rFonts w:ascii="Arial" w:hAnsi="Arial"/>
          <w:sz w:val="16"/>
          <w:szCs w:val="16"/>
        </w:rPr>
        <w:tab/>
      </w:r>
      <w:r w:rsidR="00693597" w:rsidRPr="00EE7820">
        <w:rPr>
          <w:color w:val="000000"/>
        </w:rPr>
        <w:tab/>
      </w:r>
    </w:p>
    <w:p w14:paraId="5B4F79A9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12FB29E1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default" r:id="rId9"/>
      <w:footerReference w:type="default" r:id="rId10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D7B8A" w14:textId="77777777" w:rsidR="00820D08" w:rsidRDefault="00820D08">
      <w:r>
        <w:separator/>
      </w:r>
    </w:p>
  </w:endnote>
  <w:endnote w:type="continuationSeparator" w:id="0">
    <w:p w14:paraId="5D38C012" w14:textId="77777777" w:rsidR="00820D08" w:rsidRDefault="0082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627A3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73552" w14:textId="77777777" w:rsidR="00820D08" w:rsidRDefault="00820D08">
      <w:r>
        <w:separator/>
      </w:r>
    </w:p>
  </w:footnote>
  <w:footnote w:type="continuationSeparator" w:id="0">
    <w:p w14:paraId="359AAFDC" w14:textId="77777777" w:rsidR="00820D08" w:rsidRDefault="00820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77462" w14:textId="77777777" w:rsidR="00693597" w:rsidRPr="006D0381" w:rsidRDefault="00693597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40"/>
        <w:szCs w:val="40"/>
      </w:rPr>
    </w:pPr>
    <w:r w:rsidRPr="006D0381">
      <w:rPr>
        <w:rFonts w:ascii="Arial Black" w:hAnsi="Arial Black"/>
        <w:sz w:val="40"/>
        <w:szCs w:val="40"/>
      </w:rPr>
      <w:t xml:space="preserve">Angebot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B16"/>
    <w:rsid w:val="00000770"/>
    <w:rsid w:val="00022E41"/>
    <w:rsid w:val="00035B16"/>
    <w:rsid w:val="0005454D"/>
    <w:rsid w:val="00057966"/>
    <w:rsid w:val="00082AE8"/>
    <w:rsid w:val="00085059"/>
    <w:rsid w:val="000A27DC"/>
    <w:rsid w:val="000C0EE3"/>
    <w:rsid w:val="000D4CE4"/>
    <w:rsid w:val="00115F72"/>
    <w:rsid w:val="001574D1"/>
    <w:rsid w:val="001A086F"/>
    <w:rsid w:val="001E0F1F"/>
    <w:rsid w:val="00215927"/>
    <w:rsid w:val="00226EC7"/>
    <w:rsid w:val="00247C5A"/>
    <w:rsid w:val="00293036"/>
    <w:rsid w:val="002A2CD0"/>
    <w:rsid w:val="002A6CAD"/>
    <w:rsid w:val="002C7FBC"/>
    <w:rsid w:val="00306471"/>
    <w:rsid w:val="00323BCF"/>
    <w:rsid w:val="00347E9E"/>
    <w:rsid w:val="00352413"/>
    <w:rsid w:val="003C3D97"/>
    <w:rsid w:val="003E27AE"/>
    <w:rsid w:val="003E35D2"/>
    <w:rsid w:val="0046093D"/>
    <w:rsid w:val="004C1D3A"/>
    <w:rsid w:val="004C28D0"/>
    <w:rsid w:val="004D7CF2"/>
    <w:rsid w:val="004F6BB1"/>
    <w:rsid w:val="005118B3"/>
    <w:rsid w:val="00566714"/>
    <w:rsid w:val="005A7F3A"/>
    <w:rsid w:val="005D0DA1"/>
    <w:rsid w:val="00607010"/>
    <w:rsid w:val="00630A72"/>
    <w:rsid w:val="00653E13"/>
    <w:rsid w:val="00693597"/>
    <w:rsid w:val="006B06EA"/>
    <w:rsid w:val="006B5548"/>
    <w:rsid w:val="006C326E"/>
    <w:rsid w:val="006D0381"/>
    <w:rsid w:val="00703028"/>
    <w:rsid w:val="0072605E"/>
    <w:rsid w:val="0073792F"/>
    <w:rsid w:val="007464DB"/>
    <w:rsid w:val="00763C4A"/>
    <w:rsid w:val="00770A17"/>
    <w:rsid w:val="0077134F"/>
    <w:rsid w:val="0077296F"/>
    <w:rsid w:val="00820D08"/>
    <w:rsid w:val="008230A1"/>
    <w:rsid w:val="0083180F"/>
    <w:rsid w:val="00836117"/>
    <w:rsid w:val="00836796"/>
    <w:rsid w:val="00842F0E"/>
    <w:rsid w:val="008438FE"/>
    <w:rsid w:val="008916E3"/>
    <w:rsid w:val="008A1829"/>
    <w:rsid w:val="008A455A"/>
    <w:rsid w:val="008C74AC"/>
    <w:rsid w:val="008F0F09"/>
    <w:rsid w:val="00903DC1"/>
    <w:rsid w:val="00914438"/>
    <w:rsid w:val="00945CE8"/>
    <w:rsid w:val="00954939"/>
    <w:rsid w:val="0098148A"/>
    <w:rsid w:val="009D0DD8"/>
    <w:rsid w:val="009F188C"/>
    <w:rsid w:val="009F500E"/>
    <w:rsid w:val="00A2001E"/>
    <w:rsid w:val="00A63394"/>
    <w:rsid w:val="00A677DB"/>
    <w:rsid w:val="00AA029F"/>
    <w:rsid w:val="00B07CFC"/>
    <w:rsid w:val="00BD6B9A"/>
    <w:rsid w:val="00BE4FA1"/>
    <w:rsid w:val="00BE7F7F"/>
    <w:rsid w:val="00C20763"/>
    <w:rsid w:val="00C3702E"/>
    <w:rsid w:val="00C74181"/>
    <w:rsid w:val="00C81DCF"/>
    <w:rsid w:val="00C85152"/>
    <w:rsid w:val="00C940E8"/>
    <w:rsid w:val="00CB31DF"/>
    <w:rsid w:val="00E347E4"/>
    <w:rsid w:val="00E53C79"/>
    <w:rsid w:val="00E75113"/>
    <w:rsid w:val="00E944E1"/>
    <w:rsid w:val="00EC6DB8"/>
    <w:rsid w:val="00ED3081"/>
    <w:rsid w:val="00EE7820"/>
    <w:rsid w:val="00F31CE2"/>
    <w:rsid w:val="00F571B8"/>
    <w:rsid w:val="00F619B0"/>
    <w:rsid w:val="00FA144C"/>
    <w:rsid w:val="00FD3F83"/>
    <w:rsid w:val="00FD5872"/>
    <w:rsid w:val="00FD5FB8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80EADE5"/>
  <w15:chartTrackingRefBased/>
  <w15:docId w15:val="{F06B88CE-FF52-4855-B0AE-AB955AEB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  <w:style w:type="paragraph" w:styleId="Sprechblasentext">
    <w:name w:val="Balloon Text"/>
    <w:basedOn w:val="Standard"/>
    <w:link w:val="SprechblasentextZchn"/>
    <w:rsid w:val="00226EC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226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1</Pages>
  <Words>278</Words>
  <Characters>2197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>Abt. III</dc:creator>
  <cp:keywords/>
  <cp:lastModifiedBy>Hosseini Musa, Somayeh</cp:lastModifiedBy>
  <cp:revision>10</cp:revision>
  <cp:lastPrinted>2024-06-17T13:39:00Z</cp:lastPrinted>
  <dcterms:created xsi:type="dcterms:W3CDTF">2024-05-03T12:53:00Z</dcterms:created>
  <dcterms:modified xsi:type="dcterms:W3CDTF">2026-08-12T12:40:00Z</dcterms:modified>
</cp:coreProperties>
</file>