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25F8C" w14:textId="075B9C3F" w:rsidR="00782C8C" w:rsidRPr="0046676E" w:rsidRDefault="00BF18D4" w:rsidP="007E170A">
      <w:pPr>
        <w:pStyle w:val="Textkrper"/>
        <w:spacing w:before="360" w:line="280" w:lineRule="atLeas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</w:t>
      </w:r>
      <w:r w:rsidR="00782C8C" w:rsidRPr="0046676E">
        <w:rPr>
          <w:rFonts w:ascii="Arial" w:hAnsi="Arial" w:cs="Arial"/>
          <w:b/>
          <w:sz w:val="22"/>
          <w:szCs w:val="22"/>
        </w:rPr>
        <w:t>Bieterfragen</w:t>
      </w:r>
      <w:r w:rsidR="00105D54" w:rsidRPr="0046676E">
        <w:rPr>
          <w:rFonts w:ascii="Arial" w:hAnsi="Arial" w:cs="Arial"/>
          <w:b/>
          <w:sz w:val="22"/>
          <w:szCs w:val="22"/>
        </w:rPr>
        <w:t xml:space="preserve">- / </w:t>
      </w:r>
      <w:r w:rsidR="00AE5E64" w:rsidRPr="0046676E">
        <w:rPr>
          <w:rFonts w:ascii="Arial" w:hAnsi="Arial" w:cs="Arial"/>
          <w:b/>
          <w:sz w:val="22"/>
          <w:szCs w:val="22"/>
        </w:rPr>
        <w:t>Antworten Katalog</w:t>
      </w:r>
      <w:r w:rsidR="007E170A" w:rsidRPr="0046676E">
        <w:rPr>
          <w:rFonts w:ascii="Arial" w:hAnsi="Arial" w:cs="Arial"/>
          <w:b/>
          <w:sz w:val="22"/>
          <w:szCs w:val="22"/>
        </w:rPr>
        <w:tab/>
      </w:r>
      <w:r w:rsidR="007E170A" w:rsidRPr="0046676E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      </w:t>
      </w:r>
      <w:r w:rsidR="00782C8C" w:rsidRPr="0046676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                </w:t>
      </w:r>
      <w:r w:rsidR="007E170A" w:rsidRPr="0046676E">
        <w:rPr>
          <w:rFonts w:ascii="Arial" w:hAnsi="Arial" w:cs="Arial"/>
          <w:b/>
          <w:sz w:val="22"/>
          <w:szCs w:val="22"/>
        </w:rPr>
        <w:t>Stand:</w:t>
      </w:r>
      <w:r w:rsidR="00031DE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1</w:t>
      </w:r>
      <w:r w:rsidR="00FD7468">
        <w:rPr>
          <w:rFonts w:ascii="Arial" w:hAnsi="Arial" w:cs="Arial"/>
          <w:b/>
          <w:sz w:val="22"/>
          <w:szCs w:val="22"/>
        </w:rPr>
        <w:t>3</w:t>
      </w:r>
      <w:r w:rsidR="00031DE1">
        <w:rPr>
          <w:rFonts w:ascii="Arial" w:hAnsi="Arial" w:cs="Arial"/>
          <w:b/>
          <w:sz w:val="22"/>
          <w:szCs w:val="22"/>
        </w:rPr>
        <w:t>.</w:t>
      </w:r>
      <w:r w:rsidR="00A7475E">
        <w:rPr>
          <w:rFonts w:ascii="Arial" w:hAnsi="Arial" w:cs="Arial"/>
          <w:b/>
          <w:sz w:val="22"/>
          <w:szCs w:val="22"/>
        </w:rPr>
        <w:t>0</w:t>
      </w:r>
      <w:r w:rsidR="00FD7468">
        <w:rPr>
          <w:rFonts w:ascii="Arial" w:hAnsi="Arial" w:cs="Arial"/>
          <w:b/>
          <w:sz w:val="22"/>
          <w:szCs w:val="22"/>
        </w:rPr>
        <w:t>8</w:t>
      </w:r>
      <w:r w:rsidR="00031DE1">
        <w:rPr>
          <w:rFonts w:ascii="Arial" w:hAnsi="Arial" w:cs="Arial"/>
          <w:b/>
          <w:sz w:val="22"/>
          <w:szCs w:val="22"/>
        </w:rPr>
        <w:t>.202</w:t>
      </w:r>
      <w:r w:rsidR="00A7475E">
        <w:rPr>
          <w:rFonts w:ascii="Arial" w:hAnsi="Arial" w:cs="Arial"/>
          <w:b/>
          <w:sz w:val="22"/>
          <w:szCs w:val="22"/>
        </w:rPr>
        <w:t>6</w:t>
      </w:r>
      <w:r w:rsidR="00031DE1">
        <w:rPr>
          <w:rFonts w:ascii="Arial" w:hAnsi="Arial" w:cs="Arial"/>
          <w:b/>
          <w:sz w:val="22"/>
          <w:szCs w:val="22"/>
        </w:rPr>
        <w:t xml:space="preserve">  </w:t>
      </w:r>
      <w:r w:rsidR="003F6973" w:rsidRPr="0046676E">
        <w:rPr>
          <w:rFonts w:ascii="Arial" w:hAnsi="Arial" w:cs="Arial"/>
          <w:b/>
          <w:sz w:val="22"/>
          <w:szCs w:val="22"/>
        </w:rPr>
        <w:br/>
      </w:r>
    </w:p>
    <w:tbl>
      <w:tblPr>
        <w:tblW w:w="13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4"/>
        <w:gridCol w:w="2268"/>
        <w:gridCol w:w="5103"/>
        <w:gridCol w:w="5190"/>
      </w:tblGrid>
      <w:tr w:rsidR="00272560" w:rsidRPr="0046676E" w14:paraId="17FF72F2" w14:textId="77777777" w:rsidTr="006E52C4">
        <w:trPr>
          <w:trHeight w:val="845"/>
          <w:tblHeader/>
        </w:trPr>
        <w:tc>
          <w:tcPr>
            <w:tcW w:w="704" w:type="dxa"/>
            <w:shd w:val="clear" w:color="auto" w:fill="D9D9D9"/>
            <w:vAlign w:val="center"/>
          </w:tcPr>
          <w:p w14:paraId="10D857ED" w14:textId="77777777" w:rsidR="00272560" w:rsidRPr="0046676E" w:rsidRDefault="00272560" w:rsidP="00B81589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56B1DF4F" w14:textId="77777777" w:rsidR="00272560" w:rsidRPr="0046676E" w:rsidRDefault="00272560" w:rsidP="00E064E1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 xml:space="preserve">Bezug: </w:t>
            </w:r>
            <w:r w:rsidRPr="0046676E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5103" w:type="dxa"/>
            <w:shd w:val="clear" w:color="auto" w:fill="D9D9D9"/>
            <w:vAlign w:val="center"/>
          </w:tcPr>
          <w:p w14:paraId="00D0CD18" w14:textId="77777777" w:rsidR="00272560" w:rsidRPr="0046676E" w:rsidRDefault="00272560" w:rsidP="00E064E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>Frage:</w:t>
            </w:r>
          </w:p>
        </w:tc>
        <w:tc>
          <w:tcPr>
            <w:tcW w:w="5190" w:type="dxa"/>
            <w:shd w:val="clear" w:color="auto" w:fill="D9D9D9"/>
            <w:vAlign w:val="center"/>
          </w:tcPr>
          <w:p w14:paraId="6558BAB4" w14:textId="77777777" w:rsidR="00272560" w:rsidRPr="0046676E" w:rsidRDefault="00272560" w:rsidP="00E064E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>Antwort:</w:t>
            </w:r>
          </w:p>
        </w:tc>
      </w:tr>
      <w:tr w:rsidR="00272560" w:rsidRPr="0046676E" w14:paraId="23788BF6" w14:textId="77777777" w:rsidTr="006E52C4">
        <w:tc>
          <w:tcPr>
            <w:tcW w:w="704" w:type="dxa"/>
            <w:shd w:val="clear" w:color="auto" w:fill="D9D9D9"/>
            <w:vAlign w:val="center"/>
          </w:tcPr>
          <w:p w14:paraId="3DE96DE7" w14:textId="77777777" w:rsidR="00272560" w:rsidRPr="0046676E" w:rsidRDefault="00272560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3F2A1567" w14:textId="7E211D68" w:rsidR="00844666" w:rsidRPr="006A339F" w:rsidRDefault="00844666" w:rsidP="00E064E1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14:paraId="4C83EC21" w14:textId="09DCFEA1" w:rsidR="00272560" w:rsidRPr="006A339F" w:rsidRDefault="00272560" w:rsidP="00844666">
            <w:pPr>
              <w:pStyle w:val="NurText"/>
              <w:spacing w:before="120" w:after="120" w:line="240" w:lineRule="auto"/>
              <w:rPr>
                <w:rFonts w:ascii="Arial" w:hAnsi="Arial" w:cs="Arial"/>
                <w:bCs/>
                <w:iCs/>
                <w:szCs w:val="20"/>
              </w:rPr>
            </w:pPr>
          </w:p>
        </w:tc>
        <w:tc>
          <w:tcPr>
            <w:tcW w:w="5190" w:type="dxa"/>
            <w:shd w:val="clear" w:color="auto" w:fill="auto"/>
          </w:tcPr>
          <w:p w14:paraId="7C069469" w14:textId="756DA196" w:rsidR="00DA67A0" w:rsidRPr="006A339F" w:rsidRDefault="00DA67A0" w:rsidP="002860B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2560" w:rsidRPr="0046676E" w14:paraId="6AD654A2" w14:textId="77777777" w:rsidTr="006E52C4">
        <w:tc>
          <w:tcPr>
            <w:tcW w:w="704" w:type="dxa"/>
            <w:shd w:val="clear" w:color="auto" w:fill="D9D9D9"/>
            <w:vAlign w:val="center"/>
          </w:tcPr>
          <w:p w14:paraId="629E341B" w14:textId="77777777" w:rsidR="00272560" w:rsidRPr="0046676E" w:rsidRDefault="00272560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A41E48B" w14:textId="3B671EC1" w:rsidR="0060059C" w:rsidRPr="006A339F" w:rsidRDefault="0060059C" w:rsidP="00E064E1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7CE9A88C" w14:textId="50ED51C7" w:rsidR="00613EF7" w:rsidRPr="00844666" w:rsidRDefault="00613EF7" w:rsidP="00844666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5190" w:type="dxa"/>
            <w:shd w:val="clear" w:color="auto" w:fill="auto"/>
            <w:vAlign w:val="center"/>
          </w:tcPr>
          <w:p w14:paraId="2AF3ECF6" w14:textId="57722474" w:rsidR="00BC4A83" w:rsidRPr="0060503E" w:rsidRDefault="00BC4A83" w:rsidP="00E064E1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72560" w:rsidRPr="0046676E" w14:paraId="292387A7" w14:textId="77777777" w:rsidTr="006E52C4">
        <w:tc>
          <w:tcPr>
            <w:tcW w:w="704" w:type="dxa"/>
            <w:shd w:val="clear" w:color="auto" w:fill="D9D9D9"/>
            <w:vAlign w:val="center"/>
          </w:tcPr>
          <w:p w14:paraId="3B79BEB1" w14:textId="77777777" w:rsidR="00272560" w:rsidRPr="0046676E" w:rsidRDefault="00272560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8955F3F" w14:textId="5134C879" w:rsidR="0060059C" w:rsidRPr="006A339F" w:rsidRDefault="0060059C" w:rsidP="00E064E1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573D0A6" w14:textId="5054685E" w:rsidR="00272560" w:rsidRPr="006A339F" w:rsidRDefault="00272560" w:rsidP="00E064E1">
            <w:pPr>
              <w:pStyle w:val="NurText"/>
              <w:spacing w:before="120" w:after="120" w:line="240" w:lineRule="auto"/>
              <w:rPr>
                <w:rFonts w:ascii="Arial" w:hAnsi="Arial" w:cs="Arial"/>
                <w:bCs/>
                <w:iCs/>
                <w:szCs w:val="20"/>
              </w:rPr>
            </w:pPr>
          </w:p>
        </w:tc>
        <w:tc>
          <w:tcPr>
            <w:tcW w:w="5190" w:type="dxa"/>
            <w:shd w:val="clear" w:color="auto" w:fill="auto"/>
            <w:vAlign w:val="center"/>
          </w:tcPr>
          <w:p w14:paraId="67184532" w14:textId="7E139552" w:rsidR="00272560" w:rsidRPr="006A339F" w:rsidRDefault="00272560" w:rsidP="0060503E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1504" w:rsidRPr="0046676E" w14:paraId="3F4FCBAA" w14:textId="77777777" w:rsidTr="006E52C4">
        <w:tc>
          <w:tcPr>
            <w:tcW w:w="704" w:type="dxa"/>
            <w:shd w:val="clear" w:color="auto" w:fill="D9D9D9"/>
            <w:vAlign w:val="center"/>
          </w:tcPr>
          <w:p w14:paraId="5317C824" w14:textId="2E6FE38E" w:rsidR="00331504" w:rsidRPr="0046676E" w:rsidRDefault="00331504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265E8F0" w14:textId="730E6839" w:rsidR="0060059C" w:rsidRPr="006A339F" w:rsidRDefault="0060059C" w:rsidP="00E064E1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AA6338E" w14:textId="7F54CB76" w:rsidR="00CD0126" w:rsidRPr="006A339F" w:rsidRDefault="00CD0126" w:rsidP="00E064E1">
            <w:pPr>
              <w:spacing w:before="120" w:after="12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5190" w:type="dxa"/>
            <w:shd w:val="clear" w:color="auto" w:fill="auto"/>
            <w:vAlign w:val="center"/>
          </w:tcPr>
          <w:p w14:paraId="4514856F" w14:textId="70FB9A21" w:rsidR="00584E5F" w:rsidRPr="0046676E" w:rsidRDefault="00584E5F" w:rsidP="00E064E1">
            <w:pPr>
              <w:spacing w:before="120" w:after="12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64E1" w:rsidRPr="0046676E" w14:paraId="77BCECA5" w14:textId="77777777" w:rsidTr="006E52C4">
        <w:tc>
          <w:tcPr>
            <w:tcW w:w="704" w:type="dxa"/>
            <w:shd w:val="clear" w:color="auto" w:fill="D9D9D9"/>
            <w:vAlign w:val="center"/>
          </w:tcPr>
          <w:p w14:paraId="73451883" w14:textId="77777777" w:rsidR="00E064E1" w:rsidRPr="0046676E" w:rsidRDefault="00E064E1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CCA5F0A" w14:textId="3D07F650" w:rsidR="00E064E1" w:rsidRPr="0046676E" w:rsidRDefault="00E064E1" w:rsidP="00E064E1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3AACC971" w14:textId="3368DF7B" w:rsidR="00E064E1" w:rsidRPr="0046676E" w:rsidRDefault="00E064E1" w:rsidP="00E064E1">
            <w:pPr>
              <w:spacing w:before="120" w:after="12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5190" w:type="dxa"/>
            <w:shd w:val="clear" w:color="auto" w:fill="auto"/>
            <w:vAlign w:val="center"/>
          </w:tcPr>
          <w:p w14:paraId="11B8C07B" w14:textId="0AC14460" w:rsidR="00E064E1" w:rsidRPr="0046676E" w:rsidRDefault="00E064E1" w:rsidP="00476074">
            <w:pPr>
              <w:spacing w:before="120" w:after="12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077D" w:rsidRPr="0046676E" w14:paraId="2CB2A845" w14:textId="77777777" w:rsidTr="006E52C4">
        <w:tc>
          <w:tcPr>
            <w:tcW w:w="704" w:type="dxa"/>
            <w:shd w:val="clear" w:color="auto" w:fill="D9D9D9"/>
            <w:vAlign w:val="center"/>
          </w:tcPr>
          <w:p w14:paraId="25CF7E76" w14:textId="77777777" w:rsidR="0022077D" w:rsidRPr="0046676E" w:rsidRDefault="0022077D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4334CE9" w14:textId="578DD889" w:rsidR="0022077D" w:rsidRPr="0046676E" w:rsidRDefault="0022077D" w:rsidP="0022077D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5F1A4A87" w14:textId="453684B4" w:rsidR="0022077D" w:rsidRPr="0046676E" w:rsidRDefault="0022077D" w:rsidP="0022077D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90" w:type="dxa"/>
            <w:shd w:val="clear" w:color="auto" w:fill="auto"/>
            <w:vAlign w:val="center"/>
          </w:tcPr>
          <w:p w14:paraId="0EAA0C9D" w14:textId="59524BE5" w:rsidR="0022077D" w:rsidRPr="00424CF5" w:rsidRDefault="0022077D" w:rsidP="0022077D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077D" w:rsidRPr="0046676E" w14:paraId="7BEF711B" w14:textId="77777777" w:rsidTr="006E52C4">
        <w:tc>
          <w:tcPr>
            <w:tcW w:w="704" w:type="dxa"/>
            <w:shd w:val="clear" w:color="auto" w:fill="D9D9D9"/>
            <w:vAlign w:val="center"/>
          </w:tcPr>
          <w:p w14:paraId="5CEE329C" w14:textId="77777777" w:rsidR="0022077D" w:rsidRPr="0046676E" w:rsidRDefault="0022077D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91878D1" w14:textId="43159697" w:rsidR="0022077D" w:rsidRPr="0046676E" w:rsidRDefault="0022077D" w:rsidP="0022077D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7ADFC436" w14:textId="0DCB15F2" w:rsidR="0022077D" w:rsidRPr="0046676E" w:rsidRDefault="0022077D" w:rsidP="0022077D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90" w:type="dxa"/>
            <w:shd w:val="clear" w:color="auto" w:fill="auto"/>
            <w:vAlign w:val="center"/>
          </w:tcPr>
          <w:p w14:paraId="75774719" w14:textId="77B8F63A" w:rsidR="0022077D" w:rsidRPr="00424CF5" w:rsidRDefault="0022077D" w:rsidP="0022077D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077D" w:rsidRPr="0046676E" w14:paraId="0DFFED99" w14:textId="77777777" w:rsidTr="006E52C4">
        <w:tc>
          <w:tcPr>
            <w:tcW w:w="704" w:type="dxa"/>
            <w:shd w:val="clear" w:color="auto" w:fill="D9D9D9"/>
            <w:vAlign w:val="center"/>
          </w:tcPr>
          <w:p w14:paraId="2BD30FB9" w14:textId="77777777" w:rsidR="0022077D" w:rsidRPr="0046676E" w:rsidRDefault="0022077D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B0EE9DF" w14:textId="7FEBD0AF" w:rsidR="0022077D" w:rsidRPr="0046676E" w:rsidRDefault="0022077D" w:rsidP="0022077D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662EFCA8" w14:textId="434D1A03" w:rsidR="0022077D" w:rsidRPr="0046676E" w:rsidRDefault="0022077D" w:rsidP="005D530A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90" w:type="dxa"/>
            <w:shd w:val="clear" w:color="auto" w:fill="auto"/>
            <w:vAlign w:val="center"/>
          </w:tcPr>
          <w:p w14:paraId="339FA168" w14:textId="2E3F091B" w:rsidR="0022077D" w:rsidRPr="0046676E" w:rsidRDefault="0022077D" w:rsidP="005D530A">
            <w:pPr>
              <w:spacing w:before="120" w:after="12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077D" w:rsidRPr="0046676E" w14:paraId="25522DFD" w14:textId="77777777" w:rsidTr="006E52C4">
        <w:tc>
          <w:tcPr>
            <w:tcW w:w="704" w:type="dxa"/>
            <w:shd w:val="clear" w:color="auto" w:fill="D9D9D9"/>
            <w:vAlign w:val="center"/>
          </w:tcPr>
          <w:p w14:paraId="2E4ABFC1" w14:textId="77777777" w:rsidR="0022077D" w:rsidRPr="0046676E" w:rsidRDefault="0022077D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4AB194C" w14:textId="16C5062D" w:rsidR="0022077D" w:rsidRPr="0046676E" w:rsidRDefault="0022077D" w:rsidP="0022077D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32F62558" w14:textId="02A533E8" w:rsidR="0022077D" w:rsidRPr="0046676E" w:rsidRDefault="0022077D" w:rsidP="0022077D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90" w:type="dxa"/>
            <w:shd w:val="clear" w:color="auto" w:fill="auto"/>
            <w:vAlign w:val="center"/>
          </w:tcPr>
          <w:p w14:paraId="2803654E" w14:textId="14B1C37C" w:rsidR="0022077D" w:rsidRPr="0046676E" w:rsidRDefault="0022077D" w:rsidP="0050226D">
            <w:pPr>
              <w:spacing w:before="120" w:after="12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077D" w:rsidRPr="0046676E" w14:paraId="2D39CA35" w14:textId="77777777" w:rsidTr="006E52C4">
        <w:tc>
          <w:tcPr>
            <w:tcW w:w="704" w:type="dxa"/>
            <w:shd w:val="clear" w:color="auto" w:fill="D9D9D9"/>
            <w:vAlign w:val="center"/>
          </w:tcPr>
          <w:p w14:paraId="5CBB15C8" w14:textId="77777777" w:rsidR="0022077D" w:rsidRPr="0046676E" w:rsidRDefault="0022077D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03F6F74" w14:textId="0AE941C3" w:rsidR="0022077D" w:rsidRPr="0046676E" w:rsidRDefault="0022077D" w:rsidP="0022077D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6CA367CA" w14:textId="288ED760" w:rsidR="0022077D" w:rsidRPr="0046676E" w:rsidRDefault="0022077D" w:rsidP="0050226D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90" w:type="dxa"/>
            <w:shd w:val="clear" w:color="auto" w:fill="auto"/>
            <w:vAlign w:val="center"/>
          </w:tcPr>
          <w:p w14:paraId="53D1A87E" w14:textId="1F8ABD5A" w:rsidR="0022077D" w:rsidRPr="0046676E" w:rsidRDefault="0022077D" w:rsidP="0022077D">
            <w:pPr>
              <w:spacing w:before="120" w:after="12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077D" w:rsidRPr="0046676E" w14:paraId="5C5A591E" w14:textId="77777777" w:rsidTr="006E52C4">
        <w:tc>
          <w:tcPr>
            <w:tcW w:w="704" w:type="dxa"/>
            <w:shd w:val="clear" w:color="auto" w:fill="D9D9D9"/>
            <w:vAlign w:val="center"/>
          </w:tcPr>
          <w:p w14:paraId="1D0F2454" w14:textId="77777777" w:rsidR="0022077D" w:rsidRPr="0046676E" w:rsidRDefault="0022077D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8F17285" w14:textId="72C01EC3" w:rsidR="0022077D" w:rsidRPr="0046676E" w:rsidRDefault="0022077D" w:rsidP="0022077D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11C34783" w14:textId="7ABE5497" w:rsidR="0022077D" w:rsidRPr="0046676E" w:rsidRDefault="0022077D" w:rsidP="0050226D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90" w:type="dxa"/>
            <w:shd w:val="clear" w:color="auto" w:fill="auto"/>
            <w:vAlign w:val="center"/>
          </w:tcPr>
          <w:p w14:paraId="0B9B3559" w14:textId="318C9F0C" w:rsidR="0022077D" w:rsidRPr="00EA7000" w:rsidRDefault="0022077D" w:rsidP="0022077D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077D" w:rsidRPr="0046676E" w14:paraId="17E125C7" w14:textId="77777777" w:rsidTr="006E52C4">
        <w:tc>
          <w:tcPr>
            <w:tcW w:w="704" w:type="dxa"/>
            <w:shd w:val="clear" w:color="auto" w:fill="D9D9D9"/>
            <w:vAlign w:val="center"/>
          </w:tcPr>
          <w:p w14:paraId="1119C02C" w14:textId="77777777" w:rsidR="0022077D" w:rsidRPr="0046676E" w:rsidRDefault="0022077D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3EE1D85" w14:textId="497DA59F" w:rsidR="0022077D" w:rsidRPr="0046676E" w:rsidRDefault="0022077D" w:rsidP="0022077D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00EF4060" w14:textId="0C26D9C9" w:rsidR="0022077D" w:rsidRPr="0046676E" w:rsidRDefault="0022077D" w:rsidP="0050226D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90" w:type="dxa"/>
            <w:shd w:val="clear" w:color="auto" w:fill="auto"/>
            <w:vAlign w:val="center"/>
          </w:tcPr>
          <w:p w14:paraId="75855A2B" w14:textId="4F690D0F" w:rsidR="0022077D" w:rsidRPr="0046676E" w:rsidRDefault="0022077D" w:rsidP="00AE530B">
            <w:pPr>
              <w:spacing w:before="120" w:after="12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002F" w:rsidRPr="0046676E" w14:paraId="0A3FD2E8" w14:textId="77777777" w:rsidTr="006E52C4">
        <w:tc>
          <w:tcPr>
            <w:tcW w:w="704" w:type="dxa"/>
            <w:shd w:val="clear" w:color="auto" w:fill="D9D9D9"/>
            <w:vAlign w:val="center"/>
          </w:tcPr>
          <w:p w14:paraId="22359A75" w14:textId="77777777" w:rsidR="0060002F" w:rsidRPr="0046676E" w:rsidRDefault="0060002F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D73317F" w14:textId="1FB5E404" w:rsidR="0060002F" w:rsidRPr="0050226D" w:rsidRDefault="0060002F" w:rsidP="0060002F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473EE1C7" w14:textId="7C067B52" w:rsidR="0060002F" w:rsidRDefault="0060002F" w:rsidP="0060002F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90" w:type="dxa"/>
            <w:shd w:val="clear" w:color="auto" w:fill="auto"/>
            <w:vAlign w:val="center"/>
          </w:tcPr>
          <w:p w14:paraId="526866E2" w14:textId="7447A80A" w:rsidR="0060002F" w:rsidRPr="0046676E" w:rsidRDefault="0060002F" w:rsidP="0022077D">
            <w:pPr>
              <w:spacing w:before="120" w:after="12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72EF94" w14:textId="5E1374C7" w:rsidR="007A02D0" w:rsidRPr="007C1525" w:rsidRDefault="007A02D0" w:rsidP="007C1525">
      <w:pPr>
        <w:pStyle w:val="Textkrper"/>
        <w:rPr>
          <w:rFonts w:ascii="Arial" w:hAnsi="Arial" w:cs="Arial"/>
          <w:sz w:val="20"/>
          <w:szCs w:val="20"/>
        </w:rPr>
      </w:pPr>
    </w:p>
    <w:sectPr w:rsidR="007A02D0" w:rsidRPr="007C1525" w:rsidSect="00D6164E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 w:code="9"/>
      <w:pgMar w:top="1701" w:right="1598" w:bottom="600" w:left="1985" w:header="960" w:footer="4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FFE5F" w14:textId="77777777" w:rsidR="0036040A" w:rsidRDefault="0036040A">
      <w:r>
        <w:separator/>
      </w:r>
    </w:p>
  </w:endnote>
  <w:endnote w:type="continuationSeparator" w:id="0">
    <w:p w14:paraId="56245DF2" w14:textId="77777777" w:rsidR="0036040A" w:rsidRDefault="00360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A881F" w14:textId="62021B0F" w:rsidR="0041448A" w:rsidRPr="00272560" w:rsidRDefault="0041448A" w:rsidP="00B64634">
    <w:pPr>
      <w:pStyle w:val="Fuzeile"/>
    </w:pPr>
    <w:r w:rsidRPr="00D6164E">
      <w:rPr>
        <w:b/>
        <w:sz w:val="20"/>
        <w:szCs w:val="20"/>
      </w:rPr>
      <w:t>*</w:t>
    </w:r>
    <w:r w:rsidR="00AE5E64" w:rsidRPr="00272560">
      <w:t xml:space="preserve">) </w:t>
    </w:r>
    <w:r w:rsidR="00AE5E64">
      <w:t>Vergabeunterlagen</w:t>
    </w:r>
    <w:r w:rsidRPr="00272560">
      <w:rPr>
        <w:rFonts w:cs="Arial"/>
        <w:sz w:val="18"/>
        <w:szCs w:val="18"/>
      </w:rPr>
      <w:t xml:space="preserve">: </w:t>
    </w:r>
    <w:r w:rsidRPr="00872DB8">
      <w:rPr>
        <w:rFonts w:cs="Arial"/>
        <w:sz w:val="18"/>
        <w:szCs w:val="18"/>
      </w:rPr>
      <w:t xml:space="preserve">Ziff.; </w:t>
    </w:r>
    <w:r w:rsidR="00667614">
      <w:rPr>
        <w:rFonts w:cs="Arial"/>
        <w:sz w:val="18"/>
        <w:szCs w:val="18"/>
      </w:rPr>
      <w:t xml:space="preserve">Los: Nr.; </w:t>
    </w:r>
    <w:r w:rsidRPr="00872DB8">
      <w:rPr>
        <w:rFonts w:cs="Arial"/>
        <w:sz w:val="18"/>
        <w:szCs w:val="18"/>
      </w:rPr>
      <w:t>Vertrag: §, Abs.; Anlage: Bezeichnung, Seite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C6750" w14:textId="77777777" w:rsidR="0041448A" w:rsidRPr="00C22AEC" w:rsidRDefault="0041448A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>
      <w:rPr>
        <w:noProof/>
      </w:rPr>
      <w:t>-0862</w:t>
    </w:r>
    <w:r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>
      <w:t>2009</w:t>
    </w:r>
    <w:r w:rsidRPr="00844C94">
      <w:rPr>
        <w:lang w:val="en-US"/>
      </w:rPr>
      <w:fldChar w:fldCharType="end"/>
    </w:r>
  </w:p>
  <w:p w14:paraId="2C242A3A" w14:textId="1CE0FF59" w:rsidR="0041448A" w:rsidRPr="005F26DB" w:rsidRDefault="0041448A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>
      <w:rPr>
        <w:lang w:val="en-US"/>
      </w:rPr>
      <w:instrText>2494757_1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>
      <w:rPr>
        <w:lang w:val="en-US"/>
      </w:rPr>
      <w:instrText>2494757_1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FD7468">
      <w:rPr>
        <w:noProof/>
        <w:lang w:val="en-US"/>
      </w:rPr>
      <w:t>2494757_1</w:t>
    </w:r>
    <w:r w:rsidR="00FD7468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FD7468">
      <w:rPr>
        <w:noProof/>
      </w:rPr>
      <w:t>12.08.2026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DC1A7" w14:textId="77777777" w:rsidR="0036040A" w:rsidRDefault="0036040A">
      <w:r>
        <w:separator/>
      </w:r>
    </w:p>
  </w:footnote>
  <w:footnote w:type="continuationSeparator" w:id="0">
    <w:p w14:paraId="0BF6E1FC" w14:textId="77777777" w:rsidR="0036040A" w:rsidRDefault="003604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01D3B" w14:textId="77777777" w:rsidR="0041448A" w:rsidRDefault="0041448A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14:paraId="3BBE200C" w14:textId="77777777" w:rsidR="0041448A" w:rsidRDefault="0041448A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3325" w:type="dxa"/>
      <w:tblInd w:w="-15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68"/>
      <w:gridCol w:w="8080"/>
      <w:gridCol w:w="2977"/>
    </w:tblGrid>
    <w:tr w:rsidR="00403E32" w14:paraId="58C1C2E4" w14:textId="77777777" w:rsidTr="00403E32">
      <w:trPr>
        <w:trHeight w:val="698"/>
      </w:trPr>
      <w:tc>
        <w:tcPr>
          <w:tcW w:w="2268" w:type="dxa"/>
          <w:vAlign w:val="center"/>
        </w:tcPr>
        <w:p w14:paraId="432B361A" w14:textId="77777777" w:rsidR="00403E32" w:rsidRDefault="00403E32" w:rsidP="00403E32">
          <w:pPr>
            <w:pStyle w:val="Kopfzeile"/>
            <w:tabs>
              <w:tab w:val="right" w:pos="9498"/>
            </w:tabs>
            <w:jc w:val="center"/>
            <w:rPr>
              <w:rFonts w:cs="Arial"/>
              <w:b/>
              <w:bCs/>
              <w:sz w:val="18"/>
            </w:rPr>
          </w:pPr>
          <w:r>
            <w:rPr>
              <w:rFonts w:cs="Arial"/>
              <w:b/>
              <w:bCs/>
              <w:sz w:val="18"/>
            </w:rPr>
            <w:t>Ausschreibung</w:t>
          </w:r>
        </w:p>
        <w:p w14:paraId="6BC767FF" w14:textId="08530EDB" w:rsidR="00403E32" w:rsidRDefault="00403E32" w:rsidP="00403E32">
          <w:pPr>
            <w:pStyle w:val="Kopfzeile"/>
            <w:jc w:val="center"/>
            <w:rPr>
              <w:rFonts w:ascii="Arial Black" w:hAnsi="Arial Black"/>
            </w:rPr>
          </w:pPr>
          <w:r w:rsidRPr="00411824">
            <w:rPr>
              <w:rFonts w:cs="Arial"/>
              <w:b/>
              <w:bCs/>
              <w:sz w:val="18"/>
            </w:rPr>
            <w:t>VSG-SEK</w:t>
          </w:r>
          <w:r>
            <w:rPr>
              <w:rFonts w:cs="Arial"/>
              <w:b/>
              <w:bCs/>
              <w:sz w:val="18"/>
            </w:rPr>
            <w:t>-202</w:t>
          </w:r>
          <w:r w:rsidR="00A7475E">
            <w:rPr>
              <w:rFonts w:cs="Arial"/>
              <w:b/>
              <w:bCs/>
              <w:sz w:val="18"/>
            </w:rPr>
            <w:t>6-25</w:t>
          </w:r>
        </w:p>
      </w:tc>
      <w:tc>
        <w:tcPr>
          <w:tcW w:w="8080" w:type="dxa"/>
        </w:tcPr>
        <w:p w14:paraId="5BED98B2" w14:textId="77777777" w:rsidR="00403E32" w:rsidRPr="00772636" w:rsidRDefault="00403E32" w:rsidP="0004004F">
          <w:pPr>
            <w:pStyle w:val="Textkrper"/>
            <w:jc w:val="center"/>
            <w:rPr>
              <w:rFonts w:ascii="Arial Black" w:hAnsi="Arial Black" w:cs="Arial"/>
            </w:rPr>
          </w:pPr>
          <w:r w:rsidRPr="00772636">
            <w:rPr>
              <w:rFonts w:ascii="Arial Black" w:hAnsi="Arial Black" w:cs="Arial"/>
            </w:rPr>
            <w:t xml:space="preserve">Formblatt </w:t>
          </w:r>
          <w:r w:rsidR="0004004F">
            <w:rPr>
              <w:rFonts w:ascii="Arial Black" w:hAnsi="Arial Black" w:cs="Arial"/>
            </w:rPr>
            <w:t>8</w:t>
          </w:r>
        </w:p>
      </w:tc>
      <w:tc>
        <w:tcPr>
          <w:tcW w:w="2977" w:type="dxa"/>
          <w:vAlign w:val="center"/>
        </w:tcPr>
        <w:p w14:paraId="4507D6A1" w14:textId="77777777" w:rsidR="00403E32" w:rsidRDefault="00403E32" w:rsidP="00403E32">
          <w:pPr>
            <w:pStyle w:val="Kopfzeile"/>
            <w:tabs>
              <w:tab w:val="left" w:pos="3971"/>
              <w:tab w:val="left" w:pos="4041"/>
            </w:tabs>
            <w:jc w:val="center"/>
            <w:rPr>
              <w:b/>
            </w:rPr>
          </w:pPr>
          <w:r>
            <w:object w:dxaOrig="1725" w:dyaOrig="570" w14:anchorId="1990FD0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92.25pt;height:30pt">
                <v:imagedata r:id="rId1" o:title=""/>
              </v:shape>
              <o:OLEObject Type="Embed" ProgID="Paint.Picture" ShapeID="_x0000_i1025" DrawAspect="Content" ObjectID="_1848050724" r:id="rId2"/>
            </w:object>
          </w:r>
        </w:p>
      </w:tc>
    </w:tr>
    <w:tr w:rsidR="00403E32" w14:paraId="183BA1D5" w14:textId="77777777" w:rsidTr="00403E32">
      <w:trPr>
        <w:cantSplit/>
        <w:trHeight w:val="426"/>
      </w:trPr>
      <w:tc>
        <w:tcPr>
          <w:tcW w:w="10348" w:type="dxa"/>
          <w:gridSpan w:val="2"/>
          <w:vAlign w:val="center"/>
        </w:tcPr>
        <w:p w14:paraId="1C5E8DF4" w14:textId="2F991A4F" w:rsidR="00403E32" w:rsidRPr="00153309" w:rsidRDefault="00403E32" w:rsidP="00403E32">
          <w:pPr>
            <w:pStyle w:val="Kopfzeile"/>
            <w:tabs>
              <w:tab w:val="left" w:pos="2039"/>
            </w:tabs>
            <w:jc w:val="center"/>
            <w:rPr>
              <w:rFonts w:ascii="Arial Black" w:hAnsi="Arial Black"/>
              <w:color w:val="FF0000"/>
              <w:sz w:val="20"/>
            </w:rPr>
          </w:pPr>
          <w:r w:rsidRPr="00E5515D">
            <w:rPr>
              <w:rFonts w:ascii="Arial Black" w:hAnsi="Arial Black"/>
              <w:color w:val="000000"/>
              <w:sz w:val="20"/>
            </w:rPr>
            <w:tab/>
          </w:r>
          <w:r w:rsidR="003F6FB4">
            <w:rPr>
              <w:rFonts w:ascii="Arial Black" w:hAnsi="Arial Black"/>
              <w:sz w:val="20"/>
            </w:rPr>
            <w:t>Röntgenaufnahmeplatz &amp; mobiles Röntgengerät</w:t>
          </w:r>
        </w:p>
      </w:tc>
      <w:tc>
        <w:tcPr>
          <w:tcW w:w="2977" w:type="dxa"/>
          <w:tcBorders>
            <w:left w:val="nil"/>
          </w:tcBorders>
          <w:vAlign w:val="center"/>
        </w:tcPr>
        <w:p w14:paraId="72789D68" w14:textId="77777777" w:rsidR="00403E32" w:rsidRDefault="00403E32" w:rsidP="00403E32">
          <w:pPr>
            <w:pStyle w:val="Kopfzeile"/>
            <w:jc w:val="center"/>
            <w:rPr>
              <w:rFonts w:ascii="Arial Black" w:hAnsi="Arial Black"/>
              <w:szCs w:val="16"/>
            </w:rPr>
          </w:pPr>
          <w:r>
            <w:rPr>
              <w:rFonts w:cs="Arial"/>
              <w:szCs w:val="16"/>
            </w:rPr>
            <w:t xml:space="preserve">Seite </w:t>
          </w:r>
          <w:r>
            <w:rPr>
              <w:rStyle w:val="Seitenzahl"/>
              <w:rFonts w:cs="Arial"/>
              <w:szCs w:val="16"/>
            </w:rPr>
            <w:fldChar w:fldCharType="begin"/>
          </w:r>
          <w:r>
            <w:rPr>
              <w:rStyle w:val="Seitenzahl"/>
              <w:rFonts w:cs="Arial"/>
              <w:szCs w:val="16"/>
            </w:rPr>
            <w:instrText xml:space="preserve"> PAGE </w:instrText>
          </w:r>
          <w:r>
            <w:rPr>
              <w:rStyle w:val="Seitenzahl"/>
              <w:rFonts w:cs="Arial"/>
              <w:szCs w:val="16"/>
            </w:rPr>
            <w:fldChar w:fldCharType="separate"/>
          </w:r>
          <w:r w:rsidR="00CB3CE5">
            <w:rPr>
              <w:rStyle w:val="Seitenzahl"/>
              <w:rFonts w:cs="Arial"/>
              <w:noProof/>
              <w:szCs w:val="16"/>
            </w:rPr>
            <w:t>1</w:t>
          </w:r>
          <w:r>
            <w:rPr>
              <w:rStyle w:val="Seitenzahl"/>
              <w:rFonts w:cs="Arial"/>
              <w:szCs w:val="16"/>
            </w:rPr>
            <w:fldChar w:fldCharType="end"/>
          </w:r>
          <w:r>
            <w:rPr>
              <w:rStyle w:val="Seitenzahl"/>
              <w:rFonts w:ascii="Arial Black" w:hAnsi="Arial Black"/>
              <w:szCs w:val="16"/>
            </w:rPr>
            <w:t>/</w:t>
          </w:r>
          <w:r>
            <w:rPr>
              <w:rStyle w:val="Seitenzahl"/>
              <w:rFonts w:cs="Arial"/>
              <w:szCs w:val="16"/>
            </w:rPr>
            <w:fldChar w:fldCharType="begin"/>
          </w:r>
          <w:r>
            <w:rPr>
              <w:rStyle w:val="Seitenzahl"/>
              <w:rFonts w:cs="Arial"/>
              <w:szCs w:val="16"/>
            </w:rPr>
            <w:instrText xml:space="preserve"> NUMPAGES </w:instrText>
          </w:r>
          <w:r>
            <w:rPr>
              <w:rStyle w:val="Seitenzahl"/>
              <w:rFonts w:cs="Arial"/>
              <w:szCs w:val="16"/>
            </w:rPr>
            <w:fldChar w:fldCharType="separate"/>
          </w:r>
          <w:r w:rsidR="00CB3CE5">
            <w:rPr>
              <w:rStyle w:val="Seitenzahl"/>
              <w:rFonts w:cs="Arial"/>
              <w:noProof/>
              <w:szCs w:val="16"/>
            </w:rPr>
            <w:t>1</w:t>
          </w:r>
          <w:r>
            <w:rPr>
              <w:rStyle w:val="Seitenzahl"/>
              <w:rFonts w:cs="Arial"/>
              <w:szCs w:val="16"/>
            </w:rPr>
            <w:fldChar w:fldCharType="end"/>
          </w:r>
        </w:p>
      </w:tc>
    </w:tr>
  </w:tbl>
  <w:p w14:paraId="42BC3661" w14:textId="77777777" w:rsidR="0041448A" w:rsidRDefault="0041448A" w:rsidP="00403E32">
    <w:pPr>
      <w:pStyle w:val="Kopfzeil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5FA1D" w14:textId="77777777" w:rsidR="0041448A" w:rsidRPr="00D37F73" w:rsidRDefault="0041448A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B4467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1" w15:restartNumberingAfterBreak="0">
    <w:nsid w:val="04957DD6"/>
    <w:multiLevelType w:val="singleLevel"/>
    <w:tmpl w:val="B7E0995C"/>
    <w:lvl w:ilvl="0">
      <w:start w:val="1"/>
      <w:numFmt w:val="bullet"/>
      <w:lvlText w:val="·"/>
      <w:lvlJc w:val="left"/>
      <w:pPr>
        <w:tabs>
          <w:tab w:val="num" w:pos="1276"/>
        </w:tabs>
        <w:ind w:left="1276" w:hanging="567"/>
      </w:pPr>
      <w:rPr>
        <w:rFonts w:ascii="Symbol" w:hAnsi="Symbol" w:hint="default"/>
      </w:rPr>
    </w:lvl>
  </w:abstractNum>
  <w:abstractNum w:abstractNumId="12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3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167F482A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5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6" w15:restartNumberingAfterBreak="0">
    <w:nsid w:val="1FFC4777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7" w15:restartNumberingAfterBreak="0">
    <w:nsid w:val="20477EC4"/>
    <w:multiLevelType w:val="hybridMultilevel"/>
    <w:tmpl w:val="44E2F9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9517AF"/>
    <w:multiLevelType w:val="singleLevel"/>
    <w:tmpl w:val="5F1AEA06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0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318A3EA3"/>
    <w:multiLevelType w:val="hybridMultilevel"/>
    <w:tmpl w:val="77709C6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CB1F63"/>
    <w:multiLevelType w:val="singleLevel"/>
    <w:tmpl w:val="9746C948"/>
    <w:lvl w:ilvl="0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4A4A2F81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4" w15:restartNumberingAfterBreak="0">
    <w:nsid w:val="4BE3119B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5" w15:restartNumberingAfterBreak="0">
    <w:nsid w:val="4DE75DFD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6" w15:restartNumberingAfterBreak="0">
    <w:nsid w:val="54976CB7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7" w15:restartNumberingAfterBreak="0">
    <w:nsid w:val="5DC46882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8" w15:restartNumberingAfterBreak="0">
    <w:nsid w:val="5FBD1031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9" w15:restartNumberingAfterBreak="0">
    <w:nsid w:val="6294147C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30" w15:restartNumberingAfterBreak="0">
    <w:nsid w:val="7A916F31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20"/>
  </w:num>
  <w:num w:numId="13">
    <w:abstractNumId w:val="18"/>
  </w:num>
  <w:num w:numId="14">
    <w:abstractNumId w:val="13"/>
  </w:num>
  <w:num w:numId="15">
    <w:abstractNumId w:val="15"/>
  </w:num>
  <w:num w:numId="16">
    <w:abstractNumId w:val="19"/>
  </w:num>
  <w:num w:numId="17">
    <w:abstractNumId w:val="11"/>
  </w:num>
  <w:num w:numId="18">
    <w:abstractNumId w:val="23"/>
  </w:num>
  <w:num w:numId="19">
    <w:abstractNumId w:val="22"/>
  </w:num>
  <w:num w:numId="20">
    <w:abstractNumId w:val="28"/>
  </w:num>
  <w:num w:numId="21">
    <w:abstractNumId w:val="30"/>
  </w:num>
  <w:num w:numId="22">
    <w:abstractNumId w:val="29"/>
  </w:num>
  <w:num w:numId="23">
    <w:abstractNumId w:val="10"/>
  </w:num>
  <w:num w:numId="24">
    <w:abstractNumId w:val="27"/>
  </w:num>
  <w:num w:numId="25">
    <w:abstractNumId w:val="14"/>
  </w:num>
  <w:num w:numId="26">
    <w:abstractNumId w:val="26"/>
  </w:num>
  <w:num w:numId="27">
    <w:abstractNumId w:val="25"/>
  </w:num>
  <w:num w:numId="28">
    <w:abstractNumId w:val="24"/>
  </w:num>
  <w:num w:numId="29">
    <w:abstractNumId w:val="16"/>
  </w:num>
  <w:num w:numId="30">
    <w:abstractNumId w:val="21"/>
  </w:num>
  <w:num w:numId="31">
    <w:abstractNumId w:val="1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06413"/>
    <w:rsid w:val="00023327"/>
    <w:rsid w:val="00026D3E"/>
    <w:rsid w:val="00031DE1"/>
    <w:rsid w:val="00035AFD"/>
    <w:rsid w:val="0004004F"/>
    <w:rsid w:val="000548A2"/>
    <w:rsid w:val="00070F43"/>
    <w:rsid w:val="00073BFE"/>
    <w:rsid w:val="00076324"/>
    <w:rsid w:val="000844FB"/>
    <w:rsid w:val="00087A34"/>
    <w:rsid w:val="00094D33"/>
    <w:rsid w:val="000A559D"/>
    <w:rsid w:val="000A7446"/>
    <w:rsid w:val="000A7EBD"/>
    <w:rsid w:val="000C67B1"/>
    <w:rsid w:val="000D7CFD"/>
    <w:rsid w:val="000E18F4"/>
    <w:rsid w:val="000F02C7"/>
    <w:rsid w:val="000F0FCE"/>
    <w:rsid w:val="000F1080"/>
    <w:rsid w:val="000F1B9F"/>
    <w:rsid w:val="000F7C79"/>
    <w:rsid w:val="00100C45"/>
    <w:rsid w:val="00105D54"/>
    <w:rsid w:val="00111CE5"/>
    <w:rsid w:val="0011267C"/>
    <w:rsid w:val="00113662"/>
    <w:rsid w:val="00121E7E"/>
    <w:rsid w:val="001318D2"/>
    <w:rsid w:val="001335B3"/>
    <w:rsid w:val="00140DF7"/>
    <w:rsid w:val="001446E9"/>
    <w:rsid w:val="00150C73"/>
    <w:rsid w:val="00155BEF"/>
    <w:rsid w:val="0017164C"/>
    <w:rsid w:val="001761CB"/>
    <w:rsid w:val="001763C7"/>
    <w:rsid w:val="001775C2"/>
    <w:rsid w:val="0018498A"/>
    <w:rsid w:val="00194AAB"/>
    <w:rsid w:val="001A57B7"/>
    <w:rsid w:val="001A58ED"/>
    <w:rsid w:val="001A73DB"/>
    <w:rsid w:val="001C70AC"/>
    <w:rsid w:val="001C75ED"/>
    <w:rsid w:val="001D213F"/>
    <w:rsid w:val="001D223C"/>
    <w:rsid w:val="001D27AF"/>
    <w:rsid w:val="001D347B"/>
    <w:rsid w:val="001E7330"/>
    <w:rsid w:val="001E77A6"/>
    <w:rsid w:val="001F1FDD"/>
    <w:rsid w:val="001F21C0"/>
    <w:rsid w:val="001F5FE5"/>
    <w:rsid w:val="001F6836"/>
    <w:rsid w:val="00202F21"/>
    <w:rsid w:val="0021466F"/>
    <w:rsid w:val="00214CE1"/>
    <w:rsid w:val="0022077D"/>
    <w:rsid w:val="00227F24"/>
    <w:rsid w:val="00236DAE"/>
    <w:rsid w:val="00236F40"/>
    <w:rsid w:val="0024420D"/>
    <w:rsid w:val="00246925"/>
    <w:rsid w:val="0025739F"/>
    <w:rsid w:val="00270751"/>
    <w:rsid w:val="00271BEC"/>
    <w:rsid w:val="00271FF6"/>
    <w:rsid w:val="00272560"/>
    <w:rsid w:val="00272D77"/>
    <w:rsid w:val="0028516D"/>
    <w:rsid w:val="002860B1"/>
    <w:rsid w:val="0029152F"/>
    <w:rsid w:val="0029392A"/>
    <w:rsid w:val="002942F8"/>
    <w:rsid w:val="002A0181"/>
    <w:rsid w:val="002A0ED9"/>
    <w:rsid w:val="002B4907"/>
    <w:rsid w:val="002B5F19"/>
    <w:rsid w:val="002D3522"/>
    <w:rsid w:val="002E07C0"/>
    <w:rsid w:val="002E27D7"/>
    <w:rsid w:val="002E67BE"/>
    <w:rsid w:val="002F344D"/>
    <w:rsid w:val="003038EB"/>
    <w:rsid w:val="003077D2"/>
    <w:rsid w:val="00330C16"/>
    <w:rsid w:val="00331504"/>
    <w:rsid w:val="00333913"/>
    <w:rsid w:val="00333FDD"/>
    <w:rsid w:val="00335AF2"/>
    <w:rsid w:val="003460AC"/>
    <w:rsid w:val="00350DF0"/>
    <w:rsid w:val="0036040A"/>
    <w:rsid w:val="00361433"/>
    <w:rsid w:val="00365B3F"/>
    <w:rsid w:val="0038536B"/>
    <w:rsid w:val="00394529"/>
    <w:rsid w:val="00395BA1"/>
    <w:rsid w:val="003975AA"/>
    <w:rsid w:val="003A2CD1"/>
    <w:rsid w:val="003B68E9"/>
    <w:rsid w:val="003D036D"/>
    <w:rsid w:val="003F270C"/>
    <w:rsid w:val="003F561B"/>
    <w:rsid w:val="003F5759"/>
    <w:rsid w:val="003F6973"/>
    <w:rsid w:val="003F6FB4"/>
    <w:rsid w:val="00402337"/>
    <w:rsid w:val="00402F21"/>
    <w:rsid w:val="00403A03"/>
    <w:rsid w:val="00403E32"/>
    <w:rsid w:val="00403F5F"/>
    <w:rsid w:val="004136F4"/>
    <w:rsid w:val="0041448A"/>
    <w:rsid w:val="00420F6C"/>
    <w:rsid w:val="00423E51"/>
    <w:rsid w:val="00424CF5"/>
    <w:rsid w:val="004262A9"/>
    <w:rsid w:val="00442455"/>
    <w:rsid w:val="00455318"/>
    <w:rsid w:val="00461A55"/>
    <w:rsid w:val="004622DF"/>
    <w:rsid w:val="00463307"/>
    <w:rsid w:val="00463BE3"/>
    <w:rsid w:val="0046676E"/>
    <w:rsid w:val="004741D7"/>
    <w:rsid w:val="00476074"/>
    <w:rsid w:val="004771F9"/>
    <w:rsid w:val="004B44E9"/>
    <w:rsid w:val="004C0268"/>
    <w:rsid w:val="004C03CF"/>
    <w:rsid w:val="004C5D9D"/>
    <w:rsid w:val="004D01E0"/>
    <w:rsid w:val="004D2A22"/>
    <w:rsid w:val="004D7161"/>
    <w:rsid w:val="004E68C1"/>
    <w:rsid w:val="004E6C62"/>
    <w:rsid w:val="004F2CE5"/>
    <w:rsid w:val="004F3B20"/>
    <w:rsid w:val="004F6492"/>
    <w:rsid w:val="0050226D"/>
    <w:rsid w:val="00505170"/>
    <w:rsid w:val="00512AE7"/>
    <w:rsid w:val="00515040"/>
    <w:rsid w:val="00522D62"/>
    <w:rsid w:val="0052728D"/>
    <w:rsid w:val="00543F1B"/>
    <w:rsid w:val="005456D5"/>
    <w:rsid w:val="005544D0"/>
    <w:rsid w:val="0056318D"/>
    <w:rsid w:val="0057489E"/>
    <w:rsid w:val="00584E5F"/>
    <w:rsid w:val="005920C1"/>
    <w:rsid w:val="00596717"/>
    <w:rsid w:val="005A644D"/>
    <w:rsid w:val="005A798D"/>
    <w:rsid w:val="005B2B3F"/>
    <w:rsid w:val="005B3654"/>
    <w:rsid w:val="005B4509"/>
    <w:rsid w:val="005C0CE3"/>
    <w:rsid w:val="005C48FB"/>
    <w:rsid w:val="005C6C27"/>
    <w:rsid w:val="005D530A"/>
    <w:rsid w:val="005E13C0"/>
    <w:rsid w:val="005E7491"/>
    <w:rsid w:val="005F26DB"/>
    <w:rsid w:val="0060002F"/>
    <w:rsid w:val="0060059C"/>
    <w:rsid w:val="0060503E"/>
    <w:rsid w:val="00613EF7"/>
    <w:rsid w:val="006245FF"/>
    <w:rsid w:val="00630E30"/>
    <w:rsid w:val="006318B8"/>
    <w:rsid w:val="00634667"/>
    <w:rsid w:val="006420FD"/>
    <w:rsid w:val="00642ACE"/>
    <w:rsid w:val="00643D52"/>
    <w:rsid w:val="006451AF"/>
    <w:rsid w:val="0064670D"/>
    <w:rsid w:val="00647107"/>
    <w:rsid w:val="006540C2"/>
    <w:rsid w:val="00655EAA"/>
    <w:rsid w:val="00656BF2"/>
    <w:rsid w:val="006608EC"/>
    <w:rsid w:val="00662BF9"/>
    <w:rsid w:val="006650AB"/>
    <w:rsid w:val="00666BA5"/>
    <w:rsid w:val="00667614"/>
    <w:rsid w:val="00667819"/>
    <w:rsid w:val="006853A2"/>
    <w:rsid w:val="00694228"/>
    <w:rsid w:val="006953CE"/>
    <w:rsid w:val="006A005D"/>
    <w:rsid w:val="006A339F"/>
    <w:rsid w:val="006B0D2B"/>
    <w:rsid w:val="006B5977"/>
    <w:rsid w:val="006C4A74"/>
    <w:rsid w:val="006C5607"/>
    <w:rsid w:val="006D2AC9"/>
    <w:rsid w:val="006D509A"/>
    <w:rsid w:val="006D7F8E"/>
    <w:rsid w:val="006E3229"/>
    <w:rsid w:val="006E52C4"/>
    <w:rsid w:val="006F0829"/>
    <w:rsid w:val="006F0B18"/>
    <w:rsid w:val="006F34A7"/>
    <w:rsid w:val="006F3F22"/>
    <w:rsid w:val="00701ABE"/>
    <w:rsid w:val="007044BF"/>
    <w:rsid w:val="007108B6"/>
    <w:rsid w:val="00713073"/>
    <w:rsid w:val="00715872"/>
    <w:rsid w:val="00730D01"/>
    <w:rsid w:val="00734244"/>
    <w:rsid w:val="00736193"/>
    <w:rsid w:val="007519A4"/>
    <w:rsid w:val="007555BA"/>
    <w:rsid w:val="00755780"/>
    <w:rsid w:val="00755D0A"/>
    <w:rsid w:val="007627B8"/>
    <w:rsid w:val="007731A1"/>
    <w:rsid w:val="00775DD2"/>
    <w:rsid w:val="00782C8C"/>
    <w:rsid w:val="00783B3A"/>
    <w:rsid w:val="007A02D0"/>
    <w:rsid w:val="007B16CF"/>
    <w:rsid w:val="007B3490"/>
    <w:rsid w:val="007C0733"/>
    <w:rsid w:val="007C1525"/>
    <w:rsid w:val="007D3955"/>
    <w:rsid w:val="007E170A"/>
    <w:rsid w:val="007E4D72"/>
    <w:rsid w:val="007F3366"/>
    <w:rsid w:val="00802755"/>
    <w:rsid w:val="00802AA6"/>
    <w:rsid w:val="00804456"/>
    <w:rsid w:val="00806EEC"/>
    <w:rsid w:val="008177AF"/>
    <w:rsid w:val="0083119D"/>
    <w:rsid w:val="008354CA"/>
    <w:rsid w:val="00841EFA"/>
    <w:rsid w:val="00844666"/>
    <w:rsid w:val="0086123E"/>
    <w:rsid w:val="00864823"/>
    <w:rsid w:val="00864AAA"/>
    <w:rsid w:val="008661CC"/>
    <w:rsid w:val="00872DB8"/>
    <w:rsid w:val="00887A4B"/>
    <w:rsid w:val="00893058"/>
    <w:rsid w:val="008A1250"/>
    <w:rsid w:val="008A3C47"/>
    <w:rsid w:val="008A4FC2"/>
    <w:rsid w:val="008A57DD"/>
    <w:rsid w:val="008B4627"/>
    <w:rsid w:val="008B7161"/>
    <w:rsid w:val="008B74BC"/>
    <w:rsid w:val="008B7E51"/>
    <w:rsid w:val="008C054D"/>
    <w:rsid w:val="008C11B5"/>
    <w:rsid w:val="008C3905"/>
    <w:rsid w:val="008F48DA"/>
    <w:rsid w:val="008F4AA2"/>
    <w:rsid w:val="008F676F"/>
    <w:rsid w:val="00900939"/>
    <w:rsid w:val="00910C68"/>
    <w:rsid w:val="00911ADD"/>
    <w:rsid w:val="00915727"/>
    <w:rsid w:val="00916FBC"/>
    <w:rsid w:val="00922B5E"/>
    <w:rsid w:val="00927973"/>
    <w:rsid w:val="00930A8A"/>
    <w:rsid w:val="00932866"/>
    <w:rsid w:val="00933040"/>
    <w:rsid w:val="00956221"/>
    <w:rsid w:val="00962CAD"/>
    <w:rsid w:val="009765F1"/>
    <w:rsid w:val="009767B5"/>
    <w:rsid w:val="00976980"/>
    <w:rsid w:val="00977A5F"/>
    <w:rsid w:val="00980CCA"/>
    <w:rsid w:val="00982834"/>
    <w:rsid w:val="00985B7C"/>
    <w:rsid w:val="009907FC"/>
    <w:rsid w:val="00991386"/>
    <w:rsid w:val="00997337"/>
    <w:rsid w:val="009A0850"/>
    <w:rsid w:val="009A5D0C"/>
    <w:rsid w:val="009B0279"/>
    <w:rsid w:val="009B029D"/>
    <w:rsid w:val="009C283B"/>
    <w:rsid w:val="009C58EA"/>
    <w:rsid w:val="009D4B00"/>
    <w:rsid w:val="009D4F14"/>
    <w:rsid w:val="009D4F81"/>
    <w:rsid w:val="009D6A9C"/>
    <w:rsid w:val="009F1AFE"/>
    <w:rsid w:val="009F42B2"/>
    <w:rsid w:val="009F4D49"/>
    <w:rsid w:val="00A018BF"/>
    <w:rsid w:val="00A02934"/>
    <w:rsid w:val="00A03D97"/>
    <w:rsid w:val="00A10257"/>
    <w:rsid w:val="00A13094"/>
    <w:rsid w:val="00A14B5E"/>
    <w:rsid w:val="00A26355"/>
    <w:rsid w:val="00A30C55"/>
    <w:rsid w:val="00A34CEE"/>
    <w:rsid w:val="00A35141"/>
    <w:rsid w:val="00A37372"/>
    <w:rsid w:val="00A418DB"/>
    <w:rsid w:val="00A44150"/>
    <w:rsid w:val="00A45B9A"/>
    <w:rsid w:val="00A62559"/>
    <w:rsid w:val="00A7475E"/>
    <w:rsid w:val="00A80186"/>
    <w:rsid w:val="00A820EA"/>
    <w:rsid w:val="00A82941"/>
    <w:rsid w:val="00A841EF"/>
    <w:rsid w:val="00A91EB9"/>
    <w:rsid w:val="00A91EDE"/>
    <w:rsid w:val="00A96530"/>
    <w:rsid w:val="00AA6904"/>
    <w:rsid w:val="00AC5FFB"/>
    <w:rsid w:val="00AD22FB"/>
    <w:rsid w:val="00AD4A26"/>
    <w:rsid w:val="00AE530B"/>
    <w:rsid w:val="00AE5E64"/>
    <w:rsid w:val="00AE5EF4"/>
    <w:rsid w:val="00AE7396"/>
    <w:rsid w:val="00AF25C4"/>
    <w:rsid w:val="00AF3BFD"/>
    <w:rsid w:val="00AF4A9B"/>
    <w:rsid w:val="00B01898"/>
    <w:rsid w:val="00B02E55"/>
    <w:rsid w:val="00B03384"/>
    <w:rsid w:val="00B034A8"/>
    <w:rsid w:val="00B04581"/>
    <w:rsid w:val="00B2203D"/>
    <w:rsid w:val="00B309D1"/>
    <w:rsid w:val="00B344FB"/>
    <w:rsid w:val="00B41884"/>
    <w:rsid w:val="00B45410"/>
    <w:rsid w:val="00B511BE"/>
    <w:rsid w:val="00B579E6"/>
    <w:rsid w:val="00B63561"/>
    <w:rsid w:val="00B64072"/>
    <w:rsid w:val="00B640FD"/>
    <w:rsid w:val="00B64634"/>
    <w:rsid w:val="00B72FB9"/>
    <w:rsid w:val="00B81589"/>
    <w:rsid w:val="00B8488A"/>
    <w:rsid w:val="00B86D2B"/>
    <w:rsid w:val="00B875A9"/>
    <w:rsid w:val="00B91672"/>
    <w:rsid w:val="00B91C48"/>
    <w:rsid w:val="00B92838"/>
    <w:rsid w:val="00B93144"/>
    <w:rsid w:val="00BA57CD"/>
    <w:rsid w:val="00BA7B4E"/>
    <w:rsid w:val="00BC3160"/>
    <w:rsid w:val="00BC4A83"/>
    <w:rsid w:val="00BD07C5"/>
    <w:rsid w:val="00BE3F29"/>
    <w:rsid w:val="00BE7B0B"/>
    <w:rsid w:val="00BF18D4"/>
    <w:rsid w:val="00C0096C"/>
    <w:rsid w:val="00C04A6E"/>
    <w:rsid w:val="00C056B2"/>
    <w:rsid w:val="00C12275"/>
    <w:rsid w:val="00C13948"/>
    <w:rsid w:val="00C1541F"/>
    <w:rsid w:val="00C21D84"/>
    <w:rsid w:val="00C22AEC"/>
    <w:rsid w:val="00C26DFA"/>
    <w:rsid w:val="00C31019"/>
    <w:rsid w:val="00C31BCA"/>
    <w:rsid w:val="00C46375"/>
    <w:rsid w:val="00C55575"/>
    <w:rsid w:val="00C62134"/>
    <w:rsid w:val="00C62D84"/>
    <w:rsid w:val="00C63BA9"/>
    <w:rsid w:val="00C63E93"/>
    <w:rsid w:val="00C65DD1"/>
    <w:rsid w:val="00C737E8"/>
    <w:rsid w:val="00C8192A"/>
    <w:rsid w:val="00C87031"/>
    <w:rsid w:val="00C90E25"/>
    <w:rsid w:val="00CA1F69"/>
    <w:rsid w:val="00CB3573"/>
    <w:rsid w:val="00CB3CE5"/>
    <w:rsid w:val="00CB4050"/>
    <w:rsid w:val="00CB5A85"/>
    <w:rsid w:val="00CB70F9"/>
    <w:rsid w:val="00CC2477"/>
    <w:rsid w:val="00CD0126"/>
    <w:rsid w:val="00CD0179"/>
    <w:rsid w:val="00CD0494"/>
    <w:rsid w:val="00CD0820"/>
    <w:rsid w:val="00CD6E0B"/>
    <w:rsid w:val="00CE1592"/>
    <w:rsid w:val="00CE3785"/>
    <w:rsid w:val="00CE3D8C"/>
    <w:rsid w:val="00CE4688"/>
    <w:rsid w:val="00CE473E"/>
    <w:rsid w:val="00CE72AB"/>
    <w:rsid w:val="00CE7745"/>
    <w:rsid w:val="00CE7905"/>
    <w:rsid w:val="00CF0F51"/>
    <w:rsid w:val="00CF3CBD"/>
    <w:rsid w:val="00CF7E53"/>
    <w:rsid w:val="00D0018F"/>
    <w:rsid w:val="00D011B5"/>
    <w:rsid w:val="00D0291B"/>
    <w:rsid w:val="00D02D80"/>
    <w:rsid w:val="00D118EA"/>
    <w:rsid w:val="00D2117F"/>
    <w:rsid w:val="00D2404C"/>
    <w:rsid w:val="00D37F73"/>
    <w:rsid w:val="00D6164E"/>
    <w:rsid w:val="00D6221C"/>
    <w:rsid w:val="00D72136"/>
    <w:rsid w:val="00D73DF4"/>
    <w:rsid w:val="00D75026"/>
    <w:rsid w:val="00D76560"/>
    <w:rsid w:val="00D84A2F"/>
    <w:rsid w:val="00D854BE"/>
    <w:rsid w:val="00D9338D"/>
    <w:rsid w:val="00D94057"/>
    <w:rsid w:val="00D96827"/>
    <w:rsid w:val="00DA18D4"/>
    <w:rsid w:val="00DA3AA3"/>
    <w:rsid w:val="00DA53B7"/>
    <w:rsid w:val="00DA67A0"/>
    <w:rsid w:val="00DB16CA"/>
    <w:rsid w:val="00DB414A"/>
    <w:rsid w:val="00DB684F"/>
    <w:rsid w:val="00DC08A1"/>
    <w:rsid w:val="00DC19DC"/>
    <w:rsid w:val="00DC6B00"/>
    <w:rsid w:val="00DE25B0"/>
    <w:rsid w:val="00DE3559"/>
    <w:rsid w:val="00DE4C5B"/>
    <w:rsid w:val="00DF0ADF"/>
    <w:rsid w:val="00DF0CCF"/>
    <w:rsid w:val="00DF5FF5"/>
    <w:rsid w:val="00E05228"/>
    <w:rsid w:val="00E064E1"/>
    <w:rsid w:val="00E07A4C"/>
    <w:rsid w:val="00E16517"/>
    <w:rsid w:val="00E21E82"/>
    <w:rsid w:val="00E50B53"/>
    <w:rsid w:val="00E524A5"/>
    <w:rsid w:val="00E56C7D"/>
    <w:rsid w:val="00E60145"/>
    <w:rsid w:val="00E60328"/>
    <w:rsid w:val="00E6637A"/>
    <w:rsid w:val="00E673B2"/>
    <w:rsid w:val="00E730AF"/>
    <w:rsid w:val="00E81C4B"/>
    <w:rsid w:val="00E82E08"/>
    <w:rsid w:val="00E86A7F"/>
    <w:rsid w:val="00E87C5E"/>
    <w:rsid w:val="00EA7000"/>
    <w:rsid w:val="00EB1409"/>
    <w:rsid w:val="00EB2489"/>
    <w:rsid w:val="00EC3F7B"/>
    <w:rsid w:val="00EC7841"/>
    <w:rsid w:val="00ED6DED"/>
    <w:rsid w:val="00EF6620"/>
    <w:rsid w:val="00EF687E"/>
    <w:rsid w:val="00F018DB"/>
    <w:rsid w:val="00F050DB"/>
    <w:rsid w:val="00F13FCD"/>
    <w:rsid w:val="00F26748"/>
    <w:rsid w:val="00F312BA"/>
    <w:rsid w:val="00F41E9C"/>
    <w:rsid w:val="00F474AE"/>
    <w:rsid w:val="00F50A7B"/>
    <w:rsid w:val="00F52B7C"/>
    <w:rsid w:val="00F564F2"/>
    <w:rsid w:val="00F644C1"/>
    <w:rsid w:val="00F64F69"/>
    <w:rsid w:val="00F657D4"/>
    <w:rsid w:val="00F719CA"/>
    <w:rsid w:val="00F75C8B"/>
    <w:rsid w:val="00F76E5C"/>
    <w:rsid w:val="00F80174"/>
    <w:rsid w:val="00F81A64"/>
    <w:rsid w:val="00F85C87"/>
    <w:rsid w:val="00F964D5"/>
    <w:rsid w:val="00FA0001"/>
    <w:rsid w:val="00FA1CBE"/>
    <w:rsid w:val="00FA2D7B"/>
    <w:rsid w:val="00FA4342"/>
    <w:rsid w:val="00FA57CE"/>
    <w:rsid w:val="00FB0088"/>
    <w:rsid w:val="00FD1B98"/>
    <w:rsid w:val="00FD7468"/>
    <w:rsid w:val="00FE4D59"/>
    <w:rsid w:val="00FE4F17"/>
    <w:rsid w:val="00FF595B"/>
    <w:rsid w:val="00FF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,"/>
  <w:listSeparator w:val=";"/>
  <w14:docId w14:val="728C7DB8"/>
  <w15:chartTrackingRefBased/>
  <w15:docId w15:val="{16A16D4B-EF95-4E6E-9D83-B8C8BFF13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uiPriority w:val="22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link w:val="NurTextZchn"/>
    <w:uiPriority w:val="99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uiPriority w:val="99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NurTextZchn">
    <w:name w:val="Nur Text Zchn"/>
    <w:link w:val="NurText"/>
    <w:uiPriority w:val="99"/>
    <w:semiHidden/>
    <w:rsid w:val="006540C2"/>
    <w:rPr>
      <w:rFonts w:ascii="Courier New" w:hAnsi="Courier New" w:cs="Courier New"/>
      <w:spacing w:val="6"/>
      <w:szCs w:val="24"/>
    </w:rPr>
  </w:style>
  <w:style w:type="character" w:customStyle="1" w:styleId="SprechblasentextZchn">
    <w:name w:val="Sprechblasentext Zchn"/>
    <w:link w:val="Sprechblasentext"/>
    <w:uiPriority w:val="99"/>
    <w:semiHidden/>
    <w:rsid w:val="00667614"/>
    <w:rPr>
      <w:rFonts w:ascii="Tahoma" w:hAnsi="Tahoma" w:cs="Tahoma"/>
      <w:spacing w:val="6"/>
      <w:sz w:val="16"/>
      <w:szCs w:val="16"/>
    </w:rPr>
  </w:style>
  <w:style w:type="numbering" w:customStyle="1" w:styleId="NSLListe">
    <w:name w:val="NSL_Liste"/>
    <w:rsid w:val="00CC2477"/>
    <w:pPr>
      <w:numPr>
        <w:numId w:val="15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  <w:style w:type="character" w:customStyle="1" w:styleId="TextkrperZchn">
    <w:name w:val="Textkörper Zchn"/>
    <w:link w:val="Textkrper"/>
    <w:rsid w:val="00403E32"/>
    <w:rPr>
      <w:spacing w:val="6"/>
      <w:sz w:val="24"/>
      <w:szCs w:val="24"/>
    </w:rPr>
  </w:style>
  <w:style w:type="character" w:customStyle="1" w:styleId="KopfzeileZchn">
    <w:name w:val="Kopfzeile Zchn"/>
    <w:basedOn w:val="Absatz-Standardschriftart"/>
    <w:link w:val="Kopfzeile"/>
    <w:rsid w:val="00403E32"/>
    <w:rPr>
      <w:rFonts w:ascii="Arial" w:hAnsi="Arial"/>
      <w:spacing w:val="6"/>
      <w:sz w:val="16"/>
      <w:szCs w:val="24"/>
    </w:rPr>
  </w:style>
  <w:style w:type="paragraph" w:styleId="berarbeitung">
    <w:name w:val="Revision"/>
    <w:hidden/>
    <w:uiPriority w:val="99"/>
    <w:semiHidden/>
    <w:rsid w:val="00420F6C"/>
    <w:rPr>
      <w:spacing w:val="6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1</Pages>
  <Words>24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>Runge, Karsten</dc:creator>
  <cp:keywords/>
  <cp:lastModifiedBy>Hosseini Musa, Somayeh</cp:lastModifiedBy>
  <cp:revision>36</cp:revision>
  <cp:lastPrinted>2010-06-17T11:28:00Z</cp:lastPrinted>
  <dcterms:created xsi:type="dcterms:W3CDTF">2024-06-26T07:43:00Z</dcterms:created>
  <dcterms:modified xsi:type="dcterms:W3CDTF">2026-08-12T12:39:00Z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2494757_1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Anlage 4 - Formblatt Bieterfragen/Kommentierung</vt:lpwstr>
  </property>
</Properties>
</file>