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headerReference w:type="first" r:id="rId9"/>
      <w:footerReference w:type="first" r:id="rId10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5C4369FC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622E4">
      <w:rPr>
        <w:noProof/>
        <w:lang w:val="en-US"/>
      </w:rPr>
      <w:t>2494757_1</w:t>
    </w:r>
    <w:r w:rsidR="000622E4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622E4">
      <w:rPr>
        <w:noProof/>
      </w:rPr>
      <w:t>21.04.2026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Ausschr. - Nr.:</w:t>
                </w:r>
              </w:p>
              <w:p w14:paraId="0D2BF475" w14:textId="1AC6E3DD" w:rsidR="00EE5480" w:rsidRPr="00CF4911" w:rsidRDefault="00B84A64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VSG-SEK-</w:t>
                </w:r>
                <w:r w:rsidR="00EB648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2026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B90EE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32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1199184B" w:rsidR="00EE5480" w:rsidRPr="00CF4911" w:rsidRDefault="00CD5C6A" w:rsidP="00B84A6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r w:rsidR="00B90EEC">
                  <w:rPr>
                    <w:rFonts w:ascii="Arial Black" w:hAnsi="Arial Black"/>
                    <w:b/>
                    <w:sz w:val="24"/>
                  </w:rPr>
                  <w:t>EC</w:t>
                </w:r>
                <w:r w:rsidR="00683782">
                  <w:rPr>
                    <w:rFonts w:ascii="Arial Black" w:hAnsi="Arial Black"/>
                    <w:b/>
                    <w:sz w:val="24"/>
                  </w:rPr>
                  <w:t>LS</w:t>
                </w:r>
                <w:r w:rsidR="00B90EEC">
                  <w:rPr>
                    <w:rFonts w:ascii="Arial Black" w:hAnsi="Arial Black"/>
                    <w:b/>
                    <w:sz w:val="24"/>
                  </w:rPr>
                  <w:t>-System</w:t>
                </w:r>
                <w:r w:rsidR="000622E4">
                  <w:rPr>
                    <w:rFonts w:ascii="Arial Black" w:hAnsi="Arial Black"/>
                    <w:b/>
                    <w:sz w:val="24"/>
                  </w:rPr>
                  <w:t>e</w:t>
                </w:r>
                <w:r w:rsidR="00B84A64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57C28"/>
    <w:rsid w:val="000622E4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3782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97581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0EEC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B648A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2F4D"/>
    <w:rsid w:val="00F85C87"/>
    <w:rsid w:val="00F964D5"/>
    <w:rsid w:val="00FA0001"/>
    <w:rsid w:val="00FA1CBE"/>
    <w:rsid w:val="00FA2D7B"/>
    <w:rsid w:val="00FA4342"/>
    <w:rsid w:val="00FA57CE"/>
    <w:rsid w:val="00FB0088"/>
    <w:rsid w:val="00FB5811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23</cp:revision>
  <cp:lastPrinted>2022-10-07T08:51:00Z</cp:lastPrinted>
  <dcterms:created xsi:type="dcterms:W3CDTF">2022-02-22T12:30:00Z</dcterms:created>
  <dcterms:modified xsi:type="dcterms:W3CDTF">2026-04-21T14:58:00Z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