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3258" w14:textId="77777777" w:rsidR="00A33920" w:rsidRPr="00B95C5C" w:rsidRDefault="00A33920" w:rsidP="00C1332B">
      <w:pPr>
        <w:spacing w:after="0"/>
        <w:ind w:left="284" w:hanging="142"/>
        <w:rPr>
          <w:rFonts w:eastAsia="Calibri" w:cs="Arial"/>
          <w:sz w:val="20"/>
          <w:szCs w:val="20"/>
        </w:rPr>
      </w:pPr>
      <w:bookmarkStart w:id="0" w:name="_Hlk40251480"/>
    </w:p>
    <w:bookmarkEnd w:id="0"/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2D2C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Besondere Vertragsbedingungen</w:t>
      </w:r>
      <w:r w:rsidR="0056010E"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 (BVB)</w:t>
      </w:r>
    </w:p>
    <w:p w14:paraId="587225E3" w14:textId="77777777" w:rsidR="00FC4243" w:rsidRPr="00B92D2C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2A923ADC" w:rsidR="00FC4243" w:rsidRDefault="00FC4243">
      <w:pPr>
        <w:rPr>
          <w:rFonts w:ascii="Arial" w:hAnsi="Arial" w:cs="Arial"/>
          <w:b/>
          <w:bCs/>
        </w:rPr>
      </w:pPr>
    </w:p>
    <w:p w14:paraId="46E8D0E1" w14:textId="7261AB46" w:rsidR="00F56DF2" w:rsidRDefault="00F56DF2">
      <w:pPr>
        <w:rPr>
          <w:rFonts w:ascii="Arial" w:hAnsi="Arial" w:cs="Arial"/>
          <w:b/>
          <w:bCs/>
        </w:rPr>
      </w:pPr>
    </w:p>
    <w:p w14:paraId="27F49AE9" w14:textId="74391EAC" w:rsidR="00F56DF2" w:rsidRDefault="00F56DF2">
      <w:pPr>
        <w:rPr>
          <w:rFonts w:ascii="Arial" w:hAnsi="Arial" w:cs="Arial"/>
          <w:b/>
          <w:bCs/>
        </w:rPr>
      </w:pPr>
    </w:p>
    <w:p w14:paraId="4E5A9A1B" w14:textId="77777777" w:rsidR="00F56DF2" w:rsidRDefault="00F56DF2">
      <w:pPr>
        <w:rPr>
          <w:rFonts w:ascii="Arial" w:hAnsi="Arial" w:cs="Arial"/>
          <w:b/>
          <w:bCs/>
        </w:rPr>
      </w:pPr>
    </w:p>
    <w:p w14:paraId="507ACBB0" w14:textId="77777777" w:rsidR="00A33920" w:rsidRDefault="00A33920">
      <w:pPr>
        <w:rPr>
          <w:rFonts w:ascii="Arial" w:hAnsi="Arial" w:cs="Arial"/>
          <w:b/>
          <w:bCs/>
        </w:rPr>
      </w:pPr>
    </w:p>
    <w:p w14:paraId="6C0E07DD" w14:textId="77777777" w:rsidR="002138D5" w:rsidRPr="00B92D2C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8"/>
          <w:szCs w:val="28"/>
        </w:rPr>
      </w:pPr>
      <w:r w:rsidRPr="00B92D2C">
        <w:rPr>
          <w:rFonts w:ascii="Arial" w:hAnsi="Arial" w:cs="Arial"/>
          <w:b/>
          <w:bCs/>
          <w:sz w:val="28"/>
          <w:szCs w:val="28"/>
        </w:rPr>
        <w:lastRenderedPageBreak/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D659338" w14:textId="77777777" w:rsidR="00B92D2C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256EA8">
        <w:rPr>
          <w:rFonts w:ascii="Arial" w:hAnsi="Arial" w:cs="Arial"/>
        </w:rPr>
        <w:t>Hiermit erkläre(n) ich/wir Folgendes:</w:t>
      </w:r>
    </w:p>
    <w:p w14:paraId="5C4C27B1" w14:textId="02C72866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br/>
        <w:t xml:space="preserve">- </w:t>
      </w:r>
      <w:r w:rsidRPr="00B92D2C">
        <w:rPr>
          <w:rFonts w:ascii="Arial" w:hAnsi="Arial" w:cs="Arial"/>
          <w:b/>
          <w:bCs/>
          <w:u w:val="single"/>
        </w:rPr>
        <w:t>Zutreffendes bitte ankreuzen</w:t>
      </w:r>
      <w:r w:rsidRPr="00256EA8">
        <w:rPr>
          <w:rFonts w:ascii="Arial" w:hAnsi="Arial" w:cs="Arial"/>
        </w:rPr>
        <w:t xml:space="preserve">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92D2C">
        <w:rPr>
          <w:rFonts w:ascii="Arial" w:hAnsi="Arial" w:cs="Arial"/>
          <w:b/>
          <w:bCs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14E3D09F" w:rsidR="002138D5" w:rsidRPr="00595F53" w:rsidRDefault="0010481A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D2C">
            <w:rPr>
              <w:rFonts w:ascii="MS Gothic" w:eastAsia="MS Gothic" w:hAnsi="MS Gothic" w:cs="Arial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10481A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proofErr w:type="spellStart"/>
      <w:r w:rsidRPr="00595F53">
        <w:rPr>
          <w:rFonts w:ascii="Arial" w:hAnsi="Arial" w:cs="Arial"/>
          <w:b/>
          <w:bCs/>
        </w:rPr>
        <w:t>Falls</w:t>
      </w:r>
      <w:proofErr w:type="spellEnd"/>
      <w:r w:rsidRPr="00595F53">
        <w:rPr>
          <w:rFonts w:ascii="Arial" w:hAnsi="Arial" w:cs="Arial"/>
          <w:b/>
          <w:bCs/>
        </w:rPr>
        <w:t xml:space="preserve">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0E24329E" w:rsidR="002E536E" w:rsidRPr="00595F53" w:rsidRDefault="00A33920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8738"/>
        <w:gridCol w:w="638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FD8DE27" w14:textId="77777777" w:rsidR="00B92D2C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 xml:space="preserve">III. </w:t>
      </w:r>
    </w:p>
    <w:p w14:paraId="7C6BD042" w14:textId="70EAEED2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41FA5FAA" w:rsidR="00D24968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A33920">
        <w:rPr>
          <w:rFonts w:ascii="Arial" w:hAnsi="Arial" w:cs="Arial"/>
          <w:b/>
          <w:bCs/>
          <w:u w:val="single"/>
        </w:rPr>
        <w:t>Begründung</w:t>
      </w:r>
      <w:r w:rsidRPr="00595F53">
        <w:rPr>
          <w:rFonts w:ascii="Arial" w:hAnsi="Arial" w:cs="Arial"/>
        </w:rPr>
        <w:t>:</w:t>
      </w:r>
      <w:r w:rsidR="00A36F2F" w:rsidRPr="00595F53">
        <w:rPr>
          <w:rFonts w:ascii="Arial" w:hAnsi="Arial" w:cs="Arial"/>
        </w:rPr>
        <w:t xml:space="preserve"> </w:t>
      </w:r>
    </w:p>
    <w:p w14:paraId="3D34E32F" w14:textId="77777777" w:rsidR="00A33920" w:rsidRPr="00595F53" w:rsidRDefault="00A33920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2902330" w14:textId="3B3D07F2" w:rsidR="00C04AFA" w:rsidRDefault="00B92D2C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896BC1">
        <w:rPr>
          <w:rFonts w:ascii="Arial" w:eastAsia="Calibri" w:hAnsi="Arial" w:cs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896BC1">
        <w:rPr>
          <w:rFonts w:ascii="Arial" w:eastAsia="Calibri" w:hAnsi="Arial" w:cs="Arial"/>
        </w:rPr>
        <w:instrText xml:space="preserve"> FORMTEXT </w:instrText>
      </w:r>
      <w:r w:rsidRPr="00896BC1">
        <w:rPr>
          <w:rFonts w:ascii="Arial" w:eastAsia="Calibri" w:hAnsi="Arial" w:cs="Arial"/>
        </w:rPr>
      </w:r>
      <w:r w:rsidRPr="00896BC1">
        <w:rPr>
          <w:rFonts w:ascii="Arial" w:eastAsia="Calibri" w:hAnsi="Arial" w:cs="Arial"/>
        </w:rPr>
        <w:fldChar w:fldCharType="separate"/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</w:rPr>
        <w:fldChar w:fldCharType="end"/>
      </w: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810A7D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6509678" w14:textId="77777777" w:rsidR="00B92D2C" w:rsidRPr="00896BC1" w:rsidRDefault="00B92D2C" w:rsidP="00B92D2C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758" w:type="dxa"/>
        <w:tblLook w:val="04A0" w:firstRow="1" w:lastRow="0" w:firstColumn="1" w:lastColumn="0" w:noHBand="0" w:noVBand="1"/>
      </w:tblPr>
      <w:tblGrid>
        <w:gridCol w:w="3265"/>
        <w:gridCol w:w="1408"/>
        <w:gridCol w:w="3675"/>
      </w:tblGrid>
      <w:tr w:rsidR="00B92D2C" w:rsidRPr="00896BC1" w14:paraId="3F984B21" w14:textId="77777777" w:rsidTr="00694E3E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bookmarkStart w:id="1" w:name="_Hlk40251096"/>
          <w:p w14:paraId="3CA96D6F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2"/>
            <w:bookmarkEnd w:id="1"/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80E1F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bookmarkStart w:id="3" w:name="_Hlk40093589"/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5DA28A16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3"/>
            <w:bookmarkEnd w:id="4"/>
          </w:p>
        </w:tc>
      </w:tr>
      <w:tr w:rsidR="00B92D2C" w:rsidRPr="00896BC1" w14:paraId="5152AAD4" w14:textId="77777777" w:rsidTr="00694E3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5087025C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2674D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4DF1D3AE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</w:tr>
      <w:tr w:rsidR="00B92D2C" w:rsidRPr="00896BC1" w14:paraId="5D73085B" w14:textId="77777777" w:rsidTr="00694E3E">
        <w:tc>
          <w:tcPr>
            <w:tcW w:w="32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706114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Ort, Datum</w:t>
            </w:r>
          </w:p>
        </w:tc>
        <w:tc>
          <w:tcPr>
            <w:tcW w:w="1408" w:type="dxa"/>
          </w:tcPr>
          <w:p w14:paraId="514922D7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CA8591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Name des Vertretungsberechtigten in Textform (§ 126b BGB)</w:t>
            </w:r>
          </w:p>
        </w:tc>
      </w:tr>
    </w:tbl>
    <w:p w14:paraId="21146E7E" w14:textId="77777777" w:rsidR="00B92D2C" w:rsidRPr="001E5D2A" w:rsidRDefault="00B92D2C" w:rsidP="00B92D2C">
      <w:pPr>
        <w:pStyle w:val="Textkrper"/>
        <w:keepNext/>
        <w:tabs>
          <w:tab w:val="left" w:pos="567"/>
        </w:tabs>
        <w:rPr>
          <w:rFonts w:ascii="Arial" w:hAnsi="Arial" w:cs="Arial"/>
          <w:sz w:val="20"/>
          <w:szCs w:val="20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default" r:id="rId13"/>
      <w:footerReference w:type="default" r:id="rId14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C81E" w14:textId="77777777" w:rsidR="005205B1" w:rsidRDefault="005205B1" w:rsidP="009C046E">
      <w:pPr>
        <w:spacing w:after="0"/>
      </w:pPr>
      <w:r>
        <w:separator/>
      </w:r>
    </w:p>
  </w:endnote>
  <w:endnote w:type="continuationSeparator" w:id="0">
    <w:p w14:paraId="24C8409F" w14:textId="77777777" w:rsidR="005205B1" w:rsidRDefault="005205B1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3D94CB22" w:rsidR="002A1DA8" w:rsidRDefault="002A1DA8" w:rsidP="002A1DA8">
        <w:pPr>
          <w:pStyle w:val="Fuzeile"/>
          <w:rPr>
            <w:color w:val="595959" w:themeColor="text1" w:themeTint="A6"/>
            <w:sz w:val="16"/>
            <w:szCs w:val="16"/>
          </w:rPr>
        </w:pPr>
        <w:r>
          <w:rPr>
            <w:color w:val="595959" w:themeColor="text1" w:themeTint="A6"/>
            <w:sz w:val="16"/>
            <w:szCs w:val="16"/>
          </w:rPr>
          <w:t>Wirt-2141 (</w:t>
        </w:r>
        <w:r w:rsidR="00350996">
          <w:rPr>
            <w:color w:val="595959" w:themeColor="text1" w:themeTint="A6"/>
            <w:sz w:val="16"/>
            <w:szCs w:val="16"/>
          </w:rPr>
          <w:t>P</w:t>
        </w:r>
        <w:r>
          <w:rPr>
            <w:color w:val="595959" w:themeColor="text1" w:themeTint="A6"/>
            <w:sz w:val="16"/>
            <w:szCs w:val="16"/>
          </w:rPr>
          <w:t>) BVB/EE-FFV</w:t>
        </w:r>
        <w:r w:rsidRPr="005F02AD">
          <w:rPr>
            <w:rStyle w:val="Fett"/>
            <w:b w:val="0"/>
            <w:color w:val="595959" w:themeColor="text1" w:themeTint="A6"/>
            <w:sz w:val="16"/>
            <w:szCs w:val="16"/>
          </w:rPr>
          <w:t xml:space="preserve"> 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(</w:t>
        </w:r>
        <w:r w:rsidR="00925D97">
          <w:rPr>
            <w:rStyle w:val="Fett"/>
            <w:b w:val="0"/>
            <w:color w:val="595959" w:themeColor="text1" w:themeTint="A6"/>
            <w:sz w:val="16"/>
            <w:szCs w:val="16"/>
          </w:rPr>
          <w:t>Mai 2020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)</w:t>
        </w:r>
        <w:r w:rsidRPr="005F02AD"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                                            </w:t>
        </w:r>
        <w:r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</w:t>
        </w:r>
        <w:r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C1332B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  <w:r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C1332B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</w:p>
    </w:sdtContent>
  </w:sdt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6BC50" w14:textId="77777777" w:rsidR="005205B1" w:rsidRDefault="005205B1" w:rsidP="009C046E">
      <w:pPr>
        <w:spacing w:after="0"/>
      </w:pPr>
      <w:r>
        <w:separator/>
      </w:r>
    </w:p>
  </w:footnote>
  <w:footnote w:type="continuationSeparator" w:id="0">
    <w:p w14:paraId="5F48AE93" w14:textId="77777777" w:rsidR="005205B1" w:rsidRDefault="005205B1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Borders>
        <w:right w:val="single" w:sz="4" w:space="0" w:color="auto"/>
      </w:tblBorders>
      <w:tblLook w:val="04A0" w:firstRow="1" w:lastRow="0" w:firstColumn="1" w:lastColumn="0" w:noHBand="0" w:noVBand="1"/>
    </w:tblPr>
    <w:tblGrid>
      <w:gridCol w:w="10017"/>
    </w:tblGrid>
    <w:tr w:rsidR="00F56DF2" w14:paraId="20FD8086" w14:textId="77777777" w:rsidTr="00C1332B">
      <w:tc>
        <w:tcPr>
          <w:tcW w:w="5704" w:type="dxa"/>
        </w:tcPr>
        <w:tbl>
          <w:tblPr>
            <w:tblW w:w="100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638"/>
            <w:gridCol w:w="2363"/>
          </w:tblGrid>
          <w:tr w:rsidR="00F56DF2" w14:paraId="15EDD1FB" w14:textId="77777777" w:rsidTr="004D69EE">
            <w:trPr>
              <w:trHeight w:val="698"/>
            </w:trPr>
            <w:tc>
              <w:tcPr>
                <w:tcW w:w="2049" w:type="dxa"/>
                <w:vAlign w:val="center"/>
                <w:hideMark/>
              </w:tcPr>
              <w:p w14:paraId="4C4F6934" w14:textId="77777777" w:rsidR="000C36F7" w:rsidRPr="005D0220" w:rsidRDefault="000C36F7" w:rsidP="00C1332B">
                <w:pPr>
                  <w:pStyle w:val="Kopfzeile"/>
                  <w:tabs>
                    <w:tab w:val="right" w:pos="9498"/>
                  </w:tabs>
                  <w:ind w:left="-464" w:right="-88"/>
                  <w:jc w:val="center"/>
                  <w:rPr>
                    <w:rFonts w:cs="Arial"/>
                    <w:b/>
                    <w:bCs/>
                    <w:sz w:val="18"/>
                    <w:szCs w:val="20"/>
                  </w:rPr>
                </w:pPr>
                <w:r w:rsidRPr="005D0220">
                  <w:rPr>
                    <w:rFonts w:cs="Arial"/>
                    <w:b/>
                    <w:bCs/>
                    <w:sz w:val="18"/>
                    <w:szCs w:val="20"/>
                  </w:rPr>
                  <w:t>Ausschreibung</w:t>
                </w:r>
              </w:p>
              <w:p w14:paraId="14D4FD8E" w14:textId="49469269" w:rsidR="00F56DF2" w:rsidRPr="00686E12" w:rsidRDefault="000C36F7" w:rsidP="00C1332B">
                <w:pPr>
                  <w:tabs>
                    <w:tab w:val="right" w:pos="8931"/>
                  </w:tabs>
                  <w:spacing w:after="0"/>
                  <w:ind w:left="-180" w:right="-88"/>
                  <w:jc w:val="center"/>
                  <w:rPr>
                    <w:rFonts w:cs="Arial"/>
                    <w:b/>
                    <w:bCs/>
                    <w:sz w:val="18"/>
                    <w:szCs w:val="20"/>
                  </w:rPr>
                </w:pP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VSG-SEK-202</w:t>
                </w:r>
                <w:r w:rsidR="004D69EE">
                  <w:rPr>
                    <w:rFonts w:cs="Arial"/>
                    <w:b/>
                    <w:bCs/>
                    <w:sz w:val="18"/>
                    <w:szCs w:val="20"/>
                  </w:rPr>
                  <w:t>6</w:t>
                </w:r>
                <w:r w:rsidR="0010481A">
                  <w:rPr>
                    <w:rFonts w:cs="Arial"/>
                    <w:b/>
                    <w:bCs/>
                    <w:sz w:val="18"/>
                    <w:szCs w:val="20"/>
                  </w:rPr>
                  <w:t>-24</w:t>
                </w:r>
              </w:p>
            </w:tc>
            <w:tc>
              <w:tcPr>
                <w:tcW w:w="5638" w:type="dxa"/>
              </w:tcPr>
              <w:p w14:paraId="4A0FF0A6" w14:textId="77777777" w:rsidR="00F56DF2" w:rsidRDefault="00F56DF2" w:rsidP="00C1332B">
                <w:pPr>
                  <w:tabs>
                    <w:tab w:val="right" w:pos="8931"/>
                  </w:tabs>
                  <w:spacing w:after="0"/>
                  <w:ind w:left="-561" w:right="-88"/>
                  <w:jc w:val="center"/>
                  <w:rPr>
                    <w:caps/>
                    <w:spacing w:val="6"/>
                    <w:sz w:val="16"/>
                  </w:rPr>
                </w:pPr>
              </w:p>
              <w:p w14:paraId="608FF5C2" w14:textId="4B2635C9" w:rsidR="00F56DF2" w:rsidRDefault="00F56DF2" w:rsidP="00C1332B">
                <w:pPr>
                  <w:tabs>
                    <w:tab w:val="right" w:pos="8931"/>
                  </w:tabs>
                  <w:spacing w:after="0"/>
                  <w:ind w:left="-561" w:right="-88"/>
                  <w:jc w:val="center"/>
                  <w:rPr>
                    <w:rFonts w:ascii="Arial Black" w:hAnsi="Arial Black"/>
                    <w:b/>
                    <w:caps/>
                    <w:spacing w:val="6"/>
                  </w:rPr>
                </w:pPr>
                <w:r>
                  <w:rPr>
                    <w:rFonts w:ascii="Arial Black" w:hAnsi="Arial Black"/>
                    <w:b/>
                    <w:caps/>
                    <w:spacing w:val="6"/>
                  </w:rPr>
                  <w:t xml:space="preserve">ANLAGE </w:t>
                </w:r>
                <w:r w:rsidR="000C36F7" w:rsidRPr="000C36F7">
                  <w:rPr>
                    <w:rFonts w:ascii="Arial Black" w:hAnsi="Arial Black"/>
                    <w:caps/>
                    <w:spacing w:val="6"/>
                  </w:rPr>
                  <w:t>4</w:t>
                </w:r>
              </w:p>
            </w:tc>
            <w:tc>
              <w:tcPr>
                <w:tcW w:w="2363" w:type="dxa"/>
                <w:vAlign w:val="center"/>
                <w:hideMark/>
              </w:tcPr>
              <w:p w14:paraId="0DD3EB12" w14:textId="77777777" w:rsidR="00F56DF2" w:rsidRDefault="00F56DF2" w:rsidP="00C1332B">
                <w:pPr>
                  <w:tabs>
                    <w:tab w:val="right" w:pos="2380"/>
                    <w:tab w:val="left" w:pos="3971"/>
                    <w:tab w:val="left" w:pos="4041"/>
                  </w:tabs>
                  <w:spacing w:after="0"/>
                  <w:ind w:left="-561" w:right="-88"/>
                  <w:jc w:val="center"/>
                  <w:rPr>
                    <w:b/>
                    <w:spacing w:val="6"/>
                    <w:sz w:val="16"/>
                  </w:rPr>
                </w:pPr>
                <w:r>
                  <w:rPr>
                    <w:noProof/>
                    <w:spacing w:val="6"/>
                    <w:sz w:val="16"/>
                    <w:lang w:eastAsia="de-DE"/>
                  </w:rPr>
                  <w:drawing>
                    <wp:inline distT="0" distB="0" distL="0" distR="0" wp14:anchorId="3838605C" wp14:editId="65D56E6E">
                      <wp:extent cx="1171575" cy="381000"/>
                      <wp:effectExtent l="0" t="0" r="9525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56DF2" w14:paraId="529B67C2" w14:textId="77777777" w:rsidTr="004D69EE">
            <w:trPr>
              <w:cantSplit/>
              <w:trHeight w:val="426"/>
            </w:trPr>
            <w:tc>
              <w:tcPr>
                <w:tcW w:w="7687" w:type="dxa"/>
                <w:gridSpan w:val="2"/>
                <w:vAlign w:val="center"/>
                <w:hideMark/>
              </w:tcPr>
              <w:p w14:paraId="5F9D45C0" w14:textId="3747C287" w:rsidR="00F56DF2" w:rsidRDefault="004D69EE" w:rsidP="00C1332B">
                <w:pPr>
                  <w:tabs>
                    <w:tab w:val="left" w:pos="2016"/>
                    <w:tab w:val="right" w:pos="8931"/>
                  </w:tabs>
                  <w:spacing w:after="0"/>
                  <w:ind w:left="-561" w:right="-88"/>
                  <w:jc w:val="center"/>
                  <w:rPr>
                    <w:rFonts w:ascii="Arial Black" w:hAnsi="Arial Black"/>
                    <w:spacing w:val="6"/>
                    <w:sz w:val="20"/>
                  </w:rPr>
                </w:pPr>
                <w:r>
                  <w:rPr>
                    <w:rFonts w:ascii="Arial Black" w:hAnsi="Arial Black"/>
                    <w:sz w:val="20"/>
                  </w:rPr>
                  <w:t xml:space="preserve">                        </w:t>
                </w:r>
                <w:r w:rsidR="0010481A">
                  <w:rPr>
                    <w:rFonts w:ascii="Arial Black" w:hAnsi="Arial Black"/>
                    <w:sz w:val="20"/>
                  </w:rPr>
                  <w:t xml:space="preserve">      </w:t>
                </w:r>
                <w:r w:rsidR="0010481A">
                  <w:rPr>
                    <w:rFonts w:ascii="Arial Black" w:hAnsi="Arial Black"/>
                  </w:rPr>
                  <w:t>Computertomograph</w:t>
                </w:r>
              </w:p>
            </w:tc>
            <w:tc>
              <w:tcPr>
                <w:tcW w:w="2363" w:type="dxa"/>
                <w:vAlign w:val="center"/>
                <w:hideMark/>
              </w:tcPr>
              <w:p w14:paraId="2F89C01A" w14:textId="74548D9D" w:rsidR="00F56DF2" w:rsidRDefault="000C36F7" w:rsidP="00C1332B">
                <w:pPr>
                  <w:tabs>
                    <w:tab w:val="right" w:pos="8931"/>
                  </w:tabs>
                  <w:spacing w:after="0"/>
                  <w:ind w:left="-561" w:right="-88"/>
                  <w:jc w:val="center"/>
                  <w:rPr>
                    <w:rFonts w:ascii="Arial Black" w:hAnsi="Arial Black"/>
                    <w:spacing w:val="6"/>
                    <w:sz w:val="16"/>
                    <w:szCs w:val="16"/>
                  </w:rPr>
                </w:pPr>
                <w:r w:rsidRPr="004C5D18">
                  <w:rPr>
                    <w:rFonts w:cs="Arial"/>
                    <w:sz w:val="16"/>
                    <w:szCs w:val="16"/>
                  </w:rPr>
                  <w:t xml:space="preserve">Seite 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PAGE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C1332B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4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  <w:r w:rsidRPr="004C5D18">
                  <w:rPr>
                    <w:rStyle w:val="Seitenzahl"/>
                    <w:rFonts w:ascii="Arial Black" w:hAnsi="Arial Black"/>
                    <w:sz w:val="16"/>
                    <w:szCs w:val="16"/>
                  </w:rPr>
                  <w:t>/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NUMPAGES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C1332B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4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2EE84DCD" w14:textId="77777777" w:rsidR="00F56DF2" w:rsidRDefault="00F56DF2" w:rsidP="00F56DF2">
          <w:pPr>
            <w:spacing w:after="0"/>
            <w:rPr>
              <w:rFonts w:eastAsia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1ACEC84" w14:textId="77777777" w:rsidR="00A33920" w:rsidRDefault="00A33920" w:rsidP="00256EA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C36F7"/>
    <w:rsid w:val="000C6F70"/>
    <w:rsid w:val="0010481A"/>
    <w:rsid w:val="00123DA7"/>
    <w:rsid w:val="00130111"/>
    <w:rsid w:val="00136466"/>
    <w:rsid w:val="00176CAA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105BD"/>
    <w:rsid w:val="0032000F"/>
    <w:rsid w:val="00337B67"/>
    <w:rsid w:val="00350996"/>
    <w:rsid w:val="003675D7"/>
    <w:rsid w:val="00367A9E"/>
    <w:rsid w:val="003D0C5A"/>
    <w:rsid w:val="004230D9"/>
    <w:rsid w:val="00470450"/>
    <w:rsid w:val="004B1985"/>
    <w:rsid w:val="004D69EE"/>
    <w:rsid w:val="004F2D22"/>
    <w:rsid w:val="005150A9"/>
    <w:rsid w:val="005205B1"/>
    <w:rsid w:val="0056010E"/>
    <w:rsid w:val="005757C7"/>
    <w:rsid w:val="00595F53"/>
    <w:rsid w:val="005B7491"/>
    <w:rsid w:val="005C6BE9"/>
    <w:rsid w:val="005D4DD3"/>
    <w:rsid w:val="005F02AD"/>
    <w:rsid w:val="006327AA"/>
    <w:rsid w:val="00632BAB"/>
    <w:rsid w:val="006803D0"/>
    <w:rsid w:val="00686E12"/>
    <w:rsid w:val="006D0406"/>
    <w:rsid w:val="006F21D4"/>
    <w:rsid w:val="006F61A8"/>
    <w:rsid w:val="007A1141"/>
    <w:rsid w:val="007B0236"/>
    <w:rsid w:val="007B4430"/>
    <w:rsid w:val="007C30D2"/>
    <w:rsid w:val="007D43F7"/>
    <w:rsid w:val="007E64B7"/>
    <w:rsid w:val="00877B9E"/>
    <w:rsid w:val="008E55FF"/>
    <w:rsid w:val="009068CF"/>
    <w:rsid w:val="00925D97"/>
    <w:rsid w:val="00932EDE"/>
    <w:rsid w:val="009351EF"/>
    <w:rsid w:val="00945DA0"/>
    <w:rsid w:val="00950B8B"/>
    <w:rsid w:val="009A6673"/>
    <w:rsid w:val="009C046E"/>
    <w:rsid w:val="009C2D18"/>
    <w:rsid w:val="009E1203"/>
    <w:rsid w:val="009E6BDF"/>
    <w:rsid w:val="00A129AE"/>
    <w:rsid w:val="00A33920"/>
    <w:rsid w:val="00A36F2F"/>
    <w:rsid w:val="00A559ED"/>
    <w:rsid w:val="00AB571B"/>
    <w:rsid w:val="00AC0C5F"/>
    <w:rsid w:val="00B0343F"/>
    <w:rsid w:val="00B86202"/>
    <w:rsid w:val="00B92D2C"/>
    <w:rsid w:val="00BA2479"/>
    <w:rsid w:val="00C04AFA"/>
    <w:rsid w:val="00C1332B"/>
    <w:rsid w:val="00C602BE"/>
    <w:rsid w:val="00C7065E"/>
    <w:rsid w:val="00CE49D6"/>
    <w:rsid w:val="00D00088"/>
    <w:rsid w:val="00D12747"/>
    <w:rsid w:val="00D132FD"/>
    <w:rsid w:val="00D24968"/>
    <w:rsid w:val="00D37D5C"/>
    <w:rsid w:val="00D43A50"/>
    <w:rsid w:val="00D4487D"/>
    <w:rsid w:val="00D624B3"/>
    <w:rsid w:val="00D94532"/>
    <w:rsid w:val="00D95687"/>
    <w:rsid w:val="00DF6D6B"/>
    <w:rsid w:val="00E05E61"/>
    <w:rsid w:val="00E15F6E"/>
    <w:rsid w:val="00E31766"/>
    <w:rsid w:val="00E5470D"/>
    <w:rsid w:val="00E6034D"/>
    <w:rsid w:val="00E71B9A"/>
    <w:rsid w:val="00E825C1"/>
    <w:rsid w:val="00E878F1"/>
    <w:rsid w:val="00EC11FB"/>
    <w:rsid w:val="00EC713A"/>
    <w:rsid w:val="00EE31E2"/>
    <w:rsid w:val="00EF2E37"/>
    <w:rsid w:val="00EF4779"/>
    <w:rsid w:val="00F160B4"/>
    <w:rsid w:val="00F56DF2"/>
    <w:rsid w:val="00F87164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49ED95B"/>
  <w15:docId w15:val="{A36ED9A0-72C3-4720-91AA-B874E597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paragraph" w:styleId="Textkrper">
    <w:name w:val="Body Text"/>
    <w:basedOn w:val="Standard"/>
    <w:link w:val="TextkrperZchn"/>
    <w:rsid w:val="00B92D2C"/>
    <w:pPr>
      <w:spacing w:before="240" w:after="0" w:line="320" w:lineRule="atLeast"/>
      <w:jc w:val="both"/>
    </w:pPr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2D2C"/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styleId="Seitenzahl">
    <w:name w:val="page number"/>
    <w:basedOn w:val="Absatz-Standardschriftart"/>
    <w:rsid w:val="000C3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Props1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9F0F02-1B89-48AA-8427-27F21EC557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8B9F6DA-804A-47C2-BC6C-23021CB86EAD}">
  <ds:schemaRefs>
    <ds:schemaRef ds:uri="http://schemas.microsoft.com/office/2006/documentManagement/types"/>
    <ds:schemaRef ds:uri="2913bc6e-b921-479f-97e0-f58926de95d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</Template>
  <TotalTime>0</TotalTime>
  <Pages>4</Pages>
  <Words>852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Hosseini Musa, Somayeh</cp:lastModifiedBy>
  <cp:revision>6</cp:revision>
  <cp:lastPrinted>2024-02-08T10:12:00Z</cp:lastPrinted>
  <dcterms:created xsi:type="dcterms:W3CDTF">2024-05-03T13:07:00Z</dcterms:created>
  <dcterms:modified xsi:type="dcterms:W3CDTF">2026-06-09T12:33:00Z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