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C1332B">
      <w:pPr>
        <w:spacing w:after="0"/>
        <w:ind w:left="284" w:hanging="142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8915D7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8915D7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2"/>
            <w:bookmarkEnd w:id="1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C81E" w14:textId="77777777" w:rsidR="005205B1" w:rsidRDefault="005205B1" w:rsidP="009C046E">
      <w:pPr>
        <w:spacing w:after="0"/>
      </w:pPr>
      <w:r>
        <w:separator/>
      </w:r>
    </w:p>
  </w:endnote>
  <w:endnote w:type="continuationSeparator" w:id="0">
    <w:p w14:paraId="24C8409F" w14:textId="77777777" w:rsidR="005205B1" w:rsidRDefault="005205B1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37571207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C1332B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C1332B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6BC50" w14:textId="77777777" w:rsidR="005205B1" w:rsidRDefault="005205B1" w:rsidP="009C046E">
      <w:pPr>
        <w:spacing w:after="0"/>
      </w:pPr>
      <w:r>
        <w:separator/>
      </w:r>
    </w:p>
  </w:footnote>
  <w:footnote w:type="continuationSeparator" w:id="0">
    <w:p w14:paraId="5F48AE93" w14:textId="77777777" w:rsidR="005205B1" w:rsidRDefault="005205B1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Borders>
        <w:right w:val="single" w:sz="4" w:space="0" w:color="auto"/>
      </w:tblBorders>
      <w:tblLook w:val="04A0" w:firstRow="1" w:lastRow="0" w:firstColumn="1" w:lastColumn="0" w:noHBand="0" w:noVBand="1"/>
    </w:tblPr>
    <w:tblGrid>
      <w:gridCol w:w="10017"/>
    </w:tblGrid>
    <w:tr w:rsidR="00F56DF2" w14:paraId="20FD8086" w14:textId="77777777" w:rsidTr="00C1332B">
      <w:tc>
        <w:tcPr>
          <w:tcW w:w="5704" w:type="dxa"/>
        </w:tcPr>
        <w:tbl>
          <w:tblPr>
            <w:tblW w:w="101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67"/>
            <w:gridCol w:w="5696"/>
            <w:gridCol w:w="2384"/>
          </w:tblGrid>
          <w:tr w:rsidR="00F56DF2" w14:paraId="15EDD1FB" w14:textId="77777777" w:rsidTr="008915D7">
            <w:trPr>
              <w:trHeight w:val="628"/>
            </w:trPr>
            <w:tc>
              <w:tcPr>
                <w:tcW w:w="2067" w:type="dxa"/>
                <w:vAlign w:val="center"/>
                <w:hideMark/>
              </w:tcPr>
              <w:p w14:paraId="4C4F6934" w14:textId="50C09F6A" w:rsidR="000C36F7" w:rsidRPr="005D0220" w:rsidRDefault="000C36F7" w:rsidP="00C1332B">
                <w:pPr>
                  <w:pStyle w:val="Kopfzeile"/>
                  <w:tabs>
                    <w:tab w:val="right" w:pos="9498"/>
                  </w:tabs>
                  <w:ind w:left="-464" w:right="-88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Ausschreibung</w:t>
                </w:r>
              </w:p>
              <w:p w14:paraId="14D4FD8E" w14:textId="356D65A9" w:rsidR="00F56DF2" w:rsidRPr="00686E12" w:rsidRDefault="000C36F7" w:rsidP="00C1332B">
                <w:pPr>
                  <w:tabs>
                    <w:tab w:val="right" w:pos="8931"/>
                  </w:tabs>
                  <w:spacing w:after="0"/>
                  <w:ind w:left="-180" w:right="-88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D53F8C">
                  <w:rPr>
                    <w:rFonts w:cs="Arial"/>
                    <w:b/>
                    <w:bCs/>
                    <w:sz w:val="18"/>
                    <w:szCs w:val="20"/>
                  </w:rPr>
                  <w:t>6-01</w:t>
                </w:r>
              </w:p>
            </w:tc>
            <w:tc>
              <w:tcPr>
                <w:tcW w:w="5696" w:type="dxa"/>
              </w:tcPr>
              <w:p w14:paraId="4A0FF0A6" w14:textId="77777777" w:rsidR="00F56DF2" w:rsidRDefault="00F56DF2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384" w:type="dxa"/>
                <w:vAlign w:val="center"/>
                <w:hideMark/>
              </w:tcPr>
              <w:p w14:paraId="0DD3EB12" w14:textId="77777777" w:rsidR="00F56DF2" w:rsidRDefault="00F56DF2" w:rsidP="00C1332B">
                <w:pPr>
                  <w:tabs>
                    <w:tab w:val="right" w:pos="2380"/>
                    <w:tab w:val="left" w:pos="3971"/>
                    <w:tab w:val="left" w:pos="4041"/>
                  </w:tabs>
                  <w:spacing w:after="0"/>
                  <w:ind w:left="-561" w:right="-88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8915D7">
            <w:trPr>
              <w:cantSplit/>
              <w:trHeight w:val="382"/>
            </w:trPr>
            <w:tc>
              <w:tcPr>
                <w:tcW w:w="7763" w:type="dxa"/>
                <w:gridSpan w:val="2"/>
                <w:vAlign w:val="center"/>
                <w:hideMark/>
              </w:tcPr>
              <w:p w14:paraId="5F9D45C0" w14:textId="6434CDBE" w:rsidR="00F56DF2" w:rsidRDefault="004D69EE" w:rsidP="00C1332B">
                <w:pPr>
                  <w:tabs>
                    <w:tab w:val="left" w:pos="2016"/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 w:rsidRPr="00D53F8C">
                  <w:rPr>
                    <w:rFonts w:ascii="Arial Black" w:hAnsi="Arial Black"/>
                    <w:sz w:val="24"/>
                    <w:szCs w:val="28"/>
                  </w:rPr>
                  <w:t xml:space="preserve">                        </w:t>
                </w:r>
                <w:r w:rsidR="00D53F8C" w:rsidRPr="00D53F8C">
                  <w:rPr>
                    <w:rFonts w:ascii="Arial Black" w:hAnsi="Arial Black"/>
                    <w:sz w:val="24"/>
                    <w:szCs w:val="28"/>
                  </w:rPr>
                  <w:t xml:space="preserve"> SPECT-CT</w:t>
                </w:r>
              </w:p>
            </w:tc>
            <w:tc>
              <w:tcPr>
                <w:tcW w:w="2384" w:type="dxa"/>
                <w:vAlign w:val="center"/>
                <w:hideMark/>
              </w:tcPr>
              <w:p w14:paraId="2F89C01A" w14:textId="74548D9D" w:rsidR="00F56DF2" w:rsidRDefault="000C36F7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C1332B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C1332B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36F7"/>
    <w:rsid w:val="000C6F70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37B67"/>
    <w:rsid w:val="00350996"/>
    <w:rsid w:val="003675D7"/>
    <w:rsid w:val="00367A9E"/>
    <w:rsid w:val="003D0C5A"/>
    <w:rsid w:val="004230D9"/>
    <w:rsid w:val="00470450"/>
    <w:rsid w:val="004B1985"/>
    <w:rsid w:val="004D69EE"/>
    <w:rsid w:val="004F2D22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86E12"/>
    <w:rsid w:val="006D0406"/>
    <w:rsid w:val="006F21D4"/>
    <w:rsid w:val="006F61A8"/>
    <w:rsid w:val="007A1141"/>
    <w:rsid w:val="007B0236"/>
    <w:rsid w:val="007B4430"/>
    <w:rsid w:val="007C30D2"/>
    <w:rsid w:val="007D43F7"/>
    <w:rsid w:val="007E64B7"/>
    <w:rsid w:val="00877B9E"/>
    <w:rsid w:val="008915D7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86202"/>
    <w:rsid w:val="00B92D2C"/>
    <w:rsid w:val="00BA2479"/>
    <w:rsid w:val="00C04AFA"/>
    <w:rsid w:val="00C1332B"/>
    <w:rsid w:val="00C602BE"/>
    <w:rsid w:val="00C7065E"/>
    <w:rsid w:val="00CE49D6"/>
    <w:rsid w:val="00D00088"/>
    <w:rsid w:val="00D12747"/>
    <w:rsid w:val="00D132FD"/>
    <w:rsid w:val="00D24968"/>
    <w:rsid w:val="00D37D5C"/>
    <w:rsid w:val="00D43A50"/>
    <w:rsid w:val="00D4487D"/>
    <w:rsid w:val="00D53F8C"/>
    <w:rsid w:val="00D624B3"/>
    <w:rsid w:val="00D94532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9F0F02-1B89-48AA-8427-27F21EC557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B9F6DA-804A-47C2-BC6C-23021CB86EAD}">
  <ds:schemaRefs>
    <ds:schemaRef ds:uri="http://schemas.microsoft.com/office/2006/documentManagement/types"/>
    <ds:schemaRef ds:uri="2913bc6e-b921-479f-97e0-f58926de95d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Hosseini Musa, Somayeh</cp:lastModifiedBy>
  <cp:revision>7</cp:revision>
  <cp:lastPrinted>2026-06-18T13:40:00Z</cp:lastPrinted>
  <dcterms:created xsi:type="dcterms:W3CDTF">2024-05-03T13:07:00Z</dcterms:created>
  <dcterms:modified xsi:type="dcterms:W3CDTF">2026-06-18T13:40:00Z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