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25F8C" w14:textId="192FC8AB" w:rsidR="00782C8C" w:rsidRPr="0046676E" w:rsidRDefault="00BF18D4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</w:t>
      </w:r>
      <w:r w:rsidR="00782C8C"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AE5E64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</w:t>
      </w:r>
      <w:r w:rsidR="00782C8C" w:rsidRPr="0046676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       </w:t>
      </w:r>
      <w:r w:rsidR="007E170A" w:rsidRPr="0046676E">
        <w:rPr>
          <w:rFonts w:ascii="Arial" w:hAnsi="Arial" w:cs="Arial"/>
          <w:b/>
          <w:sz w:val="22"/>
          <w:szCs w:val="22"/>
        </w:rPr>
        <w:t>Stand:</w:t>
      </w:r>
      <w:r w:rsidR="00031DE1">
        <w:rPr>
          <w:rFonts w:ascii="Arial" w:hAnsi="Arial" w:cs="Arial"/>
          <w:b/>
          <w:sz w:val="22"/>
          <w:szCs w:val="22"/>
        </w:rPr>
        <w:t xml:space="preserve"> </w:t>
      </w:r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13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2268"/>
        <w:gridCol w:w="5103"/>
        <w:gridCol w:w="5190"/>
      </w:tblGrid>
      <w:tr w:rsidR="00272560" w:rsidRPr="0046676E" w14:paraId="17FF72F2" w14:textId="77777777" w:rsidTr="006E52C4">
        <w:trPr>
          <w:trHeight w:val="845"/>
          <w:tblHeader/>
        </w:trPr>
        <w:tc>
          <w:tcPr>
            <w:tcW w:w="704" w:type="dxa"/>
            <w:shd w:val="clear" w:color="auto" w:fill="D9D9D9"/>
            <w:vAlign w:val="center"/>
          </w:tcPr>
          <w:p w14:paraId="10D857ED" w14:textId="77777777" w:rsidR="00272560" w:rsidRPr="0046676E" w:rsidRDefault="00272560" w:rsidP="00B8158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56B1DF4F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00D0CD18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190" w:type="dxa"/>
            <w:shd w:val="clear" w:color="auto" w:fill="D9D9D9"/>
            <w:vAlign w:val="center"/>
          </w:tcPr>
          <w:p w14:paraId="6558BAB4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23788BF6" w14:textId="77777777" w:rsidTr="006E52C4">
        <w:tc>
          <w:tcPr>
            <w:tcW w:w="704" w:type="dxa"/>
            <w:shd w:val="clear" w:color="auto" w:fill="D9D9D9"/>
            <w:vAlign w:val="center"/>
          </w:tcPr>
          <w:p w14:paraId="3DE96DE7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F2A1567" w14:textId="62D835A9" w:rsidR="00844666" w:rsidRPr="006A339F" w:rsidRDefault="00844666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4C83EC21" w14:textId="4C2FDA58" w:rsidR="00272560" w:rsidRPr="006A339F" w:rsidRDefault="00272560" w:rsidP="00844666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190" w:type="dxa"/>
            <w:shd w:val="clear" w:color="auto" w:fill="auto"/>
          </w:tcPr>
          <w:p w14:paraId="7C069469" w14:textId="4BD81A6A" w:rsidR="00DA67A0" w:rsidRPr="006A339F" w:rsidRDefault="00DA67A0" w:rsidP="002860B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560" w:rsidRPr="0046676E" w14:paraId="6AD654A2" w14:textId="77777777" w:rsidTr="006E52C4">
        <w:tc>
          <w:tcPr>
            <w:tcW w:w="704" w:type="dxa"/>
            <w:shd w:val="clear" w:color="auto" w:fill="D9D9D9"/>
            <w:vAlign w:val="center"/>
          </w:tcPr>
          <w:p w14:paraId="629E341B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41E48B" w14:textId="6DA66A5D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CE9A88C" w14:textId="1B8F907A" w:rsidR="00613EF7" w:rsidRPr="00844666" w:rsidRDefault="00613EF7" w:rsidP="0084466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2AF3ECF6" w14:textId="3C7A33E4" w:rsidR="00BC4A83" w:rsidRPr="0060503E" w:rsidRDefault="00BC4A83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72560" w:rsidRPr="0046676E" w14:paraId="292387A7" w14:textId="77777777" w:rsidTr="006E52C4">
        <w:tc>
          <w:tcPr>
            <w:tcW w:w="704" w:type="dxa"/>
            <w:shd w:val="clear" w:color="auto" w:fill="D9D9D9"/>
            <w:vAlign w:val="center"/>
          </w:tcPr>
          <w:p w14:paraId="3B79BEB1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955F3F" w14:textId="7CC86F95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573D0A6" w14:textId="244B6E05" w:rsidR="00272560" w:rsidRPr="006A339F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67184532" w14:textId="3725946F" w:rsidR="00272560" w:rsidRPr="006A339F" w:rsidRDefault="00272560" w:rsidP="006050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3F4FCBAA" w14:textId="77777777" w:rsidTr="006E52C4">
        <w:tc>
          <w:tcPr>
            <w:tcW w:w="704" w:type="dxa"/>
            <w:shd w:val="clear" w:color="auto" w:fill="D9D9D9"/>
            <w:vAlign w:val="center"/>
          </w:tcPr>
          <w:p w14:paraId="5317C824" w14:textId="2E6FE38E" w:rsidR="00331504" w:rsidRPr="0046676E" w:rsidRDefault="00331504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65E8F0" w14:textId="79FB56B9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AA6338E" w14:textId="306DA90E" w:rsidR="00CD0126" w:rsidRPr="006A339F" w:rsidRDefault="00CD0126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4514856F" w14:textId="37BC41AA" w:rsidR="00584E5F" w:rsidRPr="0046676E" w:rsidRDefault="00584E5F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33A" w:rsidRPr="0046676E" w14:paraId="468D2433" w14:textId="77777777" w:rsidTr="006E52C4">
        <w:tc>
          <w:tcPr>
            <w:tcW w:w="704" w:type="dxa"/>
            <w:shd w:val="clear" w:color="auto" w:fill="D9D9D9"/>
            <w:vAlign w:val="center"/>
          </w:tcPr>
          <w:p w14:paraId="4FE8F052" w14:textId="77777777" w:rsidR="00C9033A" w:rsidRPr="0046676E" w:rsidRDefault="00C9033A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585308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5761A31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4ED7C428" w14:textId="77777777" w:rsidR="00C9033A" w:rsidRPr="0046676E" w:rsidRDefault="00C9033A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33A" w:rsidRPr="0046676E" w14:paraId="727F4C0E" w14:textId="77777777" w:rsidTr="006E52C4">
        <w:tc>
          <w:tcPr>
            <w:tcW w:w="704" w:type="dxa"/>
            <w:shd w:val="clear" w:color="auto" w:fill="D9D9D9"/>
            <w:vAlign w:val="center"/>
          </w:tcPr>
          <w:p w14:paraId="39A508F2" w14:textId="77777777" w:rsidR="00C9033A" w:rsidRPr="0046676E" w:rsidRDefault="00C9033A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54F26D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4E4F026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6DDDD69E" w14:textId="77777777" w:rsidR="00C9033A" w:rsidRPr="0046676E" w:rsidRDefault="00C9033A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33A" w:rsidRPr="0046676E" w14:paraId="654A5A9C" w14:textId="77777777" w:rsidTr="006E52C4">
        <w:tc>
          <w:tcPr>
            <w:tcW w:w="704" w:type="dxa"/>
            <w:shd w:val="clear" w:color="auto" w:fill="D9D9D9"/>
            <w:vAlign w:val="center"/>
          </w:tcPr>
          <w:p w14:paraId="2D65A1FB" w14:textId="77777777" w:rsidR="00C9033A" w:rsidRPr="0046676E" w:rsidRDefault="00C9033A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03E650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3A75385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053BE199" w14:textId="77777777" w:rsidR="00C9033A" w:rsidRPr="0046676E" w:rsidRDefault="00C9033A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33A" w:rsidRPr="0046676E" w14:paraId="0A286F32" w14:textId="77777777" w:rsidTr="006E52C4">
        <w:tc>
          <w:tcPr>
            <w:tcW w:w="704" w:type="dxa"/>
            <w:shd w:val="clear" w:color="auto" w:fill="D9D9D9"/>
            <w:vAlign w:val="center"/>
          </w:tcPr>
          <w:p w14:paraId="696350F4" w14:textId="77777777" w:rsidR="00C9033A" w:rsidRPr="0046676E" w:rsidRDefault="00C9033A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2259AB3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7AC9AC0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53B9636F" w14:textId="77777777" w:rsidR="00C9033A" w:rsidRPr="0046676E" w:rsidRDefault="00C9033A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33A" w:rsidRPr="0046676E" w14:paraId="680C2B22" w14:textId="77777777" w:rsidTr="006E52C4">
        <w:tc>
          <w:tcPr>
            <w:tcW w:w="704" w:type="dxa"/>
            <w:shd w:val="clear" w:color="auto" w:fill="D9D9D9"/>
            <w:vAlign w:val="center"/>
          </w:tcPr>
          <w:p w14:paraId="6CC190D8" w14:textId="77777777" w:rsidR="00C9033A" w:rsidRPr="0046676E" w:rsidRDefault="00C9033A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DE9F29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F8CC8ED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07050E8F" w14:textId="77777777" w:rsidR="00C9033A" w:rsidRPr="0046676E" w:rsidRDefault="00C9033A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033A" w:rsidRPr="0046676E" w14:paraId="7C9E1EEE" w14:textId="77777777" w:rsidTr="006E52C4">
        <w:tc>
          <w:tcPr>
            <w:tcW w:w="704" w:type="dxa"/>
            <w:shd w:val="clear" w:color="auto" w:fill="D9D9D9"/>
            <w:vAlign w:val="center"/>
          </w:tcPr>
          <w:p w14:paraId="20F27443" w14:textId="77777777" w:rsidR="00C9033A" w:rsidRPr="0046676E" w:rsidRDefault="00C9033A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62E890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D8094F5" w14:textId="77777777" w:rsidR="00C9033A" w:rsidRPr="006A339F" w:rsidRDefault="00C9033A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08DF6123" w14:textId="77777777" w:rsidR="00C9033A" w:rsidRPr="0046676E" w:rsidRDefault="00C9033A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72EF94" w14:textId="5E1374C7" w:rsidR="007A02D0" w:rsidRPr="007C1525" w:rsidRDefault="007A02D0" w:rsidP="007C1525">
      <w:pPr>
        <w:pStyle w:val="Textkrper"/>
        <w:rPr>
          <w:rFonts w:ascii="Arial" w:hAnsi="Arial" w:cs="Arial"/>
          <w:sz w:val="20"/>
          <w:szCs w:val="20"/>
        </w:rPr>
      </w:pPr>
    </w:p>
    <w:sectPr w:rsidR="007A02D0" w:rsidRPr="007C1525" w:rsidSect="00D6164E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FFE5F" w14:textId="77777777" w:rsidR="0036040A" w:rsidRDefault="0036040A">
      <w:r>
        <w:separator/>
      </w:r>
    </w:p>
  </w:endnote>
  <w:endnote w:type="continuationSeparator" w:id="0">
    <w:p w14:paraId="56245DF2" w14:textId="77777777" w:rsidR="0036040A" w:rsidRDefault="0036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A881F" w14:textId="62021B0F" w:rsidR="0041448A" w:rsidRPr="00272560" w:rsidRDefault="0041448A" w:rsidP="00B64634">
    <w:pPr>
      <w:pStyle w:val="Fuzeile"/>
    </w:pPr>
    <w:r w:rsidRPr="00D6164E">
      <w:rPr>
        <w:b/>
        <w:sz w:val="20"/>
        <w:szCs w:val="20"/>
      </w:rPr>
      <w:t>*</w:t>
    </w:r>
    <w:r w:rsidR="00AE5E64" w:rsidRPr="00272560">
      <w:t xml:space="preserve">) </w:t>
    </w:r>
    <w:r w:rsidR="00AE5E64">
      <w:t>Vergabeunterlagen</w:t>
    </w:r>
    <w:r w:rsidRPr="00272560">
      <w:rPr>
        <w:rFonts w:cs="Arial"/>
        <w:sz w:val="18"/>
        <w:szCs w:val="18"/>
      </w:rPr>
      <w:t xml:space="preserve">: </w:t>
    </w:r>
    <w:r w:rsidRPr="00872DB8">
      <w:rPr>
        <w:rFonts w:cs="Arial"/>
        <w:sz w:val="18"/>
        <w:szCs w:val="18"/>
      </w:rPr>
      <w:t xml:space="preserve">Ziff.; </w:t>
    </w:r>
    <w:r w:rsidR="00667614">
      <w:rPr>
        <w:rFonts w:cs="Arial"/>
        <w:sz w:val="18"/>
        <w:szCs w:val="18"/>
      </w:rPr>
      <w:t xml:space="preserve">Los: Nr.; </w:t>
    </w:r>
    <w:r w:rsidRPr="00872DB8">
      <w:rPr>
        <w:rFonts w:cs="Arial"/>
        <w:sz w:val="18"/>
        <w:szCs w:val="18"/>
      </w:rPr>
      <w:t>Vertrag: §, Abs.; Anlage: Bezeichnung, Seite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C6750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>
      <w:rPr>
        <w:noProof/>
      </w:rPr>
      <w:t>-0862</w:t>
    </w:r>
    <w:r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>
      <w:t>2009</w:t>
    </w:r>
    <w:r w:rsidRPr="00844C94">
      <w:rPr>
        <w:lang w:val="en-US"/>
      </w:rPr>
      <w:fldChar w:fldCharType="end"/>
    </w:r>
  </w:p>
  <w:p w14:paraId="2C242A3A" w14:textId="68845733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C9033A">
      <w:rPr>
        <w:noProof/>
        <w:lang w:val="en-US"/>
      </w:rPr>
      <w:t>2494757_1</w:t>
    </w:r>
    <w:r w:rsidR="00C9033A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C9033A">
      <w:rPr>
        <w:noProof/>
      </w:rPr>
      <w:t>17.06.2026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DC1A7" w14:textId="77777777" w:rsidR="0036040A" w:rsidRDefault="0036040A">
      <w:r>
        <w:separator/>
      </w:r>
    </w:p>
  </w:footnote>
  <w:footnote w:type="continuationSeparator" w:id="0">
    <w:p w14:paraId="0BF6E1FC" w14:textId="77777777" w:rsidR="0036040A" w:rsidRDefault="0036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1D3B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BBE200C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25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8080"/>
      <w:gridCol w:w="2977"/>
    </w:tblGrid>
    <w:tr w:rsidR="00403E32" w14:paraId="58C1C2E4" w14:textId="77777777" w:rsidTr="00403E32">
      <w:trPr>
        <w:trHeight w:val="698"/>
      </w:trPr>
      <w:tc>
        <w:tcPr>
          <w:tcW w:w="2268" w:type="dxa"/>
          <w:vAlign w:val="center"/>
        </w:tcPr>
        <w:p w14:paraId="432B361A" w14:textId="77777777" w:rsidR="00403E32" w:rsidRDefault="00403E32" w:rsidP="00403E32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r>
            <w:rPr>
              <w:rFonts w:cs="Arial"/>
              <w:b/>
              <w:bCs/>
              <w:sz w:val="18"/>
            </w:rPr>
            <w:t>Ausschreibung</w:t>
          </w:r>
        </w:p>
        <w:p w14:paraId="6BC767FF" w14:textId="3A906619" w:rsidR="00403E32" w:rsidRDefault="00403E32" w:rsidP="00403E32">
          <w:pPr>
            <w:pStyle w:val="Kopfzeile"/>
            <w:jc w:val="center"/>
            <w:rPr>
              <w:rFonts w:ascii="Arial Black" w:hAnsi="Arial Black"/>
            </w:rPr>
          </w:pPr>
          <w:r w:rsidRPr="00411824">
            <w:rPr>
              <w:rFonts w:cs="Arial"/>
              <w:b/>
              <w:bCs/>
              <w:sz w:val="18"/>
            </w:rPr>
            <w:t>VSG-SEK</w:t>
          </w:r>
          <w:r>
            <w:rPr>
              <w:rFonts w:cs="Arial"/>
              <w:b/>
              <w:bCs/>
              <w:sz w:val="18"/>
            </w:rPr>
            <w:t>-202</w:t>
          </w:r>
          <w:r w:rsidR="00C9033A">
            <w:rPr>
              <w:rFonts w:cs="Arial"/>
              <w:b/>
              <w:bCs/>
              <w:sz w:val="18"/>
            </w:rPr>
            <w:t>6-01</w:t>
          </w:r>
        </w:p>
      </w:tc>
      <w:tc>
        <w:tcPr>
          <w:tcW w:w="8080" w:type="dxa"/>
        </w:tcPr>
        <w:p w14:paraId="5BED98B2" w14:textId="77777777" w:rsidR="00403E32" w:rsidRPr="00772636" w:rsidRDefault="00403E32" w:rsidP="0004004F">
          <w:pPr>
            <w:pStyle w:val="Textkrper"/>
            <w:jc w:val="center"/>
            <w:rPr>
              <w:rFonts w:ascii="Arial Black" w:hAnsi="Arial Black" w:cs="Arial"/>
            </w:rPr>
          </w:pPr>
          <w:r w:rsidRPr="00772636">
            <w:rPr>
              <w:rFonts w:ascii="Arial Black" w:hAnsi="Arial Black" w:cs="Arial"/>
            </w:rPr>
            <w:t xml:space="preserve">Formblatt </w:t>
          </w:r>
          <w:r w:rsidR="0004004F">
            <w:rPr>
              <w:rFonts w:ascii="Arial Black" w:hAnsi="Arial Black" w:cs="Arial"/>
            </w:rPr>
            <w:t>8</w:t>
          </w:r>
        </w:p>
      </w:tc>
      <w:tc>
        <w:tcPr>
          <w:tcW w:w="2977" w:type="dxa"/>
          <w:vAlign w:val="center"/>
        </w:tcPr>
        <w:p w14:paraId="4507D6A1" w14:textId="77777777" w:rsidR="00403E32" w:rsidRDefault="00403E32" w:rsidP="00403E32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1990FD0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43200176" r:id="rId2"/>
            </w:object>
          </w:r>
        </w:p>
      </w:tc>
    </w:tr>
    <w:tr w:rsidR="00403E32" w14:paraId="183BA1D5" w14:textId="77777777" w:rsidTr="00403E32">
      <w:trPr>
        <w:cantSplit/>
        <w:trHeight w:val="426"/>
      </w:trPr>
      <w:tc>
        <w:tcPr>
          <w:tcW w:w="10348" w:type="dxa"/>
          <w:gridSpan w:val="2"/>
          <w:vAlign w:val="center"/>
        </w:tcPr>
        <w:p w14:paraId="1C5E8DF4" w14:textId="674C0867" w:rsidR="00403E32" w:rsidRPr="00153309" w:rsidRDefault="00403E32" w:rsidP="00403E32">
          <w:pPr>
            <w:pStyle w:val="Kopfzeile"/>
            <w:tabs>
              <w:tab w:val="left" w:pos="2039"/>
            </w:tabs>
            <w:jc w:val="center"/>
            <w:rPr>
              <w:rFonts w:ascii="Arial Black" w:hAnsi="Arial Black"/>
              <w:color w:val="FF0000"/>
              <w:sz w:val="20"/>
            </w:rPr>
          </w:pPr>
          <w:r w:rsidRPr="00E5515D">
            <w:rPr>
              <w:rFonts w:ascii="Arial Black" w:hAnsi="Arial Black"/>
              <w:color w:val="000000"/>
              <w:sz w:val="20"/>
            </w:rPr>
            <w:tab/>
          </w:r>
          <w:r w:rsidR="00C9033A" w:rsidRPr="00C9033A">
            <w:rPr>
              <w:rFonts w:ascii="Arial Black" w:hAnsi="Arial Black"/>
              <w:sz w:val="24"/>
              <w:szCs w:val="32"/>
            </w:rPr>
            <w:t>SPECT-CT</w:t>
          </w:r>
        </w:p>
      </w:tc>
      <w:tc>
        <w:tcPr>
          <w:tcW w:w="2977" w:type="dxa"/>
          <w:tcBorders>
            <w:left w:val="nil"/>
          </w:tcBorders>
          <w:vAlign w:val="center"/>
        </w:tcPr>
        <w:p w14:paraId="72789D68" w14:textId="77777777" w:rsidR="00403E32" w:rsidRDefault="00403E32" w:rsidP="00403E32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 xml:space="preserve">Seite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CB3CE5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Style w:val="Seitenzahl"/>
              <w:rFonts w:ascii="Arial Black" w:hAnsi="Arial Black"/>
              <w:szCs w:val="16"/>
            </w:rPr>
            <w:t>/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CB3CE5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42BC3661" w14:textId="77777777" w:rsidR="0041448A" w:rsidRDefault="0041448A" w:rsidP="00403E32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5FA1D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1DE1"/>
    <w:rsid w:val="00035AFD"/>
    <w:rsid w:val="0004004F"/>
    <w:rsid w:val="000548A2"/>
    <w:rsid w:val="00070F43"/>
    <w:rsid w:val="00073BFE"/>
    <w:rsid w:val="00076324"/>
    <w:rsid w:val="000844FB"/>
    <w:rsid w:val="00087A34"/>
    <w:rsid w:val="00094D33"/>
    <w:rsid w:val="000A559D"/>
    <w:rsid w:val="000A7446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267C"/>
    <w:rsid w:val="00113662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94AAB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077D"/>
    <w:rsid w:val="00227F24"/>
    <w:rsid w:val="00236DAE"/>
    <w:rsid w:val="00236F40"/>
    <w:rsid w:val="0024420D"/>
    <w:rsid w:val="00246925"/>
    <w:rsid w:val="0025739F"/>
    <w:rsid w:val="00270751"/>
    <w:rsid w:val="00271BEC"/>
    <w:rsid w:val="00271FF6"/>
    <w:rsid w:val="00272560"/>
    <w:rsid w:val="00272D77"/>
    <w:rsid w:val="0028516D"/>
    <w:rsid w:val="002860B1"/>
    <w:rsid w:val="0029152F"/>
    <w:rsid w:val="0029392A"/>
    <w:rsid w:val="002942F8"/>
    <w:rsid w:val="002A0181"/>
    <w:rsid w:val="002A0ED9"/>
    <w:rsid w:val="002B4907"/>
    <w:rsid w:val="002B5F19"/>
    <w:rsid w:val="002D3522"/>
    <w:rsid w:val="002E07C0"/>
    <w:rsid w:val="002E27D7"/>
    <w:rsid w:val="002E67BE"/>
    <w:rsid w:val="002F344D"/>
    <w:rsid w:val="003038EB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8536B"/>
    <w:rsid w:val="00394529"/>
    <w:rsid w:val="00395BA1"/>
    <w:rsid w:val="003975AA"/>
    <w:rsid w:val="003A2CD1"/>
    <w:rsid w:val="003B68E9"/>
    <w:rsid w:val="003D036D"/>
    <w:rsid w:val="003F270C"/>
    <w:rsid w:val="003F561B"/>
    <w:rsid w:val="003F5759"/>
    <w:rsid w:val="003F6973"/>
    <w:rsid w:val="003F6FB4"/>
    <w:rsid w:val="00402337"/>
    <w:rsid w:val="00402F21"/>
    <w:rsid w:val="00403A03"/>
    <w:rsid w:val="00403E32"/>
    <w:rsid w:val="00403F5F"/>
    <w:rsid w:val="004136F4"/>
    <w:rsid w:val="0041448A"/>
    <w:rsid w:val="00420F6C"/>
    <w:rsid w:val="00423E51"/>
    <w:rsid w:val="00424CF5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6074"/>
    <w:rsid w:val="004771F9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4F6492"/>
    <w:rsid w:val="0050226D"/>
    <w:rsid w:val="00505170"/>
    <w:rsid w:val="00512AE7"/>
    <w:rsid w:val="00515040"/>
    <w:rsid w:val="00522D62"/>
    <w:rsid w:val="0052728D"/>
    <w:rsid w:val="00543F1B"/>
    <w:rsid w:val="005456D5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D530A"/>
    <w:rsid w:val="005E13C0"/>
    <w:rsid w:val="005E7491"/>
    <w:rsid w:val="005F26DB"/>
    <w:rsid w:val="0060002F"/>
    <w:rsid w:val="0060059C"/>
    <w:rsid w:val="0060503E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53A2"/>
    <w:rsid w:val="00694228"/>
    <w:rsid w:val="006953CE"/>
    <w:rsid w:val="006A005D"/>
    <w:rsid w:val="006A339F"/>
    <w:rsid w:val="006B0D2B"/>
    <w:rsid w:val="006B5977"/>
    <w:rsid w:val="006C4A74"/>
    <w:rsid w:val="006C5607"/>
    <w:rsid w:val="006D2AC9"/>
    <w:rsid w:val="006D509A"/>
    <w:rsid w:val="006D7F8E"/>
    <w:rsid w:val="006E3229"/>
    <w:rsid w:val="006E52C4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C1525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119D"/>
    <w:rsid w:val="008354CA"/>
    <w:rsid w:val="00841EFA"/>
    <w:rsid w:val="00844666"/>
    <w:rsid w:val="0086123E"/>
    <w:rsid w:val="00864823"/>
    <w:rsid w:val="00864AAA"/>
    <w:rsid w:val="008661CC"/>
    <w:rsid w:val="00872DB8"/>
    <w:rsid w:val="00887A4B"/>
    <w:rsid w:val="00893058"/>
    <w:rsid w:val="008A1250"/>
    <w:rsid w:val="008A3C47"/>
    <w:rsid w:val="008A4FC2"/>
    <w:rsid w:val="008A57DD"/>
    <w:rsid w:val="008B4627"/>
    <w:rsid w:val="008B7161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1ADD"/>
    <w:rsid w:val="00915727"/>
    <w:rsid w:val="00916FBC"/>
    <w:rsid w:val="00922B5E"/>
    <w:rsid w:val="00927973"/>
    <w:rsid w:val="00930A8A"/>
    <w:rsid w:val="00932866"/>
    <w:rsid w:val="00933040"/>
    <w:rsid w:val="00956221"/>
    <w:rsid w:val="00962CAD"/>
    <w:rsid w:val="009765F1"/>
    <w:rsid w:val="009767B5"/>
    <w:rsid w:val="00976980"/>
    <w:rsid w:val="00977A5F"/>
    <w:rsid w:val="00980CCA"/>
    <w:rsid w:val="00982834"/>
    <w:rsid w:val="00985B7C"/>
    <w:rsid w:val="009907FC"/>
    <w:rsid w:val="00991386"/>
    <w:rsid w:val="00997337"/>
    <w:rsid w:val="009A0850"/>
    <w:rsid w:val="009A5D0C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18BF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4150"/>
    <w:rsid w:val="00A45B9A"/>
    <w:rsid w:val="00A62559"/>
    <w:rsid w:val="00A80186"/>
    <w:rsid w:val="00A820EA"/>
    <w:rsid w:val="00A82941"/>
    <w:rsid w:val="00A841EF"/>
    <w:rsid w:val="00A91EB9"/>
    <w:rsid w:val="00A91EDE"/>
    <w:rsid w:val="00A96530"/>
    <w:rsid w:val="00AA6904"/>
    <w:rsid w:val="00AC5FFB"/>
    <w:rsid w:val="00AD22FB"/>
    <w:rsid w:val="00AD4A26"/>
    <w:rsid w:val="00AE530B"/>
    <w:rsid w:val="00AE5E64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203D"/>
    <w:rsid w:val="00B309D1"/>
    <w:rsid w:val="00B344FB"/>
    <w:rsid w:val="00B41884"/>
    <w:rsid w:val="00B45410"/>
    <w:rsid w:val="00B511BE"/>
    <w:rsid w:val="00B579E6"/>
    <w:rsid w:val="00B63561"/>
    <w:rsid w:val="00B64072"/>
    <w:rsid w:val="00B640FD"/>
    <w:rsid w:val="00B64634"/>
    <w:rsid w:val="00B72FB9"/>
    <w:rsid w:val="00B81589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160"/>
    <w:rsid w:val="00BC4A83"/>
    <w:rsid w:val="00BD07C5"/>
    <w:rsid w:val="00BE3F29"/>
    <w:rsid w:val="00BE7B0B"/>
    <w:rsid w:val="00BF18D4"/>
    <w:rsid w:val="00C0096C"/>
    <w:rsid w:val="00C04A6E"/>
    <w:rsid w:val="00C056B2"/>
    <w:rsid w:val="00C12275"/>
    <w:rsid w:val="00C13948"/>
    <w:rsid w:val="00C1541F"/>
    <w:rsid w:val="00C21D84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33A"/>
    <w:rsid w:val="00C90E25"/>
    <w:rsid w:val="00CA1F69"/>
    <w:rsid w:val="00CB3573"/>
    <w:rsid w:val="00CB3CE5"/>
    <w:rsid w:val="00CB4050"/>
    <w:rsid w:val="00CB5A85"/>
    <w:rsid w:val="00CB70F9"/>
    <w:rsid w:val="00CC2477"/>
    <w:rsid w:val="00CD0126"/>
    <w:rsid w:val="00CD0179"/>
    <w:rsid w:val="00CD0494"/>
    <w:rsid w:val="00CD0820"/>
    <w:rsid w:val="00CD6E0B"/>
    <w:rsid w:val="00CE1592"/>
    <w:rsid w:val="00CE3785"/>
    <w:rsid w:val="00CE3D8C"/>
    <w:rsid w:val="00CE4688"/>
    <w:rsid w:val="00CE473E"/>
    <w:rsid w:val="00CE72AB"/>
    <w:rsid w:val="00CE7745"/>
    <w:rsid w:val="00CE7905"/>
    <w:rsid w:val="00CF0F51"/>
    <w:rsid w:val="00CF3CBD"/>
    <w:rsid w:val="00CF7E53"/>
    <w:rsid w:val="00D0018F"/>
    <w:rsid w:val="00D011B5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3AA3"/>
    <w:rsid w:val="00DA53B7"/>
    <w:rsid w:val="00DA67A0"/>
    <w:rsid w:val="00DB16CA"/>
    <w:rsid w:val="00DB414A"/>
    <w:rsid w:val="00DB684F"/>
    <w:rsid w:val="00DC08A1"/>
    <w:rsid w:val="00DC19DC"/>
    <w:rsid w:val="00DC6B00"/>
    <w:rsid w:val="00DE25B0"/>
    <w:rsid w:val="00DE3559"/>
    <w:rsid w:val="00DE4C5B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0328"/>
    <w:rsid w:val="00E6637A"/>
    <w:rsid w:val="00E673B2"/>
    <w:rsid w:val="00E730AF"/>
    <w:rsid w:val="00E81C4B"/>
    <w:rsid w:val="00E82E08"/>
    <w:rsid w:val="00E86A7F"/>
    <w:rsid w:val="00E87C5E"/>
    <w:rsid w:val="00EA7000"/>
    <w:rsid w:val="00EB1409"/>
    <w:rsid w:val="00EB2489"/>
    <w:rsid w:val="00EC3F7B"/>
    <w:rsid w:val="00EC7841"/>
    <w:rsid w:val="00ED6DED"/>
    <w:rsid w:val="00EF6620"/>
    <w:rsid w:val="00EF687E"/>
    <w:rsid w:val="00F018DB"/>
    <w:rsid w:val="00F050DB"/>
    <w:rsid w:val="00F13FCD"/>
    <w:rsid w:val="00F26748"/>
    <w:rsid w:val="00F312BA"/>
    <w:rsid w:val="00F41E9C"/>
    <w:rsid w:val="00F474AE"/>
    <w:rsid w:val="00F50A7B"/>
    <w:rsid w:val="00F52B7C"/>
    <w:rsid w:val="00F564F2"/>
    <w:rsid w:val="00F644C1"/>
    <w:rsid w:val="00F64F69"/>
    <w:rsid w:val="00F657D4"/>
    <w:rsid w:val="00F719CA"/>
    <w:rsid w:val="00F75C8B"/>
    <w:rsid w:val="00F76E5C"/>
    <w:rsid w:val="00F80174"/>
    <w:rsid w:val="00F81A64"/>
    <w:rsid w:val="00F85C87"/>
    <w:rsid w:val="00F964D5"/>
    <w:rsid w:val="00FA0001"/>
    <w:rsid w:val="00FA1CBE"/>
    <w:rsid w:val="00FA2D7B"/>
    <w:rsid w:val="00FA4342"/>
    <w:rsid w:val="00FA57CE"/>
    <w:rsid w:val="00FB0088"/>
    <w:rsid w:val="00FD1B98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  <w14:docId w14:val="728C7DB8"/>
  <w15:chartTrackingRefBased/>
  <w15:docId w15:val="{16A16D4B-EF95-4E6E-9D83-B8C8BFF13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uiPriority w:val="22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uiPriority w:val="99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TextkrperZchn">
    <w:name w:val="Textkörper Zchn"/>
    <w:link w:val="Textkrper"/>
    <w:rsid w:val="00403E32"/>
    <w:rPr>
      <w:spacing w:val="6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403E32"/>
    <w:rPr>
      <w:rFonts w:ascii="Arial" w:hAnsi="Arial"/>
      <w:spacing w:val="6"/>
      <w:sz w:val="16"/>
      <w:szCs w:val="24"/>
    </w:rPr>
  </w:style>
  <w:style w:type="paragraph" w:styleId="berarbeitung">
    <w:name w:val="Revision"/>
    <w:hidden/>
    <w:uiPriority w:val="99"/>
    <w:semiHidden/>
    <w:rsid w:val="00420F6C"/>
    <w:rPr>
      <w:spacing w:val="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20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Runge, Karsten</dc:creator>
  <cp:keywords/>
  <cp:lastModifiedBy>Hosseini Musa, Somayeh</cp:lastModifiedBy>
  <cp:revision>35</cp:revision>
  <cp:lastPrinted>2010-06-17T11:28:00Z</cp:lastPrinted>
  <dcterms:created xsi:type="dcterms:W3CDTF">2024-06-26T07:43:00Z</dcterms:created>
  <dcterms:modified xsi:type="dcterms:W3CDTF">2026-06-17T09:17:00Z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