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5303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C02152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1EBA6F38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9B850C9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0F001FC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12D0557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D6C4C5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630E310E" w14:textId="77777777" w:rsidTr="00E064E1">
        <w:tc>
          <w:tcPr>
            <w:tcW w:w="717" w:type="dxa"/>
            <w:shd w:val="clear" w:color="auto" w:fill="D9D9D9"/>
            <w:vAlign w:val="center"/>
          </w:tcPr>
          <w:p w14:paraId="71496C3E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8CA6981" w14:textId="77777777" w:rsidR="0060059C" w:rsidRPr="0046676E" w:rsidRDefault="00E064E1" w:rsidP="002A0719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</w:tcPr>
          <w:p w14:paraId="783E51C0" w14:textId="77777777" w:rsidR="00272560" w:rsidRPr="005342EE" w:rsidRDefault="00E064E1" w:rsidP="00B84A64">
            <w:pPr>
              <w:pStyle w:val="StandardWeb"/>
              <w:shd w:val="clear" w:color="auto" w:fill="FFFFFF"/>
              <w:spacing w:before="150" w:after="300"/>
              <w:textAlignment w:val="baseline"/>
              <w:rPr>
                <w:rFonts w:ascii="Arial" w:hAnsi="Arial" w:cs="Arial"/>
                <w:color w:val="000000"/>
                <w:spacing w:val="0"/>
                <w:sz w:val="20"/>
                <w:szCs w:val="20"/>
              </w:rPr>
            </w:pPr>
            <w:r w:rsidRPr="002A07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</w:tcPr>
          <w:p w14:paraId="09D3356E" w14:textId="77777777" w:rsidR="000554F5" w:rsidRDefault="005342EE" w:rsidP="005342EE">
            <w:r>
              <w:t xml:space="preserve"> </w:t>
            </w:r>
          </w:p>
          <w:p w14:paraId="06B5680C" w14:textId="77777777" w:rsidR="000554F5" w:rsidRDefault="000554F5" w:rsidP="005342EE"/>
          <w:p w14:paraId="786558D7" w14:textId="77777777" w:rsidR="00DA67A0" w:rsidRPr="005342EE" w:rsidRDefault="005342EE" w:rsidP="005342EE">
            <w:pPr>
              <w:rPr>
                <w:rFonts w:ascii="Arial" w:hAnsi="Arial" w:cs="Arial"/>
                <w:sz w:val="20"/>
                <w:szCs w:val="20"/>
              </w:rPr>
            </w:pPr>
            <w:r w:rsidRPr="005342E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272560" w:rsidRPr="0046676E" w14:paraId="3C4D0685" w14:textId="77777777" w:rsidTr="00E064E1">
        <w:tc>
          <w:tcPr>
            <w:tcW w:w="717" w:type="dxa"/>
            <w:shd w:val="clear" w:color="auto" w:fill="D9D9D9"/>
            <w:vAlign w:val="center"/>
          </w:tcPr>
          <w:p w14:paraId="327CD727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A56D0AD" w14:textId="77777777" w:rsidR="0060059C" w:rsidRPr="0046676E" w:rsidRDefault="00E064E1" w:rsidP="005342EE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F90710F" w14:textId="77777777" w:rsidR="00613EF7" w:rsidRPr="0046676E" w:rsidRDefault="00613EF7" w:rsidP="002A0719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134E422A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1D527F3B" w14:textId="77777777" w:rsidTr="00E064E1">
        <w:tc>
          <w:tcPr>
            <w:tcW w:w="717" w:type="dxa"/>
            <w:shd w:val="clear" w:color="auto" w:fill="D9D9D9"/>
            <w:vAlign w:val="center"/>
          </w:tcPr>
          <w:p w14:paraId="71FFFE2C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4C6C05F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7CE9CA8" w14:textId="77777777" w:rsidR="002A0719" w:rsidRPr="002A0719" w:rsidRDefault="00E064E1" w:rsidP="002A0719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2C5CAFF3" w14:textId="77777777" w:rsidR="00272560" w:rsidRPr="0046676E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7AD6CBB9" w14:textId="77777777" w:rsidR="00272560" w:rsidRPr="000554F5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5ED3CDA6" w14:textId="77777777" w:rsidTr="00E064E1">
        <w:tc>
          <w:tcPr>
            <w:tcW w:w="717" w:type="dxa"/>
            <w:shd w:val="clear" w:color="auto" w:fill="D9D9D9"/>
            <w:vAlign w:val="center"/>
          </w:tcPr>
          <w:p w14:paraId="00E7BA34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4DF001B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13F3E4" w14:textId="77777777" w:rsidR="00CD0126" w:rsidRPr="002A0719" w:rsidRDefault="002A0719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2A0719"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3A8015DF" w14:textId="77777777" w:rsidR="00584E5F" w:rsidRPr="000554F5" w:rsidRDefault="000554F5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5C0640D3" w14:textId="77777777" w:rsidTr="00E064E1">
        <w:tc>
          <w:tcPr>
            <w:tcW w:w="717" w:type="dxa"/>
            <w:shd w:val="clear" w:color="auto" w:fill="D9D9D9"/>
            <w:vAlign w:val="center"/>
          </w:tcPr>
          <w:p w14:paraId="7E8537A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7B45C5A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D47D784" w14:textId="77777777" w:rsidR="00E064E1" w:rsidRPr="005342EE" w:rsidRDefault="00E064E1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0823AF3C" w14:textId="77777777" w:rsidR="00E064E1" w:rsidRPr="002B2AC9" w:rsidRDefault="002B2AC9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65DE1BEB" w14:textId="77777777" w:rsidTr="00E064E1">
        <w:tc>
          <w:tcPr>
            <w:tcW w:w="717" w:type="dxa"/>
            <w:shd w:val="clear" w:color="auto" w:fill="D9D9D9"/>
            <w:vAlign w:val="center"/>
          </w:tcPr>
          <w:p w14:paraId="76F1C90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34BACEDE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9ED7B6" w14:textId="77777777" w:rsidR="005342EE" w:rsidRPr="005342EE" w:rsidRDefault="00E064E1" w:rsidP="005342EE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C662BE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42C6F627" w14:textId="77777777" w:rsidR="00E064E1" w:rsidRPr="002B2AC9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1F9D7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headerReference w:type="first" r:id="rId9"/>
      <w:footerReference w:type="first" r:id="rId10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9113" w14:textId="77777777" w:rsidR="002F1CDF" w:rsidRDefault="002F1CDF">
      <w:r>
        <w:separator/>
      </w:r>
    </w:p>
  </w:endnote>
  <w:endnote w:type="continuationSeparator" w:id="0">
    <w:p w14:paraId="3ADFA96E" w14:textId="77777777" w:rsidR="002F1CDF" w:rsidRDefault="002F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3A33" w14:textId="0DA1EDD3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070376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070376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070376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070376">
      <w:rPr>
        <w:noProof/>
      </w:rPr>
      <w:t>-0862</w:t>
    </w:r>
    <w:r w:rsidR="00070376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070376">
      <w:t>2009</w:t>
    </w:r>
    <w:r w:rsidRPr="00844C94">
      <w:rPr>
        <w:lang w:val="en-US"/>
      </w:rPr>
      <w:fldChar w:fldCharType="end"/>
    </w:r>
  </w:p>
  <w:p w14:paraId="4746A067" w14:textId="1D983577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070376"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070376"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70376">
      <w:rPr>
        <w:noProof/>
        <w:lang w:val="en-US"/>
      </w:rPr>
      <w:t>2494757_1</w:t>
    </w:r>
    <w:r w:rsidR="00070376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70376">
      <w:rPr>
        <w:noProof/>
      </w:rPr>
      <w:t>23.07.2026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5D0F" w14:textId="77777777" w:rsidR="002F1CDF" w:rsidRDefault="002F1CDF">
      <w:r>
        <w:separator/>
      </w:r>
    </w:p>
  </w:footnote>
  <w:footnote w:type="continuationSeparator" w:id="0">
    <w:p w14:paraId="7235F200" w14:textId="77777777" w:rsidR="002F1CDF" w:rsidRDefault="002F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E101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62AADFE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13255"/>
    </w:tblGrid>
    <w:tr w:rsidR="00EE5480" w:rsidRPr="00CF4911" w14:paraId="4AFA6395" w14:textId="77777777" w:rsidTr="0033725F">
      <w:tc>
        <w:tcPr>
          <w:tcW w:w="9923" w:type="dxa"/>
        </w:tcPr>
        <w:tbl>
          <w:tblPr>
            <w:tblW w:w="13063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8463"/>
            <w:gridCol w:w="2551"/>
          </w:tblGrid>
          <w:tr w:rsidR="00EE5480" w:rsidRPr="00CF4911" w14:paraId="64669F48" w14:textId="77777777" w:rsidTr="00EE5480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270886E6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0D2BF475" w14:textId="53CC55AB" w:rsidR="00EE5480" w:rsidRPr="00CF4911" w:rsidRDefault="00A508D1" w:rsidP="00B2272F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683713">
                  <w:rPr>
                    <w:b/>
                    <w:bCs/>
                    <w:sz w:val="20"/>
                    <w:szCs w:val="20"/>
                    <w:highlight w:val="yellow"/>
                    <w:lang w:val="it-IT"/>
                  </w:rPr>
                  <w:t>VSG-SEK-202</w:t>
                </w:r>
                <w:r w:rsidR="005B0F6D">
                  <w:rPr>
                    <w:b/>
                    <w:bCs/>
                    <w:sz w:val="20"/>
                    <w:szCs w:val="20"/>
                    <w:highlight w:val="yellow"/>
                    <w:lang w:val="it-IT"/>
                  </w:rPr>
                  <w:t>6</w:t>
                </w:r>
                <w:r w:rsidRPr="00683713">
                  <w:rPr>
                    <w:b/>
                    <w:bCs/>
                    <w:sz w:val="20"/>
                    <w:szCs w:val="20"/>
                    <w:highlight w:val="yellow"/>
                    <w:lang w:val="it-IT"/>
                  </w:rPr>
                  <w:t>-</w:t>
                </w:r>
                <w:r w:rsidR="00D30D4B">
                  <w:rPr>
                    <w:b/>
                    <w:bCs/>
                    <w:sz w:val="20"/>
                    <w:szCs w:val="20"/>
                    <w:highlight w:val="yellow"/>
                    <w:lang w:val="it-IT"/>
                  </w:rPr>
                  <w:t>60</w:t>
                </w:r>
              </w:p>
            </w:tc>
            <w:tc>
              <w:tcPr>
                <w:tcW w:w="846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DEA3E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4A204023" w14:textId="332A7ECB" w:rsidR="00EE5480" w:rsidRPr="00EE7903" w:rsidRDefault="00B84A64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877A9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6</w:t>
                </w:r>
              </w:p>
            </w:tc>
            <w:tc>
              <w:tcPr>
                <w:tcW w:w="255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524962F8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29C88E8" wp14:editId="4A3CE647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E5480" w:rsidRPr="00CF4911" w14:paraId="12EBACEC" w14:textId="77777777" w:rsidTr="00EE5480">
            <w:trPr>
              <w:cantSplit/>
              <w:trHeight w:val="426"/>
            </w:trPr>
            <w:tc>
              <w:tcPr>
                <w:tcW w:w="10512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4FF9692B" w14:textId="3DD15B6B" w:rsidR="00EE5480" w:rsidRPr="00D30D4B" w:rsidRDefault="00D30D4B" w:rsidP="00B84A64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4"/>
                    <w:highlight w:val="yellow"/>
                    <w:bdr w:val="nil"/>
                  </w:rPr>
                </w:pPr>
                <w:r w:rsidRPr="00D30D4B">
                  <w:rPr>
                    <w:rFonts w:eastAsia="Arial" w:cs="Arial"/>
                    <w:b/>
                    <w:bCs/>
                    <w:color w:val="000000"/>
                    <w:spacing w:val="0"/>
                    <w:sz w:val="24"/>
                    <w:highlight w:val="yellow"/>
                    <w:bdr w:val="nil"/>
                  </w:rPr>
                  <w:t xml:space="preserve">Robotisches Assistenzsystem </w:t>
                </w:r>
                <w:proofErr w:type="spellStart"/>
                <w:r w:rsidRPr="00D30D4B">
                  <w:rPr>
                    <w:rFonts w:eastAsia="Arial" w:cs="Arial"/>
                    <w:b/>
                    <w:bCs/>
                    <w:color w:val="000000"/>
                    <w:spacing w:val="0"/>
                    <w:sz w:val="24"/>
                    <w:highlight w:val="yellow"/>
                    <w:bdr w:val="nil"/>
                  </w:rPr>
                  <w:t>Knieendoprothetik</w:t>
                </w:r>
                <w:proofErr w:type="spellEnd"/>
              </w:p>
            </w:tc>
            <w:tc>
              <w:tcPr>
                <w:tcW w:w="2551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E44728F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6558C75" w14:textId="77777777" w:rsidR="00EE5480" w:rsidRPr="00CF4911" w:rsidRDefault="00EE5480" w:rsidP="00EE5480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02CB275F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757A8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554F5"/>
    <w:rsid w:val="00070376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0877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719"/>
    <w:rsid w:val="002A0ED9"/>
    <w:rsid w:val="002B2AC9"/>
    <w:rsid w:val="002B4907"/>
    <w:rsid w:val="002B5F19"/>
    <w:rsid w:val="002D3522"/>
    <w:rsid w:val="002E07C0"/>
    <w:rsid w:val="002E27D7"/>
    <w:rsid w:val="002E67BE"/>
    <w:rsid w:val="002F1CDF"/>
    <w:rsid w:val="002F344D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A3AC6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342EE"/>
    <w:rsid w:val="00543F1B"/>
    <w:rsid w:val="005456D5"/>
    <w:rsid w:val="005458D1"/>
    <w:rsid w:val="005544D0"/>
    <w:rsid w:val="0056318D"/>
    <w:rsid w:val="0057489E"/>
    <w:rsid w:val="00584E5F"/>
    <w:rsid w:val="005920C1"/>
    <w:rsid w:val="00596717"/>
    <w:rsid w:val="005A644D"/>
    <w:rsid w:val="005A798D"/>
    <w:rsid w:val="005B0F6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53A2"/>
    <w:rsid w:val="00694228"/>
    <w:rsid w:val="006953CE"/>
    <w:rsid w:val="006A005D"/>
    <w:rsid w:val="006B0D2B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51736"/>
    <w:rsid w:val="0086123E"/>
    <w:rsid w:val="00864823"/>
    <w:rsid w:val="00864AAA"/>
    <w:rsid w:val="008661CC"/>
    <w:rsid w:val="00872DB8"/>
    <w:rsid w:val="00877A9D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A0850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508D1"/>
    <w:rsid w:val="00A62559"/>
    <w:rsid w:val="00A820EA"/>
    <w:rsid w:val="00A841EF"/>
    <w:rsid w:val="00A91EB9"/>
    <w:rsid w:val="00A91EDE"/>
    <w:rsid w:val="00A96530"/>
    <w:rsid w:val="00AA02DA"/>
    <w:rsid w:val="00AA3FF0"/>
    <w:rsid w:val="00AA6904"/>
    <w:rsid w:val="00AB2DBB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0D87"/>
    <w:rsid w:val="00B2203D"/>
    <w:rsid w:val="00B2272F"/>
    <w:rsid w:val="00B309D1"/>
    <w:rsid w:val="00B344FB"/>
    <w:rsid w:val="00B41884"/>
    <w:rsid w:val="00B45410"/>
    <w:rsid w:val="00B511BE"/>
    <w:rsid w:val="00B63561"/>
    <w:rsid w:val="00B64072"/>
    <w:rsid w:val="00B640FD"/>
    <w:rsid w:val="00B64634"/>
    <w:rsid w:val="00B8488A"/>
    <w:rsid w:val="00B84A64"/>
    <w:rsid w:val="00B86D2B"/>
    <w:rsid w:val="00B875A9"/>
    <w:rsid w:val="00B91672"/>
    <w:rsid w:val="00B91C48"/>
    <w:rsid w:val="00B92838"/>
    <w:rsid w:val="00B93144"/>
    <w:rsid w:val="00BA1EBF"/>
    <w:rsid w:val="00BA57CD"/>
    <w:rsid w:val="00BA7B4E"/>
    <w:rsid w:val="00BC3160"/>
    <w:rsid w:val="00BC4A83"/>
    <w:rsid w:val="00BE3F29"/>
    <w:rsid w:val="00BE7B0B"/>
    <w:rsid w:val="00C0096C"/>
    <w:rsid w:val="00C02152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5C6A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0D4B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6A7F"/>
    <w:rsid w:val="00E87C5E"/>
    <w:rsid w:val="00EB1409"/>
    <w:rsid w:val="00EB2489"/>
    <w:rsid w:val="00EB648A"/>
    <w:rsid w:val="00EC3F7B"/>
    <w:rsid w:val="00EC7841"/>
    <w:rsid w:val="00ED6DED"/>
    <w:rsid w:val="00EE5480"/>
    <w:rsid w:val="00EF687E"/>
    <w:rsid w:val="00F018DB"/>
    <w:rsid w:val="00F13FCD"/>
    <w:rsid w:val="00F26748"/>
    <w:rsid w:val="00F312BA"/>
    <w:rsid w:val="00F41E9C"/>
    <w:rsid w:val="00F474AE"/>
    <w:rsid w:val="00F50A7B"/>
    <w:rsid w:val="00F52B0E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2F4D"/>
    <w:rsid w:val="00F85C87"/>
    <w:rsid w:val="00F964D5"/>
    <w:rsid w:val="00FA0001"/>
    <w:rsid w:val="00FA1CBE"/>
    <w:rsid w:val="00FA2D7B"/>
    <w:rsid w:val="00FA4342"/>
    <w:rsid w:val="00FA57CE"/>
    <w:rsid w:val="00FB0088"/>
    <w:rsid w:val="00FD1B98"/>
    <w:rsid w:val="00FE35A5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67E89AF"/>
  <w15:chartTrackingRefBased/>
  <w15:docId w15:val="{00BB9352-1504-40BA-8E07-BB58CD2C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EE5480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Doan, Viet Anh</cp:lastModifiedBy>
  <cp:revision>22</cp:revision>
  <cp:lastPrinted>2026-07-23T07:45:00Z</cp:lastPrinted>
  <dcterms:created xsi:type="dcterms:W3CDTF">2022-02-22T12:30:00Z</dcterms:created>
  <dcterms:modified xsi:type="dcterms:W3CDTF">2026-07-23T07:45:00Z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