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717DFEF4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083E948C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63D56DD6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3A6AD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09AADB1E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6E620986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7AA4C6C4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6A483D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1886AC4B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421450D1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206D3493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4ABD324A" w14:textId="77777777" w:rsidTr="00B66A24">
        <w:trPr>
          <w:trHeight w:hRule="exact" w:val="300"/>
        </w:trPr>
        <w:tc>
          <w:tcPr>
            <w:tcW w:w="4114" w:type="dxa"/>
          </w:tcPr>
          <w:p w14:paraId="018C7844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04EE72F7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46FF248F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573F2DEF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2DD21DB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CBB56C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FBE14D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3B86A427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452A56C5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044F8EB9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7B2309CC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0A3BD8F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FF26F7" w14:textId="17EEF350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797F71" w:rsidRPr="00797F71">
              <w:rPr>
                <w:b/>
                <w:noProof/>
                <w:color w:val="000000"/>
              </w:rPr>
              <w:t>2</w:t>
            </w:r>
            <w:r w:rsidR="00FD44E5">
              <w:rPr>
                <w:b/>
                <w:noProof/>
                <w:color w:val="000000"/>
              </w:rPr>
              <w:t>6</w:t>
            </w:r>
            <w:r w:rsidR="00797F71" w:rsidRPr="00797F71">
              <w:rPr>
                <w:b/>
                <w:noProof/>
                <w:color w:val="000000"/>
              </w:rPr>
              <w:t>-2000</w:t>
            </w:r>
            <w:r w:rsidR="00FD44E5">
              <w:rPr>
                <w:b/>
                <w:noProof/>
                <w:color w:val="000000"/>
              </w:rPr>
              <w:t>0</w:t>
            </w:r>
            <w:r w:rsidR="00972E49">
              <w:rPr>
                <w:b/>
                <w:noProof/>
                <w:color w:val="000000"/>
              </w:rPr>
              <w:t>76685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435AD55D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37543E84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35EF195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0ABA161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6584B7E6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0EB8236F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49341A3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DE6EFE" w14:textId="6A19B4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E723A4">
              <w:rPr>
                <w:b/>
                <w:color w:val="000000"/>
              </w:rPr>
              <w:t>09</w:t>
            </w:r>
            <w:r w:rsidR="00AD4281">
              <w:rPr>
                <w:b/>
                <w:noProof/>
                <w:color w:val="000000"/>
              </w:rPr>
              <w:t>.0</w:t>
            </w:r>
            <w:r w:rsidR="000A3EAA">
              <w:rPr>
                <w:b/>
                <w:noProof/>
                <w:color w:val="000000"/>
              </w:rPr>
              <w:t>7</w:t>
            </w:r>
            <w:r w:rsidR="00AD4281">
              <w:rPr>
                <w:b/>
                <w:noProof/>
                <w:color w:val="000000"/>
              </w:rPr>
              <w:t>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54FD42" w14:textId="6F71B334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AD4281">
              <w:rPr>
                <w:b/>
                <w:noProof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229E6676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2F8FD41D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3BC9230B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5233EA" w14:textId="45173BE1" w:rsidR="003831D3" w:rsidRDefault="00164451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4D51F8">
              <w:rPr>
                <w:b/>
                <w:noProof/>
                <w:color w:val="000000"/>
              </w:rPr>
              <w:t>3</w:t>
            </w:r>
            <w:r w:rsidR="00E43EEE">
              <w:rPr>
                <w:b/>
                <w:noProof/>
                <w:color w:val="000000"/>
              </w:rPr>
              <w:t>0</w:t>
            </w:r>
            <w:r w:rsidR="004D51F8">
              <w:rPr>
                <w:b/>
                <w:noProof/>
                <w:color w:val="000000"/>
              </w:rPr>
              <w:t>.0</w:t>
            </w:r>
            <w:r w:rsidR="00E43EEE">
              <w:rPr>
                <w:b/>
                <w:noProof/>
                <w:color w:val="000000"/>
              </w:rPr>
              <w:t>9</w:t>
            </w:r>
            <w:r w:rsidR="004D51F8">
              <w:rPr>
                <w:b/>
                <w:noProof/>
                <w:color w:val="000000"/>
              </w:rPr>
              <w:t>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76A65B5E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31CD772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326145E0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58C25E04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339DAFC6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436CFD1F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47375EF6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3242CEE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0804A0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35C9F9A5" w14:textId="77777777" w:rsidTr="00B66A24">
        <w:trPr>
          <w:trHeight w:val="1022"/>
        </w:trPr>
        <w:tc>
          <w:tcPr>
            <w:tcW w:w="4114" w:type="dxa"/>
            <w:vMerge/>
          </w:tcPr>
          <w:p w14:paraId="670C1EE8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570A8A9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A729FD0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2A69BED0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6A1E3688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7AFEBE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298B83A9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AC8E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A56AC55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5207AEF3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1EF0C6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0BCF8403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6AB568F3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33081180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57942DFF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36976991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4C881FE6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1D3C8A6E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240E3415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69B99DB7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10E45E9C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6200C190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4FF0BFF4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74B486C2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520EADEB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1832ECD6" w14:textId="3A751B94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4368EE" w:rsidRPr="004368EE">
              <w:rPr>
                <w:b/>
                <w:noProof/>
                <w:color w:val="000000"/>
                <w:sz w:val="18"/>
              </w:rPr>
              <w:t>Rahmenvereinbarung über den Kauf und die Instandhaltung von Adtran- und ANS (Adva Network Security)-Komponenten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1C16F5C1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4CA2C972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752D96B8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37DEB0B3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67270B6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0FC0CEC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1088B226" w14:textId="77777777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2AB87D7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FEC958D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2323218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4B3EFE3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2B2014C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1E86388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52420DF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AAC9D4F" w14:textId="5076C4A6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B1BBD82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6F29E4E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B1E086E" w14:textId="2A736650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A36460A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4AB9A88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53FEBCE" w14:textId="402DAE45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0460EFB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5CDF7AE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F82E18A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B134232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3877163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47B3B81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6A664D6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616FF19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B9C5030" w14:textId="4FD3C933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6BD2637" w14:textId="08843C4E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797F71" w:rsidRPr="00797F71">
              <w:rPr>
                <w:noProof/>
                <w:color w:val="000000"/>
                <w:sz w:val="18"/>
              </w:rPr>
              <w:t xml:space="preserve">C3_EVB-IT </w:t>
            </w:r>
            <w:r w:rsidR="00282695">
              <w:rPr>
                <w:noProof/>
                <w:color w:val="000000"/>
                <w:sz w:val="18"/>
              </w:rPr>
              <w:t>Rahmenvertrag</w:t>
            </w:r>
            <w:r w:rsidR="00797F71" w:rsidRPr="00797F71">
              <w:rPr>
                <w:noProof/>
                <w:color w:val="000000"/>
                <w:sz w:val="18"/>
              </w:rPr>
              <w:t>_2</w:t>
            </w:r>
            <w:r w:rsidR="00282695">
              <w:rPr>
                <w:noProof/>
                <w:color w:val="000000"/>
                <w:sz w:val="18"/>
              </w:rPr>
              <w:t>6</w:t>
            </w:r>
            <w:r w:rsidR="00797F71" w:rsidRPr="00797F71">
              <w:rPr>
                <w:noProof/>
                <w:color w:val="000000"/>
                <w:sz w:val="18"/>
              </w:rPr>
              <w:t>-20000</w:t>
            </w:r>
            <w:r w:rsidR="00282695">
              <w:rPr>
                <w:noProof/>
                <w:color w:val="000000"/>
                <w:sz w:val="18"/>
              </w:rPr>
              <w:t>7</w:t>
            </w:r>
            <w:r w:rsidR="003F0A1E">
              <w:rPr>
                <w:noProof/>
                <w:color w:val="000000"/>
                <w:sz w:val="18"/>
              </w:rPr>
              <w:t>6685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72CBF88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E93C6A9" w14:textId="7B8143BB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638F998" w14:textId="78BC4DA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797F71" w:rsidRPr="00797F71">
              <w:rPr>
                <w:noProof/>
                <w:color w:val="000000"/>
                <w:sz w:val="18"/>
              </w:rPr>
              <w:t>Anlagen 2, 3,</w:t>
            </w:r>
            <w:r w:rsidR="0014099C">
              <w:rPr>
                <w:noProof/>
                <w:color w:val="000000"/>
                <w:sz w:val="18"/>
              </w:rPr>
              <w:t xml:space="preserve"> 4,</w:t>
            </w:r>
            <w:r w:rsidR="00797F71" w:rsidRPr="00797F71">
              <w:rPr>
                <w:noProof/>
                <w:color w:val="000000"/>
                <w:sz w:val="18"/>
              </w:rPr>
              <w:t xml:space="preserve"> </w:t>
            </w:r>
            <w:r w:rsidR="003447B4">
              <w:rPr>
                <w:noProof/>
                <w:color w:val="000000"/>
                <w:sz w:val="18"/>
              </w:rPr>
              <w:t>5</w:t>
            </w:r>
            <w:r w:rsidR="00887404">
              <w:rPr>
                <w:noProof/>
                <w:color w:val="000000"/>
                <w:sz w:val="18"/>
              </w:rPr>
              <w:t xml:space="preserve">, </w:t>
            </w:r>
            <w:r w:rsidR="006336D0">
              <w:rPr>
                <w:noProof/>
                <w:color w:val="000000"/>
                <w:sz w:val="18"/>
              </w:rPr>
              <w:t>6</w:t>
            </w:r>
            <w:r w:rsidR="00887404">
              <w:rPr>
                <w:noProof/>
                <w:color w:val="000000"/>
                <w:sz w:val="18"/>
              </w:rPr>
              <w:t xml:space="preserve"> und 7</w:t>
            </w:r>
            <w:r w:rsidR="00D83C34">
              <w:rPr>
                <w:noProof/>
                <w:color w:val="000000"/>
                <w:sz w:val="18"/>
              </w:rPr>
              <w:t xml:space="preserve"> </w:t>
            </w:r>
            <w:r w:rsidR="00797F71" w:rsidRPr="00797F71">
              <w:rPr>
                <w:noProof/>
                <w:color w:val="000000"/>
                <w:sz w:val="18"/>
              </w:rPr>
              <w:t xml:space="preserve">zum EVB-IT </w:t>
            </w:r>
            <w:r w:rsidR="00091CD2">
              <w:rPr>
                <w:noProof/>
                <w:color w:val="000000"/>
                <w:sz w:val="18"/>
              </w:rPr>
              <w:t>Rahmenvertrag</w:t>
            </w:r>
            <w:r w:rsidR="00797F71" w:rsidRPr="00797F71">
              <w:rPr>
                <w:noProof/>
                <w:color w:val="000000"/>
                <w:sz w:val="18"/>
              </w:rPr>
              <w:t>_2</w:t>
            </w:r>
            <w:r w:rsidR="00091CD2">
              <w:rPr>
                <w:noProof/>
                <w:color w:val="000000"/>
                <w:sz w:val="18"/>
              </w:rPr>
              <w:t>6</w:t>
            </w:r>
            <w:r w:rsidR="00797F71" w:rsidRPr="00797F71">
              <w:rPr>
                <w:noProof/>
                <w:color w:val="000000"/>
                <w:sz w:val="18"/>
              </w:rPr>
              <w:t>-20000</w:t>
            </w:r>
            <w:r w:rsidR="00F755F9">
              <w:rPr>
                <w:noProof/>
                <w:color w:val="000000"/>
                <w:sz w:val="18"/>
              </w:rPr>
              <w:t>76685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544EF201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60A8214" w14:textId="6636DD19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C2CF8BB" w14:textId="176D619E" w:rsidR="00EE1491" w:rsidRPr="00EE1491" w:rsidRDefault="00343E18" w:rsidP="004E57DE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C1620" w:rsidRPr="003C1620">
              <w:rPr>
                <w:noProof/>
                <w:color w:val="000000"/>
                <w:sz w:val="18"/>
              </w:rPr>
              <w:t>     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F88A2D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3A6E28F" w14:textId="11BB0A95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44E6BC0" w14:textId="7D7244C0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C1620" w:rsidRPr="003C1620">
              <w:rPr>
                <w:noProof/>
                <w:color w:val="000000"/>
                <w:sz w:val="18"/>
              </w:rPr>
              <w:t>     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0D7A4EB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7DC79EF" w14:textId="381E27F8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03E9F83" w14:textId="30A6C15D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DA6535" w:rsidRPr="00DA6535">
              <w:rPr>
                <w:noProof/>
                <w:color w:val="000000"/>
                <w:sz w:val="18"/>
              </w:rPr>
              <w:t>     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02B05FC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8299792" w14:textId="5076E456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EA88983" w14:textId="51B69F43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DA6535" w:rsidRPr="00DA6535">
              <w:rPr>
                <w:noProof/>
                <w:color w:val="000000"/>
                <w:sz w:val="18"/>
              </w:rPr>
              <w:t>     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3B397982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3561793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8D33F8A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78069E2A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26F74B0B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27D54D1E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0EEA1CD" w14:textId="6F9F09E6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DC208B8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7AA1F689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CFC3C4F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3A27652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48376D7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27BE24D" w14:textId="47C99BEF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5A5799D" w14:textId="40681C26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797F71" w:rsidRPr="00797F71">
              <w:rPr>
                <w:noProof/>
                <w:color w:val="000000"/>
                <w:sz w:val="18"/>
              </w:rPr>
              <w:t>C</w:t>
            </w:r>
            <w:r w:rsidR="0000746E">
              <w:rPr>
                <w:noProof/>
                <w:color w:val="000000"/>
                <w:sz w:val="18"/>
              </w:rPr>
              <w:t>8</w:t>
            </w:r>
            <w:r w:rsidR="00797F71" w:rsidRPr="00797F71">
              <w:rPr>
                <w:noProof/>
                <w:color w:val="000000"/>
                <w:sz w:val="18"/>
              </w:rPr>
              <w:t>_Eigenerklärung Russlandsanktionen_2</w:t>
            </w:r>
            <w:r w:rsidR="00A705B0">
              <w:rPr>
                <w:noProof/>
                <w:color w:val="000000"/>
                <w:sz w:val="18"/>
              </w:rPr>
              <w:t>6</w:t>
            </w:r>
            <w:r w:rsidR="00797F71" w:rsidRPr="00797F71">
              <w:rPr>
                <w:noProof/>
                <w:color w:val="000000"/>
                <w:sz w:val="18"/>
              </w:rPr>
              <w:t>-20000</w:t>
            </w:r>
            <w:r w:rsidR="00A705B0">
              <w:rPr>
                <w:noProof/>
                <w:color w:val="000000"/>
                <w:sz w:val="18"/>
              </w:rPr>
              <w:t>7</w:t>
            </w:r>
            <w:r w:rsidR="00062599">
              <w:rPr>
                <w:noProof/>
                <w:color w:val="000000"/>
                <w:sz w:val="18"/>
              </w:rPr>
              <w:t>6685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50DF98D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16FBB50" w14:textId="118A00BF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671A550" w14:textId="68614DF9" w:rsidR="00EE1491" w:rsidRPr="00EE1491" w:rsidRDefault="00EA65E6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 w:rsidR="00797F71" w:rsidRPr="00797F71">
              <w:rPr>
                <w:noProof/>
                <w:color w:val="000000"/>
                <w:sz w:val="18"/>
              </w:rPr>
              <w:t>C2.1_Referenzangaben zur Eigenerklärung_2</w:t>
            </w:r>
            <w:r w:rsidR="00A705B0">
              <w:rPr>
                <w:noProof/>
                <w:color w:val="000000"/>
                <w:sz w:val="18"/>
              </w:rPr>
              <w:t>6</w:t>
            </w:r>
            <w:r w:rsidR="00797F71" w:rsidRPr="00797F71">
              <w:rPr>
                <w:noProof/>
                <w:color w:val="000000"/>
                <w:sz w:val="18"/>
              </w:rPr>
              <w:t>-20000</w:t>
            </w:r>
            <w:r w:rsidR="00A705B0">
              <w:rPr>
                <w:noProof/>
                <w:color w:val="000000"/>
                <w:sz w:val="18"/>
              </w:rPr>
              <w:t>7</w:t>
            </w:r>
            <w:r w:rsidR="00062599">
              <w:rPr>
                <w:noProof/>
                <w:color w:val="000000"/>
                <w:sz w:val="18"/>
              </w:rPr>
              <w:t>6685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3EE8DBC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CF78BCF" w14:textId="04F20CBF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FBB48E9" w14:textId="0BD8934B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C1620" w:rsidRPr="003C1620">
              <w:rPr>
                <w:noProof/>
                <w:color w:val="000000"/>
                <w:sz w:val="18"/>
              </w:rPr>
              <w:t>C5_Eignungsmatrix_26-2000076685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6434DCC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6441F90" w14:textId="2158C795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E7B889D" w14:textId="04891270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C1620" w:rsidRPr="003C1620">
              <w:rPr>
                <w:noProof/>
                <w:color w:val="000000"/>
                <w:sz w:val="18"/>
              </w:rPr>
              <w:t>Eigenerklärungen gem. C5_Eignungsmatrix_26-2000076685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7455E7C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B07A8B8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FE08B89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0EE0C904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1EAA85EE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14C92CDA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608C51DA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022D0944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243ECBBC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04CA750D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65F933A2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61F4E5DD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81AA4C5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512FD941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33AE7B97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47C815B0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73155163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0B2342D4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62C775F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1904578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569D7EC6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49DFB092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3E02C8B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1A19816D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5F86FD86" w14:textId="6D0F4CC6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70015C">
              <w:rPr>
                <w:b/>
                <w:noProof/>
                <w:color w:val="000000"/>
                <w:sz w:val="18"/>
                <w:u w:val="single"/>
              </w:rPr>
              <w:t>0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58B8F018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2BAB56E6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2585A17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128F1BB5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1726B65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432CE072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511A7861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67317518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6F65F4C1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356B848E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78C8F98C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6626F919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7F88F947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44D0030B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7B118659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6A5BFDDD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6194E21C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02F30EB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D744C03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40E8A0CE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27B33E4A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26968DD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68970777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376DD35B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B521FB5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60B413BC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05066096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05F76136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7660ACE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0B9762D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567051D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E590551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82DF72D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5C8EB7E3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E006C70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614CDB87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30DCA527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A31643E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3DF8421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35F7128F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1BB8A7BB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6076D41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das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3D86CCF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28FB769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E7C3194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0F41860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771DD2B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663EB8B9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49325DEF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5FBF4E79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257EF56F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C4A7BD5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07D6455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743A44AE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29A7406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1D5B5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05E31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050D48FF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A69C0F7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CA60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CAE73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54CF854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9B62298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A17C2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E2E98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E2AC6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BD88D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1041BDD6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8387F35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4F79B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BEFF8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74751C47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51C6BD2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13027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13258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03F3B9D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BCAC67B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D2BBC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96FA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417C2517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82CDF05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496F6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03489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7B9DC8E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2A7BB78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FDBD0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E-Mail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07FA5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41AF7726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F318907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2D172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Internet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9DEA7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158E575C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037AB56A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1D2CEB48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10BA3293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5232F630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B5F8A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01636C1B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5F4ADAD5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5BA07A0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74B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095E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06C7AB30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E93A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305B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1A00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19C777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9F3D96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6FE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46EB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72EA222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01F7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3D0B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1A07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4F9E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3503C725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B81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D17E6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2EB264EA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41D7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83C9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961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651D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BF4189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EBB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D18EF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0D772F47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6218E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EF13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D5F01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27E8E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7DFB95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4F7B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AFF0C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0A698EC0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305D67F2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47FFBF97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0E961B71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FA780AA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0CED6DA2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3965E8C9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03433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F3F73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1FE17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385F657D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0B9398F3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59B57AF3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EC543A1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0C03B73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32F4477E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AA3C1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8F709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7319D887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41949F17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7DA80C7E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78E8AD4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78137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51004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71D45F03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7B4DF624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129F4C8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14B58EE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1EC9181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467A29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501326F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DEFBE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30724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54C5D5FB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44AED939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02D02DC9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077935D7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09CAA27F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430FA" w14:textId="77777777" w:rsidR="00FF3E2F" w:rsidRDefault="00FF3E2F" w:rsidP="001B1BA0">
      <w:r>
        <w:separator/>
      </w:r>
    </w:p>
  </w:endnote>
  <w:endnote w:type="continuationSeparator" w:id="0">
    <w:p w14:paraId="7B88FDD6" w14:textId="77777777" w:rsidR="00FF3E2F" w:rsidRDefault="00FF3E2F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6FD5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BA68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7214F" w14:textId="77777777" w:rsidR="00FF3E2F" w:rsidRDefault="00FF3E2F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046F9920" w14:textId="77777777" w:rsidR="00FF3E2F" w:rsidRDefault="00FF3E2F">
      <w:r>
        <w:continuationSeparator/>
      </w:r>
    </w:p>
  </w:footnote>
  <w:footnote w:id="1">
    <w:p w14:paraId="28A0360A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2545F873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08590CF4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495F6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37DB6682" wp14:editId="76F8544D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6773246">
    <w:abstractNumId w:val="14"/>
  </w:num>
  <w:num w:numId="2" w16cid:durableId="945234730">
    <w:abstractNumId w:val="15"/>
  </w:num>
  <w:num w:numId="3" w16cid:durableId="2083869198">
    <w:abstractNumId w:val="1"/>
  </w:num>
  <w:num w:numId="4" w16cid:durableId="216163393">
    <w:abstractNumId w:val="13"/>
  </w:num>
  <w:num w:numId="5" w16cid:durableId="1155730476">
    <w:abstractNumId w:val="0"/>
  </w:num>
  <w:num w:numId="6" w16cid:durableId="1177885717">
    <w:abstractNumId w:val="3"/>
  </w:num>
  <w:num w:numId="7" w16cid:durableId="1916931795">
    <w:abstractNumId w:val="11"/>
  </w:num>
  <w:num w:numId="8" w16cid:durableId="478499818">
    <w:abstractNumId w:val="5"/>
  </w:num>
  <w:num w:numId="9" w16cid:durableId="335690021">
    <w:abstractNumId w:val="12"/>
  </w:num>
  <w:num w:numId="10" w16cid:durableId="379867592">
    <w:abstractNumId w:val="8"/>
  </w:num>
  <w:num w:numId="11" w16cid:durableId="175309443">
    <w:abstractNumId w:val="10"/>
  </w:num>
  <w:num w:numId="12" w16cid:durableId="368797677">
    <w:abstractNumId w:val="2"/>
  </w:num>
  <w:num w:numId="13" w16cid:durableId="535972514">
    <w:abstractNumId w:val="7"/>
  </w:num>
  <w:num w:numId="14" w16cid:durableId="1707296344">
    <w:abstractNumId w:val="16"/>
  </w:num>
  <w:num w:numId="15" w16cid:durableId="863710612">
    <w:abstractNumId w:val="6"/>
  </w:num>
  <w:num w:numId="16" w16cid:durableId="1883322628">
    <w:abstractNumId w:val="0"/>
  </w:num>
  <w:num w:numId="17" w16cid:durableId="1210068649">
    <w:abstractNumId w:val="0"/>
  </w:num>
  <w:num w:numId="18" w16cid:durableId="445394298">
    <w:abstractNumId w:val="0"/>
  </w:num>
  <w:num w:numId="19" w16cid:durableId="665088502">
    <w:abstractNumId w:val="0"/>
  </w:num>
  <w:num w:numId="20" w16cid:durableId="1060400813">
    <w:abstractNumId w:val="0"/>
  </w:num>
  <w:num w:numId="21" w16cid:durableId="1174340888">
    <w:abstractNumId w:val="4"/>
  </w:num>
  <w:num w:numId="22" w16cid:durableId="17873137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FoEy4FqCZIH4afE4zu4JTODil0HUng9sJFnPvmJSouU=" w:saltValue="cTu+eYW3wbkIYp3/XyOiPw==" w:algorithmName="SHA-256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232D3B"/>
    <w:rsid w:val="00002839"/>
    <w:rsid w:val="00004768"/>
    <w:rsid w:val="0000746E"/>
    <w:rsid w:val="000168EB"/>
    <w:rsid w:val="00024F80"/>
    <w:rsid w:val="00031E74"/>
    <w:rsid w:val="00043968"/>
    <w:rsid w:val="000467D1"/>
    <w:rsid w:val="00047E78"/>
    <w:rsid w:val="00053145"/>
    <w:rsid w:val="00062599"/>
    <w:rsid w:val="00062AC8"/>
    <w:rsid w:val="00074123"/>
    <w:rsid w:val="000819DF"/>
    <w:rsid w:val="00091CD2"/>
    <w:rsid w:val="00092DD6"/>
    <w:rsid w:val="000A3BB1"/>
    <w:rsid w:val="000A3EAA"/>
    <w:rsid w:val="000B3D98"/>
    <w:rsid w:val="000D1F45"/>
    <w:rsid w:val="000D2F8C"/>
    <w:rsid w:val="000D72CD"/>
    <w:rsid w:val="000F22C0"/>
    <w:rsid w:val="000F6095"/>
    <w:rsid w:val="00106D17"/>
    <w:rsid w:val="00110719"/>
    <w:rsid w:val="00116539"/>
    <w:rsid w:val="00117A47"/>
    <w:rsid w:val="00122BFD"/>
    <w:rsid w:val="0012630C"/>
    <w:rsid w:val="00127E54"/>
    <w:rsid w:val="00133418"/>
    <w:rsid w:val="0014099C"/>
    <w:rsid w:val="0014543C"/>
    <w:rsid w:val="001509DF"/>
    <w:rsid w:val="00164451"/>
    <w:rsid w:val="0017530D"/>
    <w:rsid w:val="00180982"/>
    <w:rsid w:val="00187270"/>
    <w:rsid w:val="0019101A"/>
    <w:rsid w:val="001B1BA0"/>
    <w:rsid w:val="001B4DD5"/>
    <w:rsid w:val="001B745F"/>
    <w:rsid w:val="001C4113"/>
    <w:rsid w:val="001E130A"/>
    <w:rsid w:val="001F7D10"/>
    <w:rsid w:val="00200C7E"/>
    <w:rsid w:val="00201498"/>
    <w:rsid w:val="00217F16"/>
    <w:rsid w:val="00227C7B"/>
    <w:rsid w:val="00232D3B"/>
    <w:rsid w:val="00233BEC"/>
    <w:rsid w:val="00237FF8"/>
    <w:rsid w:val="00243479"/>
    <w:rsid w:val="0024402F"/>
    <w:rsid w:val="00271CFB"/>
    <w:rsid w:val="00277605"/>
    <w:rsid w:val="00282695"/>
    <w:rsid w:val="00286458"/>
    <w:rsid w:val="00287471"/>
    <w:rsid w:val="002A4CCD"/>
    <w:rsid w:val="002A4DB0"/>
    <w:rsid w:val="002A6AA8"/>
    <w:rsid w:val="002B1EE3"/>
    <w:rsid w:val="002C1D70"/>
    <w:rsid w:val="002C3E64"/>
    <w:rsid w:val="002D651B"/>
    <w:rsid w:val="002E540E"/>
    <w:rsid w:val="002E5F19"/>
    <w:rsid w:val="002F3DE0"/>
    <w:rsid w:val="0030177D"/>
    <w:rsid w:val="00305570"/>
    <w:rsid w:val="00317F6F"/>
    <w:rsid w:val="00320113"/>
    <w:rsid w:val="00325B50"/>
    <w:rsid w:val="003266BC"/>
    <w:rsid w:val="00343E18"/>
    <w:rsid w:val="003447B4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B2AB9"/>
    <w:rsid w:val="003C1620"/>
    <w:rsid w:val="003E0036"/>
    <w:rsid w:val="003E2AC0"/>
    <w:rsid w:val="003F0A1E"/>
    <w:rsid w:val="00401697"/>
    <w:rsid w:val="00424ED3"/>
    <w:rsid w:val="004368EE"/>
    <w:rsid w:val="00465A45"/>
    <w:rsid w:val="00473C87"/>
    <w:rsid w:val="00487107"/>
    <w:rsid w:val="004911CF"/>
    <w:rsid w:val="00492581"/>
    <w:rsid w:val="00493D68"/>
    <w:rsid w:val="004971F5"/>
    <w:rsid w:val="004A2874"/>
    <w:rsid w:val="004D51F8"/>
    <w:rsid w:val="004E57DE"/>
    <w:rsid w:val="004E6D37"/>
    <w:rsid w:val="004F626B"/>
    <w:rsid w:val="0050665C"/>
    <w:rsid w:val="00515152"/>
    <w:rsid w:val="00515A5B"/>
    <w:rsid w:val="00517FB5"/>
    <w:rsid w:val="005275B0"/>
    <w:rsid w:val="00527BED"/>
    <w:rsid w:val="00556196"/>
    <w:rsid w:val="005711BB"/>
    <w:rsid w:val="0057256A"/>
    <w:rsid w:val="00575220"/>
    <w:rsid w:val="005A2949"/>
    <w:rsid w:val="005B176F"/>
    <w:rsid w:val="005D2A51"/>
    <w:rsid w:val="005D36E6"/>
    <w:rsid w:val="005E6FDD"/>
    <w:rsid w:val="005F1121"/>
    <w:rsid w:val="005F7200"/>
    <w:rsid w:val="005F7679"/>
    <w:rsid w:val="00600DCA"/>
    <w:rsid w:val="00610B20"/>
    <w:rsid w:val="006220F3"/>
    <w:rsid w:val="006336D0"/>
    <w:rsid w:val="006470DD"/>
    <w:rsid w:val="00655DC0"/>
    <w:rsid w:val="006868AE"/>
    <w:rsid w:val="006A4D64"/>
    <w:rsid w:val="006A731F"/>
    <w:rsid w:val="006B0B54"/>
    <w:rsid w:val="006B1D0C"/>
    <w:rsid w:val="006B5DB5"/>
    <w:rsid w:val="006C2532"/>
    <w:rsid w:val="006C47CD"/>
    <w:rsid w:val="006D2478"/>
    <w:rsid w:val="006D5D19"/>
    <w:rsid w:val="006D6623"/>
    <w:rsid w:val="006E0FC2"/>
    <w:rsid w:val="006E4892"/>
    <w:rsid w:val="0070015C"/>
    <w:rsid w:val="0071089F"/>
    <w:rsid w:val="00713313"/>
    <w:rsid w:val="007334D0"/>
    <w:rsid w:val="007409DB"/>
    <w:rsid w:val="00750F71"/>
    <w:rsid w:val="00757C3E"/>
    <w:rsid w:val="00762E70"/>
    <w:rsid w:val="00782511"/>
    <w:rsid w:val="007869EA"/>
    <w:rsid w:val="00790D2C"/>
    <w:rsid w:val="00797F71"/>
    <w:rsid w:val="007A4D2B"/>
    <w:rsid w:val="007A5EC4"/>
    <w:rsid w:val="007B0591"/>
    <w:rsid w:val="007B1CEE"/>
    <w:rsid w:val="007C080F"/>
    <w:rsid w:val="007C2CF2"/>
    <w:rsid w:val="007C425A"/>
    <w:rsid w:val="007C7B25"/>
    <w:rsid w:val="007E3DC4"/>
    <w:rsid w:val="007F0097"/>
    <w:rsid w:val="007F308C"/>
    <w:rsid w:val="007F4840"/>
    <w:rsid w:val="007F7DBD"/>
    <w:rsid w:val="00801AC3"/>
    <w:rsid w:val="00803EE9"/>
    <w:rsid w:val="00804B9A"/>
    <w:rsid w:val="00804E0E"/>
    <w:rsid w:val="008077DF"/>
    <w:rsid w:val="00825026"/>
    <w:rsid w:val="00836142"/>
    <w:rsid w:val="00840F2D"/>
    <w:rsid w:val="0087458B"/>
    <w:rsid w:val="00875716"/>
    <w:rsid w:val="00875770"/>
    <w:rsid w:val="00884EE8"/>
    <w:rsid w:val="00886CDF"/>
    <w:rsid w:val="00887404"/>
    <w:rsid w:val="008943C3"/>
    <w:rsid w:val="008976BB"/>
    <w:rsid w:val="008A199F"/>
    <w:rsid w:val="008A57A1"/>
    <w:rsid w:val="008A6C13"/>
    <w:rsid w:val="008B4F17"/>
    <w:rsid w:val="008C7DA0"/>
    <w:rsid w:val="008D175D"/>
    <w:rsid w:val="008D594D"/>
    <w:rsid w:val="00907BDE"/>
    <w:rsid w:val="00930EE5"/>
    <w:rsid w:val="009402CA"/>
    <w:rsid w:val="0094615A"/>
    <w:rsid w:val="0095508C"/>
    <w:rsid w:val="00964634"/>
    <w:rsid w:val="00972E49"/>
    <w:rsid w:val="009756E2"/>
    <w:rsid w:val="009B6A05"/>
    <w:rsid w:val="009B6F31"/>
    <w:rsid w:val="009C0977"/>
    <w:rsid w:val="009C11DA"/>
    <w:rsid w:val="009C18C7"/>
    <w:rsid w:val="009F5622"/>
    <w:rsid w:val="00A04750"/>
    <w:rsid w:val="00A21667"/>
    <w:rsid w:val="00A308EB"/>
    <w:rsid w:val="00A35E42"/>
    <w:rsid w:val="00A4335A"/>
    <w:rsid w:val="00A4611C"/>
    <w:rsid w:val="00A47ACD"/>
    <w:rsid w:val="00A56145"/>
    <w:rsid w:val="00A579FC"/>
    <w:rsid w:val="00A705B0"/>
    <w:rsid w:val="00A7281E"/>
    <w:rsid w:val="00A77EEC"/>
    <w:rsid w:val="00A9217F"/>
    <w:rsid w:val="00A977C0"/>
    <w:rsid w:val="00A97F16"/>
    <w:rsid w:val="00AA279E"/>
    <w:rsid w:val="00AD4281"/>
    <w:rsid w:val="00B02AA9"/>
    <w:rsid w:val="00B14F3A"/>
    <w:rsid w:val="00B26923"/>
    <w:rsid w:val="00B34A3B"/>
    <w:rsid w:val="00B40256"/>
    <w:rsid w:val="00B50627"/>
    <w:rsid w:val="00B56881"/>
    <w:rsid w:val="00B64CE7"/>
    <w:rsid w:val="00B64E8C"/>
    <w:rsid w:val="00B66020"/>
    <w:rsid w:val="00B66A24"/>
    <w:rsid w:val="00B67B70"/>
    <w:rsid w:val="00B67D34"/>
    <w:rsid w:val="00B86910"/>
    <w:rsid w:val="00B93718"/>
    <w:rsid w:val="00BB6086"/>
    <w:rsid w:val="00BC2279"/>
    <w:rsid w:val="00BC2777"/>
    <w:rsid w:val="00BD0F78"/>
    <w:rsid w:val="00BD6E5D"/>
    <w:rsid w:val="00BD706C"/>
    <w:rsid w:val="00BE19CD"/>
    <w:rsid w:val="00C00698"/>
    <w:rsid w:val="00C013CB"/>
    <w:rsid w:val="00C0237F"/>
    <w:rsid w:val="00C02815"/>
    <w:rsid w:val="00C14904"/>
    <w:rsid w:val="00C161A5"/>
    <w:rsid w:val="00C24E9C"/>
    <w:rsid w:val="00C40310"/>
    <w:rsid w:val="00C4210E"/>
    <w:rsid w:val="00C43B83"/>
    <w:rsid w:val="00C53007"/>
    <w:rsid w:val="00C55D6C"/>
    <w:rsid w:val="00C62AB4"/>
    <w:rsid w:val="00C64535"/>
    <w:rsid w:val="00C9312A"/>
    <w:rsid w:val="00CA5540"/>
    <w:rsid w:val="00CD09B7"/>
    <w:rsid w:val="00CF6812"/>
    <w:rsid w:val="00D00D96"/>
    <w:rsid w:val="00D31419"/>
    <w:rsid w:val="00D46998"/>
    <w:rsid w:val="00D50AB7"/>
    <w:rsid w:val="00D52EB4"/>
    <w:rsid w:val="00D67219"/>
    <w:rsid w:val="00D77C8E"/>
    <w:rsid w:val="00D83C34"/>
    <w:rsid w:val="00D9015E"/>
    <w:rsid w:val="00D9041D"/>
    <w:rsid w:val="00DA5DFF"/>
    <w:rsid w:val="00DA6535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E07A1E"/>
    <w:rsid w:val="00E275B7"/>
    <w:rsid w:val="00E30D0D"/>
    <w:rsid w:val="00E374E7"/>
    <w:rsid w:val="00E43EEE"/>
    <w:rsid w:val="00E503F3"/>
    <w:rsid w:val="00E53CC0"/>
    <w:rsid w:val="00E61F62"/>
    <w:rsid w:val="00E723A4"/>
    <w:rsid w:val="00E726C6"/>
    <w:rsid w:val="00E910E0"/>
    <w:rsid w:val="00E94121"/>
    <w:rsid w:val="00E94F23"/>
    <w:rsid w:val="00EA3F6F"/>
    <w:rsid w:val="00EA65E6"/>
    <w:rsid w:val="00EC09EB"/>
    <w:rsid w:val="00EE1491"/>
    <w:rsid w:val="00EF17FF"/>
    <w:rsid w:val="00EF7C57"/>
    <w:rsid w:val="00F16D30"/>
    <w:rsid w:val="00F177A4"/>
    <w:rsid w:val="00F332DB"/>
    <w:rsid w:val="00F33EFF"/>
    <w:rsid w:val="00F403D1"/>
    <w:rsid w:val="00F5699D"/>
    <w:rsid w:val="00F61ADE"/>
    <w:rsid w:val="00F71424"/>
    <w:rsid w:val="00F755F9"/>
    <w:rsid w:val="00F80282"/>
    <w:rsid w:val="00F822F5"/>
    <w:rsid w:val="00F91D8C"/>
    <w:rsid w:val="00F959DB"/>
    <w:rsid w:val="00FA356A"/>
    <w:rsid w:val="00FB521B"/>
    <w:rsid w:val="00FC4F8A"/>
    <w:rsid w:val="00FC675B"/>
    <w:rsid w:val="00FD44E5"/>
    <w:rsid w:val="00FE52AE"/>
    <w:rsid w:val="00FF3E2F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5D391261"/>
  <w15:docId w15:val="{021E8FD0-8213-44C5-9ED7-F73AEE24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9C19-425F-417C-BB51-CDFECD1C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824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Dickler Anja</dc:creator>
  <cp:keywords/>
  <dc:description/>
  <cp:lastModifiedBy>Frank Lisa</cp:lastModifiedBy>
  <cp:revision>46</cp:revision>
  <cp:lastPrinted>2013-09-02T05:38:00Z</cp:lastPrinted>
  <dcterms:created xsi:type="dcterms:W3CDTF">2026-01-13T10:37:00Z</dcterms:created>
  <dcterms:modified xsi:type="dcterms:W3CDTF">2026-06-03T16:28:00Z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