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2C995680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7A1329A4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4C31691F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9A9D82" w14:textId="77777777" w:rsidR="003831D3" w:rsidRPr="00D00D96" w:rsidRDefault="003831D3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D00D96">
              <w:rPr>
                <w:color w:val="000000"/>
                <w:sz w:val="24"/>
                <w:szCs w:val="24"/>
              </w:rPr>
              <w:t>L</w:t>
            </w:r>
            <w:r w:rsidR="00D00D96" w:rsidRPr="00D00D96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119830EA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038DF950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16992E44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D90B575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7ADCEA90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78A22130" w14:textId="77777777" w:rsidR="003831D3" w:rsidRDefault="003831D3" w:rsidP="00B66A24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 KEINE Vergabe nach Losen –</w:t>
            </w:r>
          </w:p>
        </w:tc>
        <w:tc>
          <w:tcPr>
            <w:tcW w:w="5528" w:type="dxa"/>
            <w:gridSpan w:val="6"/>
          </w:tcPr>
          <w:p w14:paraId="7EE0384D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33F42EF4" w14:textId="77777777" w:rsidTr="00B66A24">
        <w:trPr>
          <w:trHeight w:hRule="exact" w:val="300"/>
        </w:trPr>
        <w:tc>
          <w:tcPr>
            <w:tcW w:w="4114" w:type="dxa"/>
          </w:tcPr>
          <w:p w14:paraId="081F9B9D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3FA18EE8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1538F12A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39BA03DC" w14:textId="77777777" w:rsidR="003831D3" w:rsidRDefault="00C62AB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3032D1C2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A5DA3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DB1488B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369ED0D9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448884B1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44574920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639D2DC2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1FF1633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77F280" w14:textId="0C087E7E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074333">
              <w:rPr>
                <w:b/>
                <w:noProof/>
                <w:color w:val="000000"/>
              </w:rPr>
              <w:t>26-2000080230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37211AC9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05BEDF17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0681290F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10E4AA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26D42898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0C0D605F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7836DDB2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E3F6EA" w14:textId="2F1AFB46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7F6C37">
              <w:rPr>
                <w:b/>
                <w:color w:val="000000"/>
              </w:rPr>
              <w:t>22</w:t>
            </w:r>
            <w:r w:rsidR="007016A5">
              <w:rPr>
                <w:b/>
                <w:noProof/>
                <w:color w:val="000000"/>
              </w:rPr>
              <w:t>.07.2026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845596" w14:textId="435EE624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7016A5">
              <w:rPr>
                <w:b/>
                <w:noProof/>
                <w:color w:val="000000"/>
              </w:rPr>
              <w:t>11:00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1B5A075E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3426258A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367ADC33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5E6BCB" w14:textId="4141722E" w:rsidR="003831D3" w:rsidRDefault="00164451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Binde</w:t>
            </w:r>
            <w:r w:rsidR="003831D3">
              <w:rPr>
                <w:color w:val="000000"/>
                <w:sz w:val="18"/>
              </w:rPr>
              <w:t xml:space="preserve">frist endet am: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7016A5">
              <w:rPr>
                <w:b/>
                <w:noProof/>
                <w:color w:val="000000"/>
              </w:rPr>
              <w:t>3</w:t>
            </w:r>
            <w:r w:rsidR="00B96C13">
              <w:rPr>
                <w:b/>
                <w:noProof/>
                <w:color w:val="000000"/>
              </w:rPr>
              <w:t>0</w:t>
            </w:r>
            <w:r w:rsidR="007016A5">
              <w:rPr>
                <w:b/>
                <w:noProof/>
                <w:color w:val="000000"/>
              </w:rPr>
              <w:t>.10.2026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5D9497E0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67D95299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1742B34B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74E4F373" w14:textId="77777777" w:rsidR="003831D3" w:rsidRPr="00B64E8C" w:rsidRDefault="00A9217F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0E5C6D41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0AD80E70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1DAE9E87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4F04719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8691CF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054314DA" w14:textId="77777777" w:rsidTr="00B66A24">
        <w:trPr>
          <w:trHeight w:val="1022"/>
        </w:trPr>
        <w:tc>
          <w:tcPr>
            <w:tcW w:w="4114" w:type="dxa"/>
            <w:vMerge/>
          </w:tcPr>
          <w:p w14:paraId="289358F3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37C81D52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319B1BA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5BC3E55D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4F415E46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983B088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4C183A3B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EC7C4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2C29E58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069 9566-</w:t>
            </w:r>
            <w:r w:rsidR="00343E18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09D55EFD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CA8823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59A9D332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1275"/>
        <w:gridCol w:w="721"/>
        <w:gridCol w:w="2469"/>
        <w:gridCol w:w="106"/>
        <w:gridCol w:w="36"/>
        <w:gridCol w:w="273"/>
        <w:gridCol w:w="937"/>
        <w:gridCol w:w="32"/>
        <w:gridCol w:w="7"/>
        <w:gridCol w:w="1641"/>
        <w:gridCol w:w="524"/>
        <w:gridCol w:w="16"/>
        <w:gridCol w:w="21"/>
        <w:gridCol w:w="23"/>
        <w:gridCol w:w="7"/>
      </w:tblGrid>
      <w:tr w:rsidR="00117A47" w14:paraId="1DA27F52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63180359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2B455389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34B0ED94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7DFB2A60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2795B0EB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4DFC5C88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0297282D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7BECFEEA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159E9AAE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6576B22F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6A980601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00A0C461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310500AA" w14:textId="3CF349CB" w:rsidR="00074333" w:rsidRPr="00074333" w:rsidRDefault="00343E18" w:rsidP="00074333">
            <w:pPr>
              <w:rPr>
                <w:b/>
                <w:noProof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074333" w:rsidRPr="00074333">
              <w:rPr>
                <w:b/>
                <w:noProof/>
                <w:color w:val="000000"/>
                <w:sz w:val="18"/>
              </w:rPr>
              <w:t>Pförtner- und Sicherheitsdienst an der Hochschule der Deutschen Bundesbank, Schloss Hachenburg</w:t>
            </w:r>
          </w:p>
          <w:p w14:paraId="329A7570" w14:textId="27F73A6C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4796600F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652B422B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08C80BB6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6EF003A0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>
              <w:rPr>
                <w:b/>
                <w:color w:val="000000"/>
              </w:rPr>
              <w:t>, die Vertragsbestandteile werden</w:t>
            </w:r>
          </w:p>
        </w:tc>
      </w:tr>
      <w:tr w:rsidR="002B1EE3" w14:paraId="107FB330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D75FEE2" w14:textId="24CD3864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57" w:type="dxa"/>
            <w:gridSpan w:val="18"/>
            <w:vAlign w:val="center"/>
          </w:tcPr>
          <w:p w14:paraId="32C02607" w14:textId="77777777" w:rsidR="002B1EE3" w:rsidRDefault="00343E18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Leistungsbeschreibung"/>
                    <w:listEntry w:val="Vertrag"/>
                  </w:ddList>
                </w:ffData>
              </w:fldChar>
            </w:r>
            <w:r w:rsidR="006470DD">
              <w:rPr>
                <w:color w:val="000000"/>
                <w:sz w:val="18"/>
              </w:rPr>
              <w:instrText xml:space="preserve"> FORMDROPDOWN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6470DD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EE1491" w14:paraId="7D994E4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E09E759" w14:textId="44CEE068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CFCE992" w14:textId="71E650B5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C5246A">
              <w:rPr>
                <w:noProof/>
                <w:color w:val="000000"/>
                <w:sz w:val="18"/>
              </w:rPr>
              <w:t xml:space="preserve">B1_Leistungsbeschreibung inkl. B1.1 </w:t>
            </w:r>
            <w:r w:rsidR="002424D9">
              <w:rPr>
                <w:noProof/>
                <w:color w:val="000000"/>
                <w:sz w:val="18"/>
              </w:rPr>
              <w:t>Anlage Leistungsbeschreibung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287C234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D5C8ACC" w14:textId="6A9964C0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245BD4D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EE1491" w14:paraId="3779F87E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D62B270" w14:textId="3702784B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E644363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EE1491" w14:paraId="0EBA76E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D3ED735" w14:textId="0E3379AA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ED2F980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18CFB4DD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2700F67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00B9E96" w14:textId="77777777" w:rsidR="002B1EE3" w:rsidRDefault="002B1EE3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EE1491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 11031)</w:t>
            </w:r>
          </w:p>
        </w:tc>
      </w:tr>
      <w:tr w:rsidR="00164451" w14:paraId="3B1A687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35A49FD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9D56897" w14:textId="77777777" w:rsidR="00164451" w:rsidRPr="00EE1491" w:rsidRDefault="00164451" w:rsidP="0017530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</w:t>
            </w:r>
            <w:r w:rsidR="00801AC3">
              <w:rPr>
                <w:color w:val="000000"/>
                <w:sz w:val="18"/>
              </w:rPr>
              <w:t xml:space="preserve"> von Holzprodukten (Vordr. 1107</w:t>
            </w:r>
            <w:r w:rsidR="0017530D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50BF7F58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F263727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81ECD86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2B1EE3" w14:paraId="087B339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D8541F0" w14:textId="7FFAAB3B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C3F6E66" w14:textId="554F81A6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424D9">
              <w:rPr>
                <w:color w:val="000000"/>
                <w:sz w:val="18"/>
              </w:rPr>
              <w:t>C1_Angebotsschreiben</w:t>
            </w:r>
            <w:r w:rsidR="002424D9" w:rsidRPr="002424D9">
              <w:rPr>
                <w:color w:val="000000"/>
                <w:sz w:val="18"/>
              </w:rPr>
              <w:t>_26-2000080230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02E6285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9762CD2" w14:textId="782CA42E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5A26AC0" w14:textId="1E0736DD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424D9">
              <w:rPr>
                <w:noProof/>
                <w:color w:val="000000"/>
                <w:sz w:val="18"/>
              </w:rPr>
              <w:t>C2_Preisblatt_26-2000080230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1B3324CE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2A623E3" w14:textId="224B02FE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ABBA198" w14:textId="7A40BFC1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324F5" w:rsidRPr="002324F5">
              <w:rPr>
                <w:noProof/>
                <w:color w:val="000000"/>
                <w:sz w:val="18"/>
              </w:rPr>
              <w:t>Nachweise gem. Dokument: "A</w:t>
            </w:r>
            <w:r w:rsidR="00B96C13">
              <w:rPr>
                <w:noProof/>
                <w:color w:val="000000"/>
                <w:sz w:val="18"/>
              </w:rPr>
              <w:t>2</w:t>
            </w:r>
            <w:r w:rsidR="002324F5" w:rsidRPr="002324F5">
              <w:rPr>
                <w:noProof/>
                <w:color w:val="000000"/>
                <w:sz w:val="18"/>
              </w:rPr>
              <w:t>_Kriterien_2</w:t>
            </w:r>
            <w:r w:rsidR="002324F5">
              <w:rPr>
                <w:noProof/>
                <w:color w:val="000000"/>
                <w:sz w:val="18"/>
              </w:rPr>
              <w:t>6-2000080230</w:t>
            </w:r>
            <w:r w:rsidR="002324F5" w:rsidRPr="002324F5">
              <w:rPr>
                <w:noProof/>
                <w:color w:val="000000"/>
                <w:sz w:val="18"/>
              </w:rPr>
              <w:t xml:space="preserve">" i.V.m. 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70D9BC2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417AB7C" w14:textId="0DF44804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B1A73CF" w14:textId="5A0AA4CF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324F5" w:rsidRPr="002324F5">
              <w:rPr>
                <w:noProof/>
                <w:color w:val="000000"/>
                <w:sz w:val="18"/>
              </w:rPr>
              <w:t>Dokument "A3_Wertungsmatrix_</w:t>
            </w:r>
            <w:r w:rsidR="002324F5">
              <w:rPr>
                <w:noProof/>
                <w:color w:val="000000"/>
                <w:sz w:val="18"/>
              </w:rPr>
              <w:t>26-2000080230</w:t>
            </w:r>
            <w:r w:rsidR="002324F5" w:rsidRPr="002324F5">
              <w:rPr>
                <w:noProof/>
                <w:color w:val="000000"/>
                <w:sz w:val="18"/>
              </w:rPr>
              <w:t>"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0FE36957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C13994D" w14:textId="0B854A58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6ED124A" w14:textId="7601A6C1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B96C13">
              <w:rPr>
                <w:color w:val="000000"/>
                <w:sz w:val="18"/>
              </w:rPr>
              <w:t> </w:t>
            </w:r>
            <w:r w:rsidR="00B96C13">
              <w:rPr>
                <w:color w:val="000000"/>
                <w:sz w:val="18"/>
              </w:rPr>
              <w:t> </w:t>
            </w:r>
            <w:r w:rsidR="00B96C13">
              <w:rPr>
                <w:color w:val="000000"/>
                <w:sz w:val="18"/>
              </w:rPr>
              <w:t> </w:t>
            </w:r>
            <w:r w:rsidR="00B96C13">
              <w:rPr>
                <w:color w:val="000000"/>
                <w:sz w:val="18"/>
              </w:rPr>
              <w:t> </w:t>
            </w:r>
            <w:r w:rsidR="00B96C13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32D17A2C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24CFAE2" w14:textId="1E45848E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E41867E" w14:textId="16ABF3BA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B96C13">
              <w:rPr>
                <w:color w:val="000000"/>
                <w:sz w:val="18"/>
              </w:rPr>
              <w:t> </w:t>
            </w:r>
            <w:r w:rsidR="00B96C13">
              <w:rPr>
                <w:color w:val="000000"/>
                <w:sz w:val="18"/>
              </w:rPr>
              <w:t> </w:t>
            </w:r>
            <w:r w:rsidR="00B96C13">
              <w:rPr>
                <w:color w:val="000000"/>
                <w:sz w:val="18"/>
              </w:rPr>
              <w:t> </w:t>
            </w:r>
            <w:r w:rsidR="00B96C13">
              <w:rPr>
                <w:color w:val="000000"/>
                <w:sz w:val="18"/>
              </w:rPr>
              <w:t> </w:t>
            </w:r>
            <w:r w:rsidR="00B96C13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300F307B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948C121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725CBFA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58C7C9AD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51C39F6C" w14:textId="77777777" w:rsidR="001E130A" w:rsidRPr="00763366" w:rsidRDefault="001E130A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Vertragsbestanteil zu werden</w:t>
            </w:r>
          </w:p>
        </w:tc>
      </w:tr>
      <w:tr w:rsidR="001E130A" w14:paraId="57A2097B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390CAB7" w14:textId="10A066A0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4BD924A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Eigenerklärung zum Vergabeverfahren (Vordr. 11078 II)</w:t>
            </w:r>
          </w:p>
        </w:tc>
      </w:tr>
      <w:tr w:rsidR="001E130A" w14:paraId="746C614E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E52A366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3537997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EE1491" w14:paraId="420E12F6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CDDEA2A" w14:textId="3336FED4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86D3EC6" w14:textId="47C3C9C9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2424D9">
              <w:rPr>
                <w:noProof/>
                <w:color w:val="000000"/>
                <w:sz w:val="18"/>
              </w:rPr>
              <w:t>C</w:t>
            </w:r>
            <w:r w:rsidR="002324F5">
              <w:rPr>
                <w:noProof/>
                <w:color w:val="000000"/>
                <w:sz w:val="18"/>
              </w:rPr>
              <w:t>6</w:t>
            </w:r>
            <w:r w:rsidR="002424D9">
              <w:rPr>
                <w:noProof/>
                <w:color w:val="000000"/>
                <w:sz w:val="18"/>
              </w:rPr>
              <w:t>_Eigenerklärung_Russland</w:t>
            </w:r>
            <w:r w:rsidR="002324F5">
              <w:rPr>
                <w:noProof/>
                <w:color w:val="000000"/>
                <w:sz w:val="18"/>
              </w:rPr>
              <w:t>_26-20000</w:t>
            </w:r>
            <w:r w:rsidR="002424D9">
              <w:rPr>
                <w:noProof/>
                <w:color w:val="000000"/>
                <w:sz w:val="18"/>
              </w:rPr>
              <w:t xml:space="preserve"> 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45A271EA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0FA49D3" w14:textId="66B2365D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CEEF10F" w14:textId="45F604EA" w:rsidR="00EE1491" w:rsidRPr="00EE1491" w:rsidRDefault="00EA65E6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 w:rsidR="002324F5">
              <w:rPr>
                <w:noProof/>
                <w:color w:val="000000"/>
                <w:sz w:val="18"/>
              </w:rPr>
              <w:t>C5_Fragenkatalog zur Eignung_26-2000080230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49E34D50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3F8F0F5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0409D68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6CC2A0A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019C830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8219E4B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27708D38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19AE93D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EF27B4A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56FD9B48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23E65953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3D71B476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5A3AFE58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243C6EC1" w14:textId="77777777" w:rsidR="00A04750" w:rsidRPr="00A04750" w:rsidRDefault="00A04750" w:rsidP="00164451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164451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74893316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4E24DE3F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57" w:type="dxa"/>
            <w:gridSpan w:val="18"/>
          </w:tcPr>
          <w:p w14:paraId="776EE662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6BFE654C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4E79CC00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0"/>
          </w:tcPr>
          <w:p w14:paraId="31940354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Die </w:t>
            </w:r>
            <w:r w:rsidRPr="004911CF">
              <w:rPr>
                <w:b/>
                <w:sz w:val="18"/>
                <w:u w:val="single"/>
              </w:rPr>
              <w:t>Angebotsendsumme</w:t>
            </w:r>
            <w:r w:rsidRPr="002A791D">
              <w:rPr>
                <w:b/>
                <w:sz w:val="18"/>
              </w:rPr>
              <w:t xml:space="preserve"> des Hauptangebotes gem. Leistungsbeschreibung einschl. Umsatzsteuer (</w:t>
            </w:r>
            <w:r w:rsidRPr="004911CF">
              <w:rPr>
                <w:b/>
                <w:sz w:val="18"/>
                <w:u w:val="single"/>
              </w:rPr>
              <w:t>brutto</w:t>
            </w:r>
            <w:r w:rsidRPr="002A791D">
              <w:rPr>
                <w:b/>
                <w:sz w:val="18"/>
              </w:rPr>
              <w:t>) beträgt</w:t>
            </w:r>
          </w:p>
        </w:tc>
        <w:bookmarkStart w:id="8" w:name="Text115"/>
        <w:tc>
          <w:tcPr>
            <w:tcW w:w="2617" w:type="dxa"/>
            <w:gridSpan w:val="4"/>
            <w:vAlign w:val="center"/>
          </w:tcPr>
          <w:p w14:paraId="16507380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276BC201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</w:p>
        </w:tc>
      </w:tr>
      <w:tr w:rsidR="00A04750" w:rsidRPr="00A04750" w14:paraId="18E2C375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1980F2A6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02E97C49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5251B5EA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23BCB119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22EBE787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4E711BE5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0"/>
          </w:tcPr>
          <w:p w14:paraId="64480977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Anzahl der </w:t>
            </w:r>
            <w:r w:rsidRPr="004911CF">
              <w:rPr>
                <w:b/>
                <w:sz w:val="18"/>
                <w:u w:val="single"/>
              </w:rPr>
              <w:t>Nebenangebote</w:t>
            </w:r>
          </w:p>
        </w:tc>
        <w:bookmarkStart w:id="9" w:name="Text116"/>
        <w:tc>
          <w:tcPr>
            <w:tcW w:w="2617" w:type="dxa"/>
            <w:gridSpan w:val="4"/>
            <w:vAlign w:val="center"/>
          </w:tcPr>
          <w:p w14:paraId="3A9FFBF0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2690FAA2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St.</w:t>
            </w:r>
          </w:p>
        </w:tc>
      </w:tr>
      <w:tr w:rsidR="00A04750" w:rsidRPr="00A04750" w14:paraId="39CEADCF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4F1DF53E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4B562523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42DB92D8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7C9D4E38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7C9DE1E2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48EEB497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0"/>
          </w:tcPr>
          <w:p w14:paraId="0892EF42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4911CF">
              <w:rPr>
                <w:b/>
                <w:sz w:val="18"/>
                <w:szCs w:val="18"/>
                <w:u w:val="single"/>
              </w:rPr>
              <w:t>Preisnachlass</w:t>
            </w:r>
            <w:r w:rsidRPr="002A791D">
              <w:rPr>
                <w:b/>
                <w:sz w:val="18"/>
                <w:szCs w:val="18"/>
              </w:rPr>
              <w:t xml:space="preserve"> ohne Bedingung auf die Abrechnungssumme für Haupt- und alle Nebenangebote</w:t>
            </w:r>
          </w:p>
        </w:tc>
        <w:bookmarkStart w:id="10" w:name="Text117"/>
        <w:tc>
          <w:tcPr>
            <w:tcW w:w="2617" w:type="dxa"/>
            <w:gridSpan w:val="4"/>
            <w:vAlign w:val="center"/>
          </w:tcPr>
          <w:p w14:paraId="07F167C2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53263A78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A04750" w14:paraId="406363B1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4FEFA891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38229A1E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227F49C4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083DA804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F822F5" w14:paraId="645B8C31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FF446A8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9476E34" w14:textId="77777777" w:rsidR="00F822F5" w:rsidRPr="00A4611C" w:rsidRDefault="00A4611C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A4611C" w:rsidRPr="003E0EE7" w14:paraId="292591EB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271E22B2" w14:textId="77777777" w:rsidR="00A4611C" w:rsidRPr="003E0EE7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4A25D9E9" w14:textId="77777777" w:rsidR="00A4611C" w:rsidRPr="003E0EE7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</w:t>
            </w:r>
            <w:smartTag w:uri="urn:schemas-microsoft-com:office:smarttags" w:element="stockticker">
              <w:r w:rsidRPr="003E0EE7">
                <w:rPr>
                  <w:color w:val="000000"/>
                  <w:sz w:val="18"/>
                </w:rPr>
                <w:t>VOL</w:t>
              </w:r>
            </w:smartTag>
            <w:r w:rsidRPr="003E0EE7">
              <w:rPr>
                <w:color w:val="000000"/>
                <w:sz w:val="18"/>
              </w:rPr>
              <w:t>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A4611C" w14:paraId="07EA768C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215BA8C8" w14:textId="77777777" w:rsidR="00A4611C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5466D446" w14:textId="77777777" w:rsidR="00A4611C" w:rsidRPr="006D5D19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164451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C47CD" w:rsidRPr="001509DF" w14:paraId="4FD1B740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48D288AA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14:paraId="4BA641D4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B6FF5C1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133CF58" w14:textId="77777777" w:rsidR="006C47CD" w:rsidRPr="00927118" w:rsidRDefault="006C47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164451" w14:paraId="5F84213A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44383A35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C1DD513" w14:textId="77777777" w:rsidR="00164451" w:rsidRPr="006B1D0C" w:rsidRDefault="00164451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6C47CD" w14:paraId="627072E2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AFB9A6A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515FC75F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164451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164451">
              <w:rPr>
                <w:sz w:val="18"/>
              </w:rPr>
              <w:t xml:space="preserve">Langfassung des Leistungsverzeichnisses </w:t>
            </w:r>
            <w:r w:rsidRPr="00927118">
              <w:rPr>
                <w:sz w:val="18"/>
              </w:rPr>
              <w:t>als alleinverbindlich anerkenne(n).</w:t>
            </w:r>
          </w:p>
        </w:tc>
      </w:tr>
      <w:tr w:rsidR="006C47CD" w14:paraId="075CC1CF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0EF42D1C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487338F4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6C47CD" w14:paraId="649F4E2D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0C83DB86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3989556F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das vom Auftraggeber vorgeschlagene Produkt Inhalt meines/unseres Angebotes ist, wenn Teilleistungs</w:t>
            </w:r>
            <w:r w:rsidR="00B66A24"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6C47CD" w14:paraId="7C1234DD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4E86FFCB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2C0FFAB8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E130A" w14:paraId="31B40254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61830230" w14:textId="77777777" w:rsidR="001E130A" w:rsidRDefault="001E130A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9F7C7AC" w14:textId="77777777" w:rsidR="001E130A" w:rsidRPr="00927118" w:rsidRDefault="001E130A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einen pauschalen Schadensersatz in Höhe von 15 Prozent der Bruttoabrechnungssumme dieses Vertrages entrichten werde(n),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C47CD" w:rsidRPr="001509DF" w14:paraId="21385438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61CA1945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:rsidRPr="00927118" w14:paraId="670BAFDC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903AE41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6D40B925" w14:textId="77777777" w:rsidR="006C47CD" w:rsidRPr="00927118" w:rsidRDefault="006C47CD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6C47CD" w:rsidRPr="00927118" w14:paraId="111ED5F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66668A8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9D7C9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8234C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151DBE7B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702C615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608AA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75751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0E7F3892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121387F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1225F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0863C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A589C" w14:textId="77777777" w:rsidR="006C47CD" w:rsidRPr="00927118" w:rsidRDefault="006C47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5FD9D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5DD6685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1A9E5EC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66102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44E22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4579DF00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56D79FF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DDB71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8538B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1A735A41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F6CE53A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2E74B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00096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582CD13E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65A2855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A31F9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C0947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078B1065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A641974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1607D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E-Mail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4F8415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1A41F7F9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D00A258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0F7E4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Internet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2AB49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04245ACB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6FD2C6DF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14:paraId="1778075B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01BBC1F1" w14:textId="77777777" w:rsidR="0057256A" w:rsidRPr="00187270" w:rsidRDefault="0057256A" w:rsidP="00FC675B">
            <w:pPr>
              <w:pageBreakBefore/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1B0BE3C4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85F0" w14:textId="77777777" w:rsidR="0057256A" w:rsidRPr="0069144D" w:rsidRDefault="0057256A" w:rsidP="007F02AE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57256A" w14:paraId="7863F8AE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72BEE641" w14:textId="77777777" w:rsidR="0057256A" w:rsidRDefault="0057256A" w:rsidP="007F02AE">
            <w:pPr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20942E4C" w14:textId="77777777" w:rsidR="0057256A" w:rsidRPr="00927118" w:rsidRDefault="0057256A" w:rsidP="007F02AE">
            <w:pPr>
              <w:jc w:val="both"/>
              <w:rPr>
                <w:sz w:val="18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0D5A0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047E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1F7A6DDF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2426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F7FE0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857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C8154C8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9E6BDB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C52F3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71C6D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3A599821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C98C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1C8EA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96AB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91F9E9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vAlign w:val="bottom"/>
          </w:tcPr>
          <w:p w14:paraId="052D26AE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9C2E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4168A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6B5E7FCC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DF764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88327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687A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50ED28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BA6F364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37B1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695E96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6F19037A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9B71D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8CB5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CC5EE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F234EC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8E50626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98D0F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56D90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0861B0EE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2DA75B2E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14:paraId="0403B9E7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26CD5D4D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F810759" w14:textId="77777777" w:rsidR="00E94121" w:rsidRPr="0069144D" w:rsidRDefault="00E94121" w:rsidP="002D6788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6764FB46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1DFF7ADB" w14:textId="77777777" w:rsidR="00E94121" w:rsidRDefault="00E94121" w:rsidP="002D6788">
            <w:pPr>
              <w:rPr>
                <w:b/>
                <w:sz w:val="18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8F647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F003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8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0846D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6C895A6A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280896AE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14:paraId="4C07EDEA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C5E801A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0655F5C" w14:textId="77777777" w:rsidR="00B66A24" w:rsidRPr="00A4611C" w:rsidRDefault="00B66A24" w:rsidP="001E130A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DA5DFF" w14:paraId="6831477B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3F0B44" w14:textId="77777777" w:rsidR="00DA5DFF" w:rsidRDefault="00DA5DFF" w:rsidP="001E130A">
            <w:pPr>
              <w:keepNext/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A00F15" w14:textId="77777777" w:rsidR="00DA5DFF" w:rsidRDefault="00DA5DFF" w:rsidP="001E130A">
            <w:pPr>
              <w:keepNext/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2F6FA199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689745EB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0E623253" w14:textId="77777777" w:rsidR="00DA5DFF" w:rsidRDefault="00DA5DFF" w:rsidP="001E130A">
            <w:pPr>
              <w:keepNext/>
              <w:spacing w:after="40"/>
              <w:rPr>
                <w:sz w:val="18"/>
              </w:rPr>
            </w:pPr>
          </w:p>
        </w:tc>
      </w:tr>
      <w:tr w:rsidR="00DA5DFF" w14:paraId="7BAFA0B9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035C4" w14:textId="77777777" w:rsidR="00DA5DFF" w:rsidRDefault="00DA5DFF" w:rsidP="007E088E">
            <w:pPr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B7240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5D0AD71E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03EB79E3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2B6AD6FF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1BB5E04E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2DD2BF33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CC6B321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B66A24" w14:paraId="373FEAF2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DC293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E39FA" w14:textId="77777777" w:rsidR="00B66A24" w:rsidRDefault="00164451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44A2E49E" w14:textId="77777777" w:rsidR="00164451" w:rsidRP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>bei einem elektronisch übermittelten Angebot in Textform der</w:t>
            </w:r>
            <w:r w:rsidR="0094615A">
              <w:rPr>
                <w:b/>
                <w:sz w:val="18"/>
              </w:rPr>
              <w:t xml:space="preserve"> Bieter</w:t>
            </w:r>
            <w:r w:rsidRPr="00164451">
              <w:rPr>
                <w:b/>
                <w:sz w:val="18"/>
              </w:rPr>
              <w:t xml:space="preserve"> nicht</w:t>
            </w:r>
            <w:r w:rsidR="0094615A">
              <w:rPr>
                <w:b/>
                <w:sz w:val="18"/>
              </w:rPr>
              <w:t xml:space="preserve"> erkennbar</w:t>
            </w:r>
            <w:r w:rsidRPr="00164451">
              <w:rPr>
                <w:b/>
                <w:sz w:val="18"/>
              </w:rPr>
              <w:t>,</w:t>
            </w:r>
          </w:p>
          <w:p w14:paraId="38294F1A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23CC59C9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719D367A" w14:textId="77777777" w:rsidR="00164451" w:rsidRPr="00B66A24" w:rsidRDefault="00164451" w:rsidP="00B67D34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2A250CDF" w14:textId="77777777" w:rsidR="00E910E0" w:rsidRPr="006B1D0C" w:rsidRDefault="00E910E0" w:rsidP="006A4D64">
      <w:pPr>
        <w:rPr>
          <w:sz w:val="2"/>
          <w:szCs w:val="2"/>
        </w:rPr>
      </w:pPr>
    </w:p>
    <w:sectPr w:rsidR="00E910E0" w:rsidRPr="006B1D0C" w:rsidSect="008077DF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C4C3E" w14:textId="77777777" w:rsidR="00F80C10" w:rsidRDefault="00F80C10" w:rsidP="001B1BA0">
      <w:r>
        <w:separator/>
      </w:r>
    </w:p>
  </w:endnote>
  <w:endnote w:type="continuationSeparator" w:id="0">
    <w:p w14:paraId="7D10697D" w14:textId="77777777" w:rsidR="00F80C10" w:rsidRDefault="00F80C10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6A600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3914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1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E6E9" w14:textId="77777777" w:rsidR="00F80C10" w:rsidRDefault="00F80C10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70B815E4" w14:textId="77777777" w:rsidR="00F80C10" w:rsidRDefault="00F80C10">
      <w:r>
        <w:continuationSeparator/>
      </w:r>
    </w:p>
  </w:footnote>
  <w:footnote w:id="1">
    <w:p w14:paraId="0566FEE4" w14:textId="77777777" w:rsidR="00B67D34" w:rsidRPr="00A04750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5B4D1252" w14:textId="77777777" w:rsidR="001E130A" w:rsidRPr="00A0475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36C4B50C" w14:textId="77777777" w:rsidR="00E94121" w:rsidRPr="008A487A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62A9E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2E6423A4" wp14:editId="52B806D2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3012">
    <w:abstractNumId w:val="14"/>
  </w:num>
  <w:num w:numId="2" w16cid:durableId="493104734">
    <w:abstractNumId w:val="15"/>
  </w:num>
  <w:num w:numId="3" w16cid:durableId="2075275660">
    <w:abstractNumId w:val="1"/>
  </w:num>
  <w:num w:numId="4" w16cid:durableId="149256231">
    <w:abstractNumId w:val="13"/>
  </w:num>
  <w:num w:numId="5" w16cid:durableId="1546140904">
    <w:abstractNumId w:val="0"/>
  </w:num>
  <w:num w:numId="6" w16cid:durableId="1470829465">
    <w:abstractNumId w:val="3"/>
  </w:num>
  <w:num w:numId="7" w16cid:durableId="1837260294">
    <w:abstractNumId w:val="11"/>
  </w:num>
  <w:num w:numId="8" w16cid:durableId="1142499129">
    <w:abstractNumId w:val="5"/>
  </w:num>
  <w:num w:numId="9" w16cid:durableId="1080325187">
    <w:abstractNumId w:val="12"/>
  </w:num>
  <w:num w:numId="10" w16cid:durableId="1852143541">
    <w:abstractNumId w:val="8"/>
  </w:num>
  <w:num w:numId="11" w16cid:durableId="1939169820">
    <w:abstractNumId w:val="10"/>
  </w:num>
  <w:num w:numId="12" w16cid:durableId="2026786178">
    <w:abstractNumId w:val="2"/>
  </w:num>
  <w:num w:numId="13" w16cid:durableId="943221243">
    <w:abstractNumId w:val="7"/>
  </w:num>
  <w:num w:numId="14" w16cid:durableId="1243488083">
    <w:abstractNumId w:val="16"/>
  </w:num>
  <w:num w:numId="15" w16cid:durableId="1728215589">
    <w:abstractNumId w:val="6"/>
  </w:num>
  <w:num w:numId="16" w16cid:durableId="90513874">
    <w:abstractNumId w:val="0"/>
  </w:num>
  <w:num w:numId="17" w16cid:durableId="124199090">
    <w:abstractNumId w:val="0"/>
  </w:num>
  <w:num w:numId="18" w16cid:durableId="1683432126">
    <w:abstractNumId w:val="0"/>
  </w:num>
  <w:num w:numId="19" w16cid:durableId="1876574245">
    <w:abstractNumId w:val="0"/>
  </w:num>
  <w:num w:numId="20" w16cid:durableId="1335648813">
    <w:abstractNumId w:val="0"/>
  </w:num>
  <w:num w:numId="21" w16cid:durableId="632173702">
    <w:abstractNumId w:val="4"/>
  </w:num>
  <w:num w:numId="22" w16cid:durableId="43046646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f1WS/NAHpc15LxeuVcnEt1dxraqihsdFD+g5RszzjRA=" w:saltValue="sfzzAH9t38bQ2vgSAM8XuA==" w:algorithmName="SHA-256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A87397"/>
    <w:rsid w:val="00002839"/>
    <w:rsid w:val="00004768"/>
    <w:rsid w:val="000168EB"/>
    <w:rsid w:val="00024F80"/>
    <w:rsid w:val="00031E74"/>
    <w:rsid w:val="000467D1"/>
    <w:rsid w:val="00047E78"/>
    <w:rsid w:val="00053145"/>
    <w:rsid w:val="00074123"/>
    <w:rsid w:val="00074333"/>
    <w:rsid w:val="000819DF"/>
    <w:rsid w:val="00092DD6"/>
    <w:rsid w:val="000A3BB1"/>
    <w:rsid w:val="000B16DA"/>
    <w:rsid w:val="000B3D98"/>
    <w:rsid w:val="000D1F45"/>
    <w:rsid w:val="000D2F8C"/>
    <w:rsid w:val="000D72CD"/>
    <w:rsid w:val="000F22C0"/>
    <w:rsid w:val="000F6095"/>
    <w:rsid w:val="00110719"/>
    <w:rsid w:val="00116539"/>
    <w:rsid w:val="00117A47"/>
    <w:rsid w:val="0012630C"/>
    <w:rsid w:val="00127E54"/>
    <w:rsid w:val="00133418"/>
    <w:rsid w:val="0014543C"/>
    <w:rsid w:val="001509DF"/>
    <w:rsid w:val="00164451"/>
    <w:rsid w:val="0017530D"/>
    <w:rsid w:val="00180982"/>
    <w:rsid w:val="00187270"/>
    <w:rsid w:val="001B1BA0"/>
    <w:rsid w:val="001B4DD5"/>
    <w:rsid w:val="001C4113"/>
    <w:rsid w:val="001E130A"/>
    <w:rsid w:val="001F7D10"/>
    <w:rsid w:val="00201498"/>
    <w:rsid w:val="00217F16"/>
    <w:rsid w:val="00227C7B"/>
    <w:rsid w:val="002324F5"/>
    <w:rsid w:val="00233BEC"/>
    <w:rsid w:val="002424D9"/>
    <w:rsid w:val="00243479"/>
    <w:rsid w:val="0024402F"/>
    <w:rsid w:val="00271CFB"/>
    <w:rsid w:val="00277605"/>
    <w:rsid w:val="00286458"/>
    <w:rsid w:val="00287471"/>
    <w:rsid w:val="002A4CCD"/>
    <w:rsid w:val="002A4DB0"/>
    <w:rsid w:val="002A6AA8"/>
    <w:rsid w:val="002B1EE3"/>
    <w:rsid w:val="002C1D70"/>
    <w:rsid w:val="002E5F19"/>
    <w:rsid w:val="002F3DE0"/>
    <w:rsid w:val="0030177D"/>
    <w:rsid w:val="00305570"/>
    <w:rsid w:val="00317F6F"/>
    <w:rsid w:val="00320113"/>
    <w:rsid w:val="00325B50"/>
    <w:rsid w:val="003266BC"/>
    <w:rsid w:val="00343E18"/>
    <w:rsid w:val="00352362"/>
    <w:rsid w:val="0035670C"/>
    <w:rsid w:val="003772EB"/>
    <w:rsid w:val="003831D3"/>
    <w:rsid w:val="003832F5"/>
    <w:rsid w:val="00384699"/>
    <w:rsid w:val="00393D4C"/>
    <w:rsid w:val="00394C4F"/>
    <w:rsid w:val="00397107"/>
    <w:rsid w:val="003B2AB9"/>
    <w:rsid w:val="003D1A14"/>
    <w:rsid w:val="003E0036"/>
    <w:rsid w:val="003E2AC0"/>
    <w:rsid w:val="00424ED3"/>
    <w:rsid w:val="00427962"/>
    <w:rsid w:val="00447572"/>
    <w:rsid w:val="00465A45"/>
    <w:rsid w:val="00467D58"/>
    <w:rsid w:val="00473C87"/>
    <w:rsid w:val="00487107"/>
    <w:rsid w:val="004911CF"/>
    <w:rsid w:val="00492581"/>
    <w:rsid w:val="00493D68"/>
    <w:rsid w:val="004971F5"/>
    <w:rsid w:val="004A2874"/>
    <w:rsid w:val="004E6D37"/>
    <w:rsid w:val="004F626B"/>
    <w:rsid w:val="0050665C"/>
    <w:rsid w:val="00515152"/>
    <w:rsid w:val="00515A5B"/>
    <w:rsid w:val="00517FB5"/>
    <w:rsid w:val="005275B0"/>
    <w:rsid w:val="00527BED"/>
    <w:rsid w:val="00556196"/>
    <w:rsid w:val="0057256A"/>
    <w:rsid w:val="005A2949"/>
    <w:rsid w:val="005B176F"/>
    <w:rsid w:val="005C5F05"/>
    <w:rsid w:val="005D2A51"/>
    <w:rsid w:val="005D36E6"/>
    <w:rsid w:val="005E6FDD"/>
    <w:rsid w:val="005F1121"/>
    <w:rsid w:val="005F7200"/>
    <w:rsid w:val="00600DCA"/>
    <w:rsid w:val="00610B20"/>
    <w:rsid w:val="006220F3"/>
    <w:rsid w:val="006470DD"/>
    <w:rsid w:val="00655DC0"/>
    <w:rsid w:val="006868AE"/>
    <w:rsid w:val="006A4D64"/>
    <w:rsid w:val="006A731F"/>
    <w:rsid w:val="006B0B54"/>
    <w:rsid w:val="006B1D0C"/>
    <w:rsid w:val="006B5DB5"/>
    <w:rsid w:val="006C2532"/>
    <w:rsid w:val="006C47CD"/>
    <w:rsid w:val="006D2478"/>
    <w:rsid w:val="006D5D19"/>
    <w:rsid w:val="006D6623"/>
    <w:rsid w:val="006E0FC2"/>
    <w:rsid w:val="006E4892"/>
    <w:rsid w:val="007016A5"/>
    <w:rsid w:val="0071089F"/>
    <w:rsid w:val="00713313"/>
    <w:rsid w:val="0072448C"/>
    <w:rsid w:val="007334D0"/>
    <w:rsid w:val="007409DB"/>
    <w:rsid w:val="00743978"/>
    <w:rsid w:val="00750F71"/>
    <w:rsid w:val="00762E70"/>
    <w:rsid w:val="00782511"/>
    <w:rsid w:val="007869EA"/>
    <w:rsid w:val="00790D2C"/>
    <w:rsid w:val="007A4D2B"/>
    <w:rsid w:val="007A5EC4"/>
    <w:rsid w:val="007B0591"/>
    <w:rsid w:val="007B1CEE"/>
    <w:rsid w:val="007C080F"/>
    <w:rsid w:val="007C425A"/>
    <w:rsid w:val="007C7B25"/>
    <w:rsid w:val="007E3DC4"/>
    <w:rsid w:val="007F308C"/>
    <w:rsid w:val="007F4840"/>
    <w:rsid w:val="007F6C37"/>
    <w:rsid w:val="00801AC3"/>
    <w:rsid w:val="00803EE9"/>
    <w:rsid w:val="00804B9A"/>
    <w:rsid w:val="00804E0E"/>
    <w:rsid w:val="008077DF"/>
    <w:rsid w:val="00825026"/>
    <w:rsid w:val="00835F4D"/>
    <w:rsid w:val="00840F2D"/>
    <w:rsid w:val="0087458B"/>
    <w:rsid w:val="00875716"/>
    <w:rsid w:val="00884EE8"/>
    <w:rsid w:val="00886CDF"/>
    <w:rsid w:val="008976BB"/>
    <w:rsid w:val="008A57A1"/>
    <w:rsid w:val="008A6C13"/>
    <w:rsid w:val="008B4F17"/>
    <w:rsid w:val="008C7DA0"/>
    <w:rsid w:val="008D175D"/>
    <w:rsid w:val="008D594D"/>
    <w:rsid w:val="00930EE5"/>
    <w:rsid w:val="0094615A"/>
    <w:rsid w:val="00964634"/>
    <w:rsid w:val="009756E2"/>
    <w:rsid w:val="009B6A05"/>
    <w:rsid w:val="009B6F31"/>
    <w:rsid w:val="009C0977"/>
    <w:rsid w:val="009C11DA"/>
    <w:rsid w:val="009C18C7"/>
    <w:rsid w:val="00A04750"/>
    <w:rsid w:val="00A21667"/>
    <w:rsid w:val="00A35E42"/>
    <w:rsid w:val="00A4335A"/>
    <w:rsid w:val="00A4611C"/>
    <w:rsid w:val="00A47ACD"/>
    <w:rsid w:val="00A579FC"/>
    <w:rsid w:val="00A7281E"/>
    <w:rsid w:val="00A7660C"/>
    <w:rsid w:val="00A77EEC"/>
    <w:rsid w:val="00A87397"/>
    <w:rsid w:val="00A9217F"/>
    <w:rsid w:val="00A977C0"/>
    <w:rsid w:val="00AA279E"/>
    <w:rsid w:val="00B02AA9"/>
    <w:rsid w:val="00B14F3A"/>
    <w:rsid w:val="00B26923"/>
    <w:rsid w:val="00B34A3B"/>
    <w:rsid w:val="00B40256"/>
    <w:rsid w:val="00B50627"/>
    <w:rsid w:val="00B56881"/>
    <w:rsid w:val="00B61302"/>
    <w:rsid w:val="00B64CE7"/>
    <w:rsid w:val="00B64E8C"/>
    <w:rsid w:val="00B66020"/>
    <w:rsid w:val="00B66A24"/>
    <w:rsid w:val="00B67B70"/>
    <w:rsid w:val="00B67D34"/>
    <w:rsid w:val="00B86910"/>
    <w:rsid w:val="00B93718"/>
    <w:rsid w:val="00B96C13"/>
    <w:rsid w:val="00BB7BA0"/>
    <w:rsid w:val="00BC2279"/>
    <w:rsid w:val="00BC2777"/>
    <w:rsid w:val="00BD0F78"/>
    <w:rsid w:val="00BD6E5D"/>
    <w:rsid w:val="00BD706C"/>
    <w:rsid w:val="00C013CB"/>
    <w:rsid w:val="00C0237F"/>
    <w:rsid w:val="00C02815"/>
    <w:rsid w:val="00C161A5"/>
    <w:rsid w:val="00C24E9C"/>
    <w:rsid w:val="00C36D69"/>
    <w:rsid w:val="00C40310"/>
    <w:rsid w:val="00C4210E"/>
    <w:rsid w:val="00C43B83"/>
    <w:rsid w:val="00C5246A"/>
    <w:rsid w:val="00C53007"/>
    <w:rsid w:val="00C55D6C"/>
    <w:rsid w:val="00C62AB4"/>
    <w:rsid w:val="00C64535"/>
    <w:rsid w:val="00C9312A"/>
    <w:rsid w:val="00CA5540"/>
    <w:rsid w:val="00CD09B7"/>
    <w:rsid w:val="00D00D96"/>
    <w:rsid w:val="00D46998"/>
    <w:rsid w:val="00D50AB7"/>
    <w:rsid w:val="00D67219"/>
    <w:rsid w:val="00D77C8E"/>
    <w:rsid w:val="00D9015E"/>
    <w:rsid w:val="00D9041D"/>
    <w:rsid w:val="00DA5DFF"/>
    <w:rsid w:val="00DA7168"/>
    <w:rsid w:val="00DA79E9"/>
    <w:rsid w:val="00DB69D7"/>
    <w:rsid w:val="00DC04D3"/>
    <w:rsid w:val="00DC228A"/>
    <w:rsid w:val="00DC45CE"/>
    <w:rsid w:val="00DC7C37"/>
    <w:rsid w:val="00DE7246"/>
    <w:rsid w:val="00DF3A07"/>
    <w:rsid w:val="00DF4635"/>
    <w:rsid w:val="00E07A1E"/>
    <w:rsid w:val="00E275B7"/>
    <w:rsid w:val="00E30D0D"/>
    <w:rsid w:val="00E374E7"/>
    <w:rsid w:val="00E503F3"/>
    <w:rsid w:val="00E53CC0"/>
    <w:rsid w:val="00E61F62"/>
    <w:rsid w:val="00E6657D"/>
    <w:rsid w:val="00E726C6"/>
    <w:rsid w:val="00E910E0"/>
    <w:rsid w:val="00E94121"/>
    <w:rsid w:val="00E94F23"/>
    <w:rsid w:val="00EA3F6F"/>
    <w:rsid w:val="00EA65E6"/>
    <w:rsid w:val="00EC09EB"/>
    <w:rsid w:val="00EE1491"/>
    <w:rsid w:val="00EF7C57"/>
    <w:rsid w:val="00F16D30"/>
    <w:rsid w:val="00F177A4"/>
    <w:rsid w:val="00F332DB"/>
    <w:rsid w:val="00F403D1"/>
    <w:rsid w:val="00F61ADE"/>
    <w:rsid w:val="00F71424"/>
    <w:rsid w:val="00F80282"/>
    <w:rsid w:val="00F80C10"/>
    <w:rsid w:val="00F822F5"/>
    <w:rsid w:val="00F91D8C"/>
    <w:rsid w:val="00F959DB"/>
    <w:rsid w:val="00FA356A"/>
    <w:rsid w:val="00FB521B"/>
    <w:rsid w:val="00FC4F8A"/>
    <w:rsid w:val="00FC675B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F11D7CD"/>
  <w15:docId w15:val="{75A26F09-5273-418F-81C1-4ECB4F314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9C19-425F-417C-BB51-CDFECD1C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Angebotsschreiben_VOL_I.dotm</Template>
  <TotalTime>0</TotalTime>
  <Pages>3</Pages>
  <Words>823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Wörner Corina</dc:creator>
  <cp:keywords/>
  <dc:description/>
  <cp:lastModifiedBy>Wörner Corina</cp:lastModifiedBy>
  <cp:revision>6</cp:revision>
  <cp:lastPrinted>2013-09-02T05:38:00Z</cp:lastPrinted>
  <dcterms:created xsi:type="dcterms:W3CDTF">2026-03-05T09:11:00Z</dcterms:created>
  <dcterms:modified xsi:type="dcterms:W3CDTF">2026-06-16T08:47:00Z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30.00</vt:lpwstr>
  </property>
</Properties>
</file>